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2341CA" w:rsidRDefault="001E41F3">
      <w:pPr>
        <w:pStyle w:val="CRCoverPage"/>
        <w:tabs>
          <w:tab w:val="right" w:pos="9639"/>
        </w:tabs>
        <w:spacing w:after="0"/>
        <w:rPr>
          <w:b/>
          <w:i/>
          <w:noProof/>
          <w:sz w:val="28"/>
        </w:rPr>
      </w:pPr>
      <w:r w:rsidRPr="002341CA">
        <w:rPr>
          <w:b/>
          <w:noProof/>
          <w:sz w:val="24"/>
        </w:rPr>
        <w:t>3GPP TSG</w:t>
      </w:r>
      <w:r w:rsidR="00B95245" w:rsidRPr="002341CA">
        <w:rPr>
          <w:b/>
          <w:noProof/>
          <w:sz w:val="24"/>
        </w:rPr>
        <w:t xml:space="preserve">-GERAN </w:t>
      </w:r>
      <w:r w:rsidR="00495715" w:rsidRPr="002341CA">
        <w:rPr>
          <w:b/>
          <w:noProof/>
          <w:sz w:val="24"/>
        </w:rPr>
        <w:t>#</w:t>
      </w:r>
      <w:r w:rsidR="00EA049F" w:rsidRPr="002341CA">
        <w:rPr>
          <w:b/>
          <w:noProof/>
          <w:sz w:val="24"/>
        </w:rPr>
        <w:t>70</w:t>
      </w:r>
      <w:r w:rsidR="00EA049F" w:rsidRPr="002341CA">
        <w:rPr>
          <w:b/>
          <w:i/>
          <w:noProof/>
          <w:sz w:val="24"/>
        </w:rPr>
        <w:t xml:space="preserve"> </w:t>
      </w:r>
      <w:r w:rsidRPr="002341CA">
        <w:rPr>
          <w:b/>
          <w:i/>
          <w:noProof/>
          <w:sz w:val="28"/>
        </w:rPr>
        <w:tab/>
      </w:r>
      <w:r w:rsidR="00182510" w:rsidRPr="00101177">
        <w:rPr>
          <w:b/>
          <w:i/>
          <w:noProof/>
          <w:sz w:val="28"/>
        </w:rPr>
        <w:t>GP</w:t>
      </w:r>
      <w:r w:rsidR="00495715" w:rsidRPr="00101177">
        <w:rPr>
          <w:b/>
          <w:i/>
          <w:noProof/>
          <w:sz w:val="28"/>
        </w:rPr>
        <w:t>-</w:t>
      </w:r>
      <w:r w:rsidR="00EA049F" w:rsidRPr="00101177">
        <w:rPr>
          <w:b/>
          <w:i/>
          <w:noProof/>
          <w:sz w:val="28"/>
        </w:rPr>
        <w:t>160</w:t>
      </w:r>
      <w:r w:rsidR="00580E60">
        <w:rPr>
          <w:b/>
          <w:i/>
          <w:noProof/>
          <w:sz w:val="28"/>
        </w:rPr>
        <w:t>414</w:t>
      </w:r>
    </w:p>
    <w:p w:rsidR="001E41F3" w:rsidRPr="002341CA" w:rsidRDefault="00EA049F" w:rsidP="00B95245">
      <w:pPr>
        <w:pStyle w:val="CRCoverPage"/>
        <w:tabs>
          <w:tab w:val="left" w:pos="5986"/>
          <w:tab w:val="left" w:pos="6910"/>
        </w:tabs>
        <w:outlineLvl w:val="0"/>
        <w:rPr>
          <w:b/>
          <w:noProof/>
          <w:sz w:val="24"/>
        </w:rPr>
      </w:pPr>
      <w:r w:rsidRPr="002341CA">
        <w:rPr>
          <w:b/>
          <w:noProof/>
          <w:sz w:val="24"/>
        </w:rPr>
        <w:t>Nanjing</w:t>
      </w:r>
      <w:r w:rsidR="001E41F3" w:rsidRPr="002341CA">
        <w:rPr>
          <w:b/>
          <w:noProof/>
          <w:sz w:val="24"/>
        </w:rPr>
        <w:t xml:space="preserve">, </w:t>
      </w:r>
      <w:r w:rsidRPr="002341CA">
        <w:rPr>
          <w:b/>
          <w:noProof/>
          <w:sz w:val="24"/>
        </w:rPr>
        <w:t xml:space="preserve">PR China, </w:t>
      </w:r>
      <w:r w:rsidR="005420C2" w:rsidRPr="002341CA">
        <w:rPr>
          <w:b/>
          <w:noProof/>
          <w:sz w:val="24"/>
        </w:rPr>
        <w:t xml:space="preserve">May </w:t>
      </w:r>
      <w:r w:rsidRPr="002341CA">
        <w:rPr>
          <w:b/>
          <w:noProof/>
          <w:sz w:val="24"/>
        </w:rPr>
        <w:t>23</w:t>
      </w:r>
      <w:r w:rsidRPr="002341CA">
        <w:rPr>
          <w:b/>
          <w:noProof/>
          <w:sz w:val="24"/>
          <w:vertAlign w:val="superscript"/>
        </w:rPr>
        <w:t>rd</w:t>
      </w:r>
      <w:r w:rsidRPr="002341CA">
        <w:rPr>
          <w:b/>
          <w:noProof/>
          <w:sz w:val="24"/>
        </w:rPr>
        <w:t xml:space="preserve"> </w:t>
      </w:r>
      <w:r w:rsidR="00B95245" w:rsidRPr="002341CA">
        <w:rPr>
          <w:b/>
          <w:noProof/>
          <w:sz w:val="24"/>
        </w:rPr>
        <w:t xml:space="preserve">– </w:t>
      </w:r>
      <w:r w:rsidRPr="002341CA">
        <w:rPr>
          <w:b/>
          <w:noProof/>
          <w:sz w:val="24"/>
        </w:rPr>
        <w:t>27</w:t>
      </w:r>
      <w:r w:rsidRPr="002341CA">
        <w:rPr>
          <w:b/>
          <w:noProof/>
          <w:sz w:val="24"/>
          <w:vertAlign w:val="superscript"/>
        </w:rPr>
        <w:t>th</w:t>
      </w:r>
      <w:r w:rsidRPr="002341CA">
        <w:rPr>
          <w:b/>
          <w:noProof/>
          <w:sz w:val="24"/>
        </w:rPr>
        <w:t xml:space="preserve"> </w:t>
      </w:r>
      <w:r w:rsidR="00B95245" w:rsidRPr="002341CA">
        <w:rPr>
          <w:b/>
          <w:noProof/>
          <w:sz w:val="24"/>
        </w:rPr>
        <w:t>201</w:t>
      </w:r>
      <w:r w:rsidR="00FF2F20" w:rsidRPr="002341CA">
        <w:rPr>
          <w:b/>
          <w:noProof/>
          <w:sz w:val="24"/>
        </w:rPr>
        <w:t>6</w:t>
      </w:r>
      <w:r w:rsidR="00B95245" w:rsidRPr="002341CA">
        <w:rPr>
          <w:b/>
          <w:noProof/>
          <w:sz w:val="24"/>
        </w:rPr>
        <w:tab/>
      </w:r>
      <w:r w:rsidR="001026D4" w:rsidRPr="002341CA">
        <w:rPr>
          <w:b/>
          <w:noProof/>
          <w:sz w:val="24"/>
        </w:rPr>
        <w:t xml:space="preserve">       </w:t>
      </w:r>
      <w:r w:rsidR="00FF2F20" w:rsidRPr="002341CA">
        <w:rPr>
          <w:b/>
          <w:noProof/>
          <w:sz w:val="24"/>
        </w:rPr>
        <w:t xml:space="preserve">     </w:t>
      </w:r>
      <w:r w:rsidR="00F14537" w:rsidRPr="002341CA">
        <w:rPr>
          <w:b/>
          <w:noProof/>
          <w:sz w:val="24"/>
        </w:rPr>
        <w:t xml:space="preserve"> </w:t>
      </w:r>
      <w:r w:rsidR="00057BD9">
        <w:rPr>
          <w:b/>
          <w:noProof/>
          <w:sz w:val="24"/>
        </w:rPr>
        <w:tab/>
      </w:r>
      <w:r w:rsidR="00057BD9">
        <w:rPr>
          <w:b/>
          <w:noProof/>
          <w:sz w:val="24"/>
        </w:rPr>
        <w:tab/>
        <w:t xml:space="preserve">  Update of GP-160314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341CA">
        <w:tc>
          <w:tcPr>
            <w:tcW w:w="9641" w:type="dxa"/>
            <w:gridSpan w:val="9"/>
            <w:tcBorders>
              <w:top w:val="single" w:sz="4" w:space="0" w:color="auto"/>
              <w:left w:val="single" w:sz="4" w:space="0" w:color="auto"/>
              <w:right w:val="single" w:sz="4" w:space="0" w:color="auto"/>
            </w:tcBorders>
          </w:tcPr>
          <w:p w:rsidR="001E41F3" w:rsidRPr="002341CA" w:rsidRDefault="00305409">
            <w:pPr>
              <w:pStyle w:val="CRCoverPage"/>
              <w:spacing w:after="0"/>
              <w:jc w:val="right"/>
              <w:rPr>
                <w:i/>
                <w:noProof/>
              </w:rPr>
            </w:pPr>
            <w:r w:rsidRPr="002341CA">
              <w:rPr>
                <w:i/>
                <w:noProof/>
                <w:sz w:val="14"/>
              </w:rPr>
              <w:t>CR-Form-v</w:t>
            </w:r>
            <w:r w:rsidR="00BA3EC5" w:rsidRPr="002341CA">
              <w:rPr>
                <w:i/>
                <w:noProof/>
                <w:sz w:val="14"/>
              </w:rPr>
              <w:t>1</w:t>
            </w:r>
            <w:r w:rsidR="001B7A65" w:rsidRPr="002341CA">
              <w:rPr>
                <w:i/>
                <w:noProof/>
                <w:sz w:val="14"/>
              </w:rPr>
              <w:t>1</w:t>
            </w:r>
            <w:r w:rsidR="00BD6BB8" w:rsidRPr="002341CA">
              <w:rPr>
                <w:i/>
                <w:noProof/>
                <w:sz w:val="14"/>
              </w:rPr>
              <w:t>.1</w:t>
            </w: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jc w:val="center"/>
              <w:rPr>
                <w:noProof/>
              </w:rPr>
            </w:pPr>
            <w:r w:rsidRPr="002341CA">
              <w:rPr>
                <w:b/>
                <w:noProof/>
                <w:sz w:val="32"/>
              </w:rPr>
              <w:t>CHANGE REQUEST</w:t>
            </w: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rPr>
                <w:noProof/>
                <w:sz w:val="8"/>
                <w:szCs w:val="8"/>
              </w:rPr>
            </w:pPr>
          </w:p>
        </w:tc>
      </w:tr>
      <w:tr w:rsidR="001E41F3" w:rsidRPr="002341CA" w:rsidTr="0051580D">
        <w:tc>
          <w:tcPr>
            <w:tcW w:w="142" w:type="dxa"/>
            <w:tcBorders>
              <w:left w:val="single" w:sz="4" w:space="0" w:color="auto"/>
            </w:tcBorders>
          </w:tcPr>
          <w:p w:rsidR="001E41F3" w:rsidRPr="002341CA" w:rsidRDefault="001E41F3">
            <w:pPr>
              <w:pStyle w:val="CRCoverPage"/>
              <w:spacing w:after="0"/>
              <w:jc w:val="right"/>
              <w:rPr>
                <w:noProof/>
              </w:rPr>
            </w:pPr>
          </w:p>
        </w:tc>
        <w:tc>
          <w:tcPr>
            <w:tcW w:w="2126" w:type="dxa"/>
            <w:shd w:val="pct30" w:color="FFFF00" w:fill="auto"/>
          </w:tcPr>
          <w:p w:rsidR="001E41F3" w:rsidRPr="002341CA" w:rsidRDefault="00F14537" w:rsidP="0051580D">
            <w:pPr>
              <w:pStyle w:val="CRCoverPage"/>
              <w:spacing w:after="0"/>
              <w:rPr>
                <w:b/>
                <w:noProof/>
                <w:sz w:val="28"/>
              </w:rPr>
            </w:pPr>
            <w:r w:rsidRPr="002341CA">
              <w:rPr>
                <w:b/>
                <w:noProof/>
                <w:sz w:val="28"/>
              </w:rPr>
              <w:t>44</w:t>
            </w:r>
            <w:r w:rsidR="00B95245" w:rsidRPr="002341CA">
              <w:rPr>
                <w:b/>
                <w:noProof/>
                <w:sz w:val="28"/>
              </w:rPr>
              <w:t>.0</w:t>
            </w:r>
            <w:r w:rsidRPr="002341CA">
              <w:rPr>
                <w:b/>
                <w:noProof/>
                <w:sz w:val="28"/>
              </w:rPr>
              <w:t>60</w:t>
            </w:r>
          </w:p>
        </w:tc>
        <w:tc>
          <w:tcPr>
            <w:tcW w:w="709" w:type="dxa"/>
          </w:tcPr>
          <w:p w:rsidR="001E41F3" w:rsidRPr="002341CA" w:rsidRDefault="001E41F3">
            <w:pPr>
              <w:pStyle w:val="CRCoverPage"/>
              <w:spacing w:after="0"/>
              <w:jc w:val="center"/>
              <w:rPr>
                <w:noProof/>
              </w:rPr>
            </w:pPr>
            <w:r w:rsidRPr="002341CA">
              <w:rPr>
                <w:b/>
                <w:noProof/>
                <w:sz w:val="28"/>
              </w:rPr>
              <w:t>CR</w:t>
            </w:r>
          </w:p>
        </w:tc>
        <w:tc>
          <w:tcPr>
            <w:tcW w:w="1276" w:type="dxa"/>
            <w:shd w:val="pct30" w:color="FFFF00" w:fill="auto"/>
          </w:tcPr>
          <w:p w:rsidR="001E41F3" w:rsidRPr="002341CA" w:rsidRDefault="00101177" w:rsidP="00101177">
            <w:pPr>
              <w:pStyle w:val="CRCoverPage"/>
              <w:spacing w:after="0"/>
              <w:rPr>
                <w:noProof/>
              </w:rPr>
            </w:pPr>
            <w:r w:rsidRPr="00101177">
              <w:rPr>
                <w:b/>
                <w:noProof/>
                <w:sz w:val="28"/>
              </w:rPr>
              <w:t>1625</w:t>
            </w:r>
          </w:p>
        </w:tc>
        <w:tc>
          <w:tcPr>
            <w:tcW w:w="709" w:type="dxa"/>
          </w:tcPr>
          <w:p w:rsidR="001E41F3" w:rsidRPr="002341CA" w:rsidRDefault="001E41F3" w:rsidP="0051580D">
            <w:pPr>
              <w:pStyle w:val="CRCoverPage"/>
              <w:tabs>
                <w:tab w:val="right" w:pos="625"/>
              </w:tabs>
              <w:spacing w:after="0"/>
              <w:jc w:val="center"/>
              <w:rPr>
                <w:noProof/>
              </w:rPr>
            </w:pPr>
            <w:r w:rsidRPr="002341CA">
              <w:rPr>
                <w:b/>
                <w:bCs/>
                <w:noProof/>
                <w:sz w:val="28"/>
              </w:rPr>
              <w:t>rev</w:t>
            </w:r>
          </w:p>
        </w:tc>
        <w:tc>
          <w:tcPr>
            <w:tcW w:w="425" w:type="dxa"/>
            <w:shd w:val="pct30" w:color="FFFF00" w:fill="auto"/>
          </w:tcPr>
          <w:p w:rsidR="001E41F3" w:rsidRPr="002341CA" w:rsidRDefault="00057BD9">
            <w:pPr>
              <w:pStyle w:val="CRCoverPage"/>
              <w:spacing w:after="0"/>
              <w:jc w:val="center"/>
              <w:rPr>
                <w:b/>
                <w:noProof/>
              </w:rPr>
            </w:pPr>
            <w:r>
              <w:rPr>
                <w:b/>
                <w:noProof/>
                <w:sz w:val="32"/>
              </w:rPr>
              <w:t>1</w:t>
            </w:r>
          </w:p>
        </w:tc>
        <w:tc>
          <w:tcPr>
            <w:tcW w:w="2693" w:type="dxa"/>
          </w:tcPr>
          <w:p w:rsidR="001E41F3" w:rsidRPr="002341CA" w:rsidRDefault="001E41F3" w:rsidP="0051580D">
            <w:pPr>
              <w:pStyle w:val="CRCoverPage"/>
              <w:tabs>
                <w:tab w:val="right" w:pos="1825"/>
              </w:tabs>
              <w:spacing w:after="0"/>
              <w:jc w:val="center"/>
              <w:rPr>
                <w:noProof/>
              </w:rPr>
            </w:pPr>
            <w:r w:rsidRPr="002341CA">
              <w:rPr>
                <w:b/>
                <w:noProof/>
                <w:sz w:val="28"/>
                <w:szCs w:val="28"/>
              </w:rPr>
              <w:t>Current version:</w:t>
            </w:r>
          </w:p>
        </w:tc>
        <w:tc>
          <w:tcPr>
            <w:tcW w:w="1418" w:type="dxa"/>
            <w:shd w:val="pct30" w:color="FFFF00" w:fill="auto"/>
          </w:tcPr>
          <w:p w:rsidR="001E41F3" w:rsidRPr="002341CA" w:rsidRDefault="00327F7D" w:rsidP="00327F7D">
            <w:pPr>
              <w:pStyle w:val="CRCoverPage"/>
              <w:spacing w:after="0"/>
              <w:jc w:val="center"/>
              <w:rPr>
                <w:noProof/>
              </w:rPr>
            </w:pPr>
            <w:r w:rsidRPr="002341CA">
              <w:rPr>
                <w:b/>
                <w:noProof/>
                <w:sz w:val="32"/>
              </w:rPr>
              <w:t>13</w:t>
            </w:r>
            <w:r w:rsidR="001E41F3" w:rsidRPr="002341CA">
              <w:rPr>
                <w:b/>
                <w:noProof/>
                <w:sz w:val="32"/>
              </w:rPr>
              <w:t>.</w:t>
            </w:r>
            <w:r w:rsidR="00F14537" w:rsidRPr="002341CA">
              <w:rPr>
                <w:b/>
                <w:noProof/>
                <w:sz w:val="32"/>
              </w:rPr>
              <w:t>1</w:t>
            </w:r>
            <w:r w:rsidR="001E41F3" w:rsidRPr="002341CA">
              <w:rPr>
                <w:b/>
                <w:noProof/>
                <w:sz w:val="32"/>
              </w:rPr>
              <w:t>.</w:t>
            </w:r>
            <w:r w:rsidR="00B95245" w:rsidRPr="002341CA">
              <w:rPr>
                <w:b/>
                <w:noProof/>
                <w:sz w:val="32"/>
              </w:rPr>
              <w:t>0</w:t>
            </w:r>
          </w:p>
        </w:tc>
        <w:tc>
          <w:tcPr>
            <w:tcW w:w="143" w:type="dxa"/>
            <w:tcBorders>
              <w:right w:val="single" w:sz="4" w:space="0" w:color="auto"/>
            </w:tcBorders>
          </w:tcPr>
          <w:p w:rsidR="001E41F3" w:rsidRPr="002341CA" w:rsidRDefault="001E41F3">
            <w:pPr>
              <w:pStyle w:val="CRCoverPage"/>
              <w:spacing w:after="0"/>
              <w:rPr>
                <w:noProof/>
              </w:rPr>
            </w:pPr>
          </w:p>
        </w:tc>
      </w:tr>
      <w:tr w:rsidR="001E41F3" w:rsidRPr="002341CA">
        <w:tc>
          <w:tcPr>
            <w:tcW w:w="9641" w:type="dxa"/>
            <w:gridSpan w:val="9"/>
            <w:tcBorders>
              <w:left w:val="single" w:sz="4" w:space="0" w:color="auto"/>
              <w:right w:val="single" w:sz="4" w:space="0" w:color="auto"/>
            </w:tcBorders>
          </w:tcPr>
          <w:p w:rsidR="001E41F3" w:rsidRPr="002341CA" w:rsidRDefault="001E41F3">
            <w:pPr>
              <w:pStyle w:val="CRCoverPage"/>
              <w:spacing w:after="0"/>
              <w:rPr>
                <w:noProof/>
              </w:rPr>
            </w:pPr>
          </w:p>
        </w:tc>
      </w:tr>
      <w:tr w:rsidR="001E41F3" w:rsidRPr="002341CA">
        <w:tc>
          <w:tcPr>
            <w:tcW w:w="9641" w:type="dxa"/>
            <w:gridSpan w:val="9"/>
            <w:tcBorders>
              <w:top w:val="single" w:sz="4" w:space="0" w:color="auto"/>
            </w:tcBorders>
          </w:tcPr>
          <w:p w:rsidR="001E41F3" w:rsidRPr="002341CA" w:rsidRDefault="001E41F3">
            <w:pPr>
              <w:pStyle w:val="CRCoverPage"/>
              <w:spacing w:after="0"/>
              <w:jc w:val="center"/>
              <w:rPr>
                <w:rFonts w:cs="Arial"/>
                <w:i/>
                <w:noProof/>
              </w:rPr>
            </w:pPr>
            <w:r w:rsidRPr="002341CA">
              <w:rPr>
                <w:rFonts w:cs="Arial"/>
                <w:i/>
                <w:noProof/>
              </w:rPr>
              <w:t xml:space="preserve">For </w:t>
            </w:r>
            <w:hyperlink r:id="rId10" w:anchor="_blank" w:history="1">
              <w:r w:rsidRPr="002341CA">
                <w:rPr>
                  <w:rStyle w:val="Hyperlink"/>
                  <w:rFonts w:cs="Arial"/>
                  <w:b/>
                  <w:i/>
                  <w:noProof/>
                  <w:color w:val="FF0000"/>
                </w:rPr>
                <w:t>HE</w:t>
              </w:r>
              <w:bookmarkStart w:id="0" w:name="_Hlt497126619"/>
              <w:r w:rsidRPr="002341CA">
                <w:rPr>
                  <w:rStyle w:val="Hyperlink"/>
                  <w:rFonts w:cs="Arial"/>
                  <w:b/>
                  <w:i/>
                  <w:noProof/>
                  <w:color w:val="FF0000"/>
                </w:rPr>
                <w:t>L</w:t>
              </w:r>
              <w:bookmarkEnd w:id="0"/>
              <w:r w:rsidRPr="002341CA">
                <w:rPr>
                  <w:rStyle w:val="Hyperlink"/>
                  <w:rFonts w:cs="Arial"/>
                  <w:b/>
                  <w:i/>
                  <w:noProof/>
                  <w:color w:val="FF0000"/>
                </w:rPr>
                <w:t>P</w:t>
              </w:r>
            </w:hyperlink>
            <w:r w:rsidRPr="002341CA">
              <w:rPr>
                <w:rFonts w:cs="Arial"/>
                <w:b/>
                <w:i/>
                <w:noProof/>
                <w:color w:val="FF0000"/>
              </w:rPr>
              <w:t xml:space="preserve"> </w:t>
            </w:r>
            <w:r w:rsidRPr="002341CA">
              <w:rPr>
                <w:rFonts w:cs="Arial"/>
                <w:i/>
                <w:noProof/>
              </w:rPr>
              <w:t>on using this form</w:t>
            </w:r>
            <w:r w:rsidR="0051580D" w:rsidRPr="002341CA">
              <w:rPr>
                <w:rFonts w:cs="Arial"/>
                <w:i/>
                <w:noProof/>
              </w:rPr>
              <w:t>: c</w:t>
            </w:r>
            <w:r w:rsidR="00F25D98" w:rsidRPr="002341CA">
              <w:rPr>
                <w:rFonts w:cs="Arial"/>
                <w:i/>
                <w:noProof/>
              </w:rPr>
              <w:t xml:space="preserve">omprehensive instructions can be found at </w:t>
            </w:r>
            <w:r w:rsidR="001B7A65" w:rsidRPr="002341CA">
              <w:rPr>
                <w:rFonts w:cs="Arial"/>
                <w:i/>
                <w:noProof/>
              </w:rPr>
              <w:br/>
            </w:r>
            <w:hyperlink r:id="rId11" w:history="1">
              <w:r w:rsidR="00DE34CF" w:rsidRPr="002341CA">
                <w:rPr>
                  <w:rStyle w:val="Hyperlink"/>
                  <w:rFonts w:cs="Arial"/>
                  <w:i/>
                  <w:noProof/>
                </w:rPr>
                <w:t>http://www.3gpp.org/Change-Requests</w:t>
              </w:r>
            </w:hyperlink>
            <w:r w:rsidR="00F25D98" w:rsidRPr="002341CA">
              <w:rPr>
                <w:rFonts w:cs="Arial"/>
                <w:i/>
                <w:noProof/>
              </w:rPr>
              <w:t>.</w:t>
            </w:r>
          </w:p>
        </w:tc>
      </w:tr>
      <w:tr w:rsidR="001E41F3" w:rsidRPr="002341CA">
        <w:tc>
          <w:tcPr>
            <w:tcW w:w="9641" w:type="dxa"/>
            <w:gridSpan w:val="9"/>
          </w:tcPr>
          <w:p w:rsidR="001E41F3" w:rsidRPr="002341CA" w:rsidRDefault="001E41F3">
            <w:pPr>
              <w:pStyle w:val="CRCoverPage"/>
              <w:spacing w:after="0"/>
              <w:rPr>
                <w:noProof/>
                <w:sz w:val="8"/>
                <w:szCs w:val="8"/>
              </w:rPr>
            </w:pPr>
          </w:p>
        </w:tc>
      </w:tr>
    </w:tbl>
    <w:p w:rsidR="001E41F3" w:rsidRPr="00234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41CA" w:rsidTr="00A7671C">
        <w:tc>
          <w:tcPr>
            <w:tcW w:w="2835" w:type="dxa"/>
          </w:tcPr>
          <w:p w:rsidR="00F25D98" w:rsidRPr="002341CA" w:rsidRDefault="00F25D98" w:rsidP="001E41F3">
            <w:pPr>
              <w:pStyle w:val="CRCoverPage"/>
              <w:tabs>
                <w:tab w:val="right" w:pos="2751"/>
              </w:tabs>
              <w:spacing w:after="0"/>
              <w:rPr>
                <w:b/>
                <w:i/>
                <w:noProof/>
              </w:rPr>
            </w:pPr>
            <w:r w:rsidRPr="002341CA">
              <w:rPr>
                <w:b/>
                <w:i/>
                <w:noProof/>
              </w:rPr>
              <w:t>Proposed change</w:t>
            </w:r>
            <w:r w:rsidR="00A7671C" w:rsidRPr="002341CA">
              <w:rPr>
                <w:b/>
                <w:i/>
                <w:noProof/>
              </w:rPr>
              <w:t xml:space="preserve"> </w:t>
            </w:r>
            <w:r w:rsidRPr="002341CA">
              <w:rPr>
                <w:b/>
                <w:i/>
                <w:noProof/>
              </w:rPr>
              <w:t>affects:</w:t>
            </w:r>
          </w:p>
        </w:tc>
        <w:tc>
          <w:tcPr>
            <w:tcW w:w="1418" w:type="dxa"/>
          </w:tcPr>
          <w:p w:rsidR="00F25D98" w:rsidRPr="002341CA" w:rsidRDefault="00F25D98" w:rsidP="001E41F3">
            <w:pPr>
              <w:pStyle w:val="CRCoverPage"/>
              <w:spacing w:after="0"/>
              <w:jc w:val="right"/>
              <w:rPr>
                <w:noProof/>
              </w:rPr>
            </w:pPr>
            <w:r w:rsidRPr="00234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341CA" w:rsidRDefault="00F25D98" w:rsidP="001E41F3">
            <w:pPr>
              <w:pStyle w:val="CRCoverPage"/>
              <w:spacing w:after="0"/>
              <w:jc w:val="center"/>
              <w:rPr>
                <w:b/>
                <w:caps/>
                <w:noProof/>
              </w:rPr>
            </w:pPr>
          </w:p>
        </w:tc>
        <w:tc>
          <w:tcPr>
            <w:tcW w:w="709" w:type="dxa"/>
            <w:tcBorders>
              <w:left w:val="single" w:sz="4" w:space="0" w:color="auto"/>
            </w:tcBorders>
          </w:tcPr>
          <w:p w:rsidR="00F25D98" w:rsidRPr="002341CA" w:rsidRDefault="00F25D98" w:rsidP="001E41F3">
            <w:pPr>
              <w:pStyle w:val="CRCoverPage"/>
              <w:spacing w:after="0"/>
              <w:jc w:val="right"/>
              <w:rPr>
                <w:noProof/>
                <w:u w:val="single"/>
              </w:rPr>
            </w:pPr>
            <w:r w:rsidRPr="00234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341CA" w:rsidRDefault="00B95245" w:rsidP="001E41F3">
            <w:pPr>
              <w:pStyle w:val="CRCoverPage"/>
              <w:spacing w:after="0"/>
              <w:jc w:val="center"/>
              <w:rPr>
                <w:b/>
                <w:caps/>
                <w:noProof/>
              </w:rPr>
            </w:pPr>
            <w:r w:rsidRPr="002341CA">
              <w:rPr>
                <w:b/>
                <w:caps/>
                <w:noProof/>
              </w:rPr>
              <w:t>X</w:t>
            </w:r>
          </w:p>
        </w:tc>
        <w:tc>
          <w:tcPr>
            <w:tcW w:w="2126" w:type="dxa"/>
          </w:tcPr>
          <w:p w:rsidR="00F25D98" w:rsidRPr="002341CA" w:rsidRDefault="00F25D98" w:rsidP="001E41F3">
            <w:pPr>
              <w:pStyle w:val="CRCoverPage"/>
              <w:spacing w:after="0"/>
              <w:jc w:val="right"/>
              <w:rPr>
                <w:noProof/>
                <w:u w:val="single"/>
              </w:rPr>
            </w:pPr>
            <w:r w:rsidRPr="00234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341CA" w:rsidRDefault="00B95245" w:rsidP="001E41F3">
            <w:pPr>
              <w:pStyle w:val="CRCoverPage"/>
              <w:spacing w:after="0"/>
              <w:jc w:val="center"/>
              <w:rPr>
                <w:b/>
                <w:caps/>
                <w:noProof/>
              </w:rPr>
            </w:pPr>
            <w:r w:rsidRPr="002341CA">
              <w:rPr>
                <w:b/>
                <w:caps/>
                <w:noProof/>
              </w:rPr>
              <w:t>X</w:t>
            </w:r>
          </w:p>
        </w:tc>
        <w:tc>
          <w:tcPr>
            <w:tcW w:w="1418" w:type="dxa"/>
            <w:tcBorders>
              <w:left w:val="nil"/>
            </w:tcBorders>
          </w:tcPr>
          <w:p w:rsidR="00F25D98" w:rsidRPr="002341CA" w:rsidRDefault="00F25D98" w:rsidP="001E41F3">
            <w:pPr>
              <w:pStyle w:val="CRCoverPage"/>
              <w:spacing w:after="0"/>
              <w:jc w:val="right"/>
              <w:rPr>
                <w:noProof/>
              </w:rPr>
            </w:pPr>
            <w:r w:rsidRPr="00234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341CA" w:rsidRDefault="00F25D98" w:rsidP="001E41F3">
            <w:pPr>
              <w:pStyle w:val="CRCoverPage"/>
              <w:spacing w:after="0"/>
              <w:jc w:val="center"/>
              <w:rPr>
                <w:b/>
                <w:bCs/>
                <w:caps/>
                <w:noProof/>
              </w:rPr>
            </w:pPr>
          </w:p>
        </w:tc>
      </w:tr>
    </w:tbl>
    <w:p w:rsidR="001E41F3" w:rsidRPr="002341C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341CA">
        <w:tc>
          <w:tcPr>
            <w:tcW w:w="9641" w:type="dxa"/>
            <w:gridSpan w:val="11"/>
          </w:tcPr>
          <w:p w:rsidR="001E41F3" w:rsidRPr="002341CA" w:rsidRDefault="001E41F3">
            <w:pPr>
              <w:pStyle w:val="CRCoverPage"/>
              <w:spacing w:after="0"/>
              <w:rPr>
                <w:noProof/>
                <w:sz w:val="8"/>
                <w:szCs w:val="8"/>
              </w:rPr>
            </w:pPr>
          </w:p>
        </w:tc>
      </w:tr>
      <w:tr w:rsidR="001E41F3" w:rsidRPr="002341CA">
        <w:tc>
          <w:tcPr>
            <w:tcW w:w="1843" w:type="dxa"/>
            <w:tcBorders>
              <w:top w:val="single" w:sz="4" w:space="0" w:color="auto"/>
              <w:left w:val="single" w:sz="4" w:space="0" w:color="auto"/>
            </w:tcBorders>
          </w:tcPr>
          <w:p w:rsidR="001E41F3" w:rsidRPr="002341CA" w:rsidRDefault="001E41F3">
            <w:pPr>
              <w:pStyle w:val="CRCoverPage"/>
              <w:tabs>
                <w:tab w:val="right" w:pos="1759"/>
              </w:tabs>
              <w:spacing w:after="0"/>
              <w:rPr>
                <w:b/>
                <w:i/>
                <w:noProof/>
              </w:rPr>
            </w:pPr>
            <w:r w:rsidRPr="002341CA">
              <w:rPr>
                <w:b/>
                <w:i/>
                <w:noProof/>
              </w:rPr>
              <w:t>Title:</w:t>
            </w:r>
            <w:r w:rsidRPr="002341CA">
              <w:rPr>
                <w:b/>
                <w:i/>
                <w:noProof/>
              </w:rPr>
              <w:tab/>
            </w:r>
          </w:p>
        </w:tc>
        <w:tc>
          <w:tcPr>
            <w:tcW w:w="7798" w:type="dxa"/>
            <w:gridSpan w:val="10"/>
            <w:tcBorders>
              <w:top w:val="single" w:sz="4" w:space="0" w:color="auto"/>
              <w:right w:val="single" w:sz="4" w:space="0" w:color="auto"/>
            </w:tcBorders>
            <w:shd w:val="pct30" w:color="FFFF00" w:fill="auto"/>
          </w:tcPr>
          <w:p w:rsidR="001E41F3" w:rsidRPr="002341CA" w:rsidRDefault="003D0CE5" w:rsidP="003D0CE5">
            <w:pPr>
              <w:pStyle w:val="CRCoverPage"/>
              <w:spacing w:after="0"/>
              <w:ind w:left="100"/>
              <w:rPr>
                <w:noProof/>
              </w:rPr>
            </w:pPr>
            <w:r w:rsidRPr="002341CA">
              <w:rPr>
                <w:noProof/>
              </w:rPr>
              <w:t>EC-GSM-IoT</w:t>
            </w:r>
            <w:r w:rsidR="00F14537" w:rsidRPr="002341CA">
              <w:rPr>
                <w:noProof/>
              </w:rPr>
              <w:t xml:space="preserve"> </w:t>
            </w:r>
            <w:r w:rsidR="00552230" w:rsidRPr="002341CA">
              <w:rPr>
                <w:noProof/>
              </w:rPr>
              <w:t xml:space="preserve">RLC/MAC Block Structure and Control messages, </w:t>
            </w:r>
            <w:r w:rsidR="00F14537" w:rsidRPr="002341CA">
              <w:rPr>
                <w:noProof/>
              </w:rPr>
              <w:t>Miscellaneous corrections</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7798" w:type="dxa"/>
            <w:gridSpan w:val="10"/>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Source to WG:</w:t>
            </w:r>
          </w:p>
        </w:tc>
        <w:tc>
          <w:tcPr>
            <w:tcW w:w="7798" w:type="dxa"/>
            <w:gridSpan w:val="10"/>
            <w:tcBorders>
              <w:right w:val="single" w:sz="4" w:space="0" w:color="auto"/>
            </w:tcBorders>
            <w:shd w:val="pct30" w:color="FFFF00" w:fill="auto"/>
          </w:tcPr>
          <w:p w:rsidR="001E41F3" w:rsidRPr="002341CA" w:rsidRDefault="00F82706" w:rsidP="005D5834">
            <w:pPr>
              <w:pStyle w:val="CRCoverPage"/>
              <w:spacing w:after="0"/>
              <w:ind w:left="100"/>
              <w:rPr>
                <w:noProof/>
              </w:rPr>
            </w:pPr>
            <w:r w:rsidRPr="002341CA">
              <w:rPr>
                <w:noProof/>
              </w:rPr>
              <w:t>Ericsson LM</w:t>
            </w: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Source to TSG:</w:t>
            </w:r>
          </w:p>
        </w:tc>
        <w:tc>
          <w:tcPr>
            <w:tcW w:w="7798" w:type="dxa"/>
            <w:gridSpan w:val="10"/>
            <w:tcBorders>
              <w:right w:val="single" w:sz="4" w:space="0" w:color="auto"/>
            </w:tcBorders>
            <w:shd w:val="pct30" w:color="FFFF00" w:fill="auto"/>
          </w:tcPr>
          <w:p w:rsidR="001E41F3" w:rsidRPr="002341CA" w:rsidRDefault="00225290">
            <w:pPr>
              <w:pStyle w:val="CRCoverPage"/>
              <w:spacing w:after="0"/>
              <w:ind w:left="100"/>
              <w:rPr>
                <w:noProof/>
              </w:rPr>
            </w:pPr>
            <w:r w:rsidRPr="002341CA">
              <w:rPr>
                <w:noProof/>
              </w:rPr>
              <w:t>G</w:t>
            </w:r>
            <w:r w:rsidR="00F14537" w:rsidRPr="002341CA">
              <w:rPr>
                <w:noProof/>
              </w:rPr>
              <w:t>2</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7798" w:type="dxa"/>
            <w:gridSpan w:val="10"/>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Work item code</w:t>
            </w:r>
            <w:r w:rsidR="0051580D" w:rsidRPr="002341CA">
              <w:rPr>
                <w:b/>
                <w:i/>
                <w:noProof/>
              </w:rPr>
              <w:t>:</w:t>
            </w:r>
          </w:p>
        </w:tc>
        <w:tc>
          <w:tcPr>
            <w:tcW w:w="3260" w:type="dxa"/>
            <w:gridSpan w:val="5"/>
            <w:shd w:val="pct30" w:color="FFFF00" w:fill="auto"/>
          </w:tcPr>
          <w:p w:rsidR="001E41F3" w:rsidRPr="002341CA" w:rsidRDefault="00C30B10">
            <w:pPr>
              <w:pStyle w:val="CRCoverPage"/>
              <w:spacing w:after="0"/>
              <w:ind w:left="100"/>
              <w:rPr>
                <w:noProof/>
              </w:rPr>
            </w:pPr>
            <w:proofErr w:type="spellStart"/>
            <w:r w:rsidRPr="002341CA">
              <w:t>CIoT_EC_GSM</w:t>
            </w:r>
            <w:proofErr w:type="spellEnd"/>
          </w:p>
        </w:tc>
        <w:tc>
          <w:tcPr>
            <w:tcW w:w="994" w:type="dxa"/>
            <w:gridSpan w:val="2"/>
            <w:tcBorders>
              <w:left w:val="nil"/>
            </w:tcBorders>
          </w:tcPr>
          <w:p w:rsidR="001E41F3" w:rsidRPr="002341CA" w:rsidRDefault="001E41F3">
            <w:pPr>
              <w:pStyle w:val="CRCoverPage"/>
              <w:spacing w:after="0"/>
              <w:ind w:right="100"/>
              <w:rPr>
                <w:noProof/>
              </w:rPr>
            </w:pPr>
          </w:p>
        </w:tc>
        <w:tc>
          <w:tcPr>
            <w:tcW w:w="1417" w:type="dxa"/>
            <w:gridSpan w:val="2"/>
            <w:tcBorders>
              <w:left w:val="nil"/>
            </w:tcBorders>
          </w:tcPr>
          <w:p w:rsidR="001E41F3" w:rsidRPr="002341CA" w:rsidRDefault="001E41F3">
            <w:pPr>
              <w:pStyle w:val="CRCoverPage"/>
              <w:spacing w:after="0"/>
              <w:jc w:val="right"/>
              <w:rPr>
                <w:noProof/>
              </w:rPr>
            </w:pPr>
            <w:r w:rsidRPr="002341CA">
              <w:rPr>
                <w:b/>
                <w:i/>
                <w:noProof/>
              </w:rPr>
              <w:t>Date:</w:t>
            </w:r>
          </w:p>
        </w:tc>
        <w:tc>
          <w:tcPr>
            <w:tcW w:w="2127" w:type="dxa"/>
            <w:tcBorders>
              <w:right w:val="single" w:sz="4" w:space="0" w:color="auto"/>
            </w:tcBorders>
            <w:shd w:val="pct30" w:color="FFFF00" w:fill="auto"/>
          </w:tcPr>
          <w:p w:rsidR="001E41F3" w:rsidRPr="002341CA" w:rsidRDefault="0087370C" w:rsidP="001F3419">
            <w:pPr>
              <w:pStyle w:val="CRCoverPage"/>
              <w:spacing w:after="0"/>
              <w:ind w:left="100"/>
              <w:rPr>
                <w:noProof/>
              </w:rPr>
            </w:pPr>
            <w:r w:rsidRPr="002341CA">
              <w:rPr>
                <w:noProof/>
              </w:rPr>
              <w:t>2016-0</w:t>
            </w:r>
            <w:r w:rsidR="001F3419" w:rsidRPr="002341CA">
              <w:rPr>
                <w:noProof/>
              </w:rPr>
              <w:t>5</w:t>
            </w:r>
            <w:r w:rsidRPr="002341CA">
              <w:rPr>
                <w:noProof/>
              </w:rPr>
              <w:t>-</w:t>
            </w:r>
            <w:r w:rsidR="005816EA" w:rsidRPr="002341CA">
              <w:rPr>
                <w:noProof/>
              </w:rPr>
              <w:t>17</w:t>
            </w:r>
          </w:p>
        </w:tc>
      </w:tr>
      <w:tr w:rsidR="001E41F3" w:rsidRPr="002341CA">
        <w:tc>
          <w:tcPr>
            <w:tcW w:w="1843" w:type="dxa"/>
            <w:tcBorders>
              <w:left w:val="single" w:sz="4" w:space="0" w:color="auto"/>
            </w:tcBorders>
          </w:tcPr>
          <w:p w:rsidR="001E41F3" w:rsidRPr="002341CA" w:rsidRDefault="001E41F3">
            <w:pPr>
              <w:pStyle w:val="CRCoverPage"/>
              <w:spacing w:after="0"/>
              <w:rPr>
                <w:b/>
                <w:i/>
                <w:noProof/>
                <w:sz w:val="8"/>
                <w:szCs w:val="8"/>
              </w:rPr>
            </w:pPr>
          </w:p>
        </w:tc>
        <w:tc>
          <w:tcPr>
            <w:tcW w:w="1560" w:type="dxa"/>
            <w:gridSpan w:val="4"/>
          </w:tcPr>
          <w:p w:rsidR="001E41F3" w:rsidRPr="002341CA" w:rsidRDefault="001E41F3">
            <w:pPr>
              <w:pStyle w:val="CRCoverPage"/>
              <w:spacing w:after="0"/>
              <w:rPr>
                <w:noProof/>
                <w:sz w:val="8"/>
                <w:szCs w:val="8"/>
              </w:rPr>
            </w:pPr>
          </w:p>
        </w:tc>
        <w:tc>
          <w:tcPr>
            <w:tcW w:w="2694" w:type="dxa"/>
            <w:gridSpan w:val="3"/>
          </w:tcPr>
          <w:p w:rsidR="001E41F3" w:rsidRPr="002341CA" w:rsidRDefault="001E41F3">
            <w:pPr>
              <w:pStyle w:val="CRCoverPage"/>
              <w:spacing w:after="0"/>
              <w:rPr>
                <w:noProof/>
                <w:sz w:val="8"/>
                <w:szCs w:val="8"/>
              </w:rPr>
            </w:pPr>
          </w:p>
        </w:tc>
        <w:tc>
          <w:tcPr>
            <w:tcW w:w="1417" w:type="dxa"/>
            <w:gridSpan w:val="2"/>
          </w:tcPr>
          <w:p w:rsidR="001E41F3" w:rsidRPr="002341CA" w:rsidRDefault="001E41F3">
            <w:pPr>
              <w:pStyle w:val="CRCoverPage"/>
              <w:spacing w:after="0"/>
              <w:rPr>
                <w:noProof/>
                <w:sz w:val="8"/>
                <w:szCs w:val="8"/>
              </w:rPr>
            </w:pPr>
          </w:p>
        </w:tc>
        <w:tc>
          <w:tcPr>
            <w:tcW w:w="2127" w:type="dxa"/>
            <w:tcBorders>
              <w:right w:val="single" w:sz="4" w:space="0" w:color="auto"/>
            </w:tcBorders>
          </w:tcPr>
          <w:p w:rsidR="001E41F3" w:rsidRPr="002341CA" w:rsidRDefault="001E41F3">
            <w:pPr>
              <w:pStyle w:val="CRCoverPage"/>
              <w:spacing w:after="0"/>
              <w:rPr>
                <w:noProof/>
                <w:sz w:val="8"/>
                <w:szCs w:val="8"/>
              </w:rPr>
            </w:pPr>
          </w:p>
        </w:tc>
      </w:tr>
      <w:tr w:rsidR="001E41F3" w:rsidRPr="002341CA">
        <w:trPr>
          <w:cantSplit/>
        </w:trPr>
        <w:tc>
          <w:tcPr>
            <w:tcW w:w="1843" w:type="dxa"/>
            <w:tcBorders>
              <w:left w:val="single" w:sz="4" w:space="0" w:color="auto"/>
            </w:tcBorders>
          </w:tcPr>
          <w:p w:rsidR="001E41F3" w:rsidRPr="002341CA" w:rsidRDefault="001E41F3">
            <w:pPr>
              <w:pStyle w:val="CRCoverPage"/>
              <w:tabs>
                <w:tab w:val="right" w:pos="1759"/>
              </w:tabs>
              <w:spacing w:after="0"/>
              <w:rPr>
                <w:b/>
                <w:i/>
                <w:noProof/>
              </w:rPr>
            </w:pPr>
            <w:r w:rsidRPr="002341CA">
              <w:rPr>
                <w:b/>
                <w:i/>
                <w:noProof/>
              </w:rPr>
              <w:t>Category:</w:t>
            </w:r>
          </w:p>
        </w:tc>
        <w:tc>
          <w:tcPr>
            <w:tcW w:w="425" w:type="dxa"/>
            <w:shd w:val="pct30" w:color="FFFF00" w:fill="auto"/>
          </w:tcPr>
          <w:p w:rsidR="001E41F3" w:rsidRPr="002341CA" w:rsidRDefault="00F14537">
            <w:pPr>
              <w:pStyle w:val="CRCoverPage"/>
              <w:spacing w:after="0"/>
              <w:ind w:left="100"/>
              <w:rPr>
                <w:b/>
                <w:noProof/>
              </w:rPr>
            </w:pPr>
            <w:r w:rsidRPr="002341CA">
              <w:rPr>
                <w:b/>
                <w:noProof/>
              </w:rPr>
              <w:t>F</w:t>
            </w:r>
          </w:p>
        </w:tc>
        <w:tc>
          <w:tcPr>
            <w:tcW w:w="3829" w:type="dxa"/>
            <w:gridSpan w:val="6"/>
            <w:tcBorders>
              <w:left w:val="nil"/>
            </w:tcBorders>
          </w:tcPr>
          <w:p w:rsidR="001E41F3" w:rsidRPr="002341CA" w:rsidRDefault="001E41F3">
            <w:pPr>
              <w:pStyle w:val="CRCoverPage"/>
              <w:spacing w:after="0"/>
              <w:rPr>
                <w:noProof/>
              </w:rPr>
            </w:pPr>
          </w:p>
        </w:tc>
        <w:tc>
          <w:tcPr>
            <w:tcW w:w="1417" w:type="dxa"/>
            <w:gridSpan w:val="2"/>
            <w:tcBorders>
              <w:left w:val="nil"/>
            </w:tcBorders>
          </w:tcPr>
          <w:p w:rsidR="001E41F3" w:rsidRPr="002341CA" w:rsidRDefault="001E41F3">
            <w:pPr>
              <w:pStyle w:val="CRCoverPage"/>
              <w:spacing w:after="0"/>
              <w:jc w:val="right"/>
              <w:rPr>
                <w:b/>
                <w:i/>
                <w:noProof/>
              </w:rPr>
            </w:pPr>
            <w:r w:rsidRPr="002341CA">
              <w:rPr>
                <w:b/>
                <w:i/>
                <w:noProof/>
              </w:rPr>
              <w:t>Release:</w:t>
            </w:r>
          </w:p>
        </w:tc>
        <w:tc>
          <w:tcPr>
            <w:tcW w:w="2127" w:type="dxa"/>
            <w:tcBorders>
              <w:right w:val="single" w:sz="4" w:space="0" w:color="auto"/>
            </w:tcBorders>
            <w:shd w:val="pct30" w:color="FFFF00" w:fill="auto"/>
          </w:tcPr>
          <w:p w:rsidR="001E41F3" w:rsidRPr="002341CA" w:rsidRDefault="0026004D">
            <w:pPr>
              <w:pStyle w:val="CRCoverPage"/>
              <w:spacing w:after="0"/>
              <w:ind w:left="100"/>
              <w:rPr>
                <w:noProof/>
              </w:rPr>
            </w:pPr>
            <w:r w:rsidRPr="002341CA">
              <w:rPr>
                <w:noProof/>
              </w:rPr>
              <w:t>Rel-</w:t>
            </w:r>
            <w:r w:rsidR="00C30B10" w:rsidRPr="002341CA">
              <w:rPr>
                <w:noProof/>
              </w:rPr>
              <w:t>13</w:t>
            </w:r>
          </w:p>
        </w:tc>
      </w:tr>
      <w:tr w:rsidR="001E41F3" w:rsidRPr="002341CA">
        <w:tc>
          <w:tcPr>
            <w:tcW w:w="1843" w:type="dxa"/>
            <w:tcBorders>
              <w:left w:val="single" w:sz="4" w:space="0" w:color="auto"/>
              <w:bottom w:val="single" w:sz="4" w:space="0" w:color="auto"/>
            </w:tcBorders>
          </w:tcPr>
          <w:p w:rsidR="001E41F3" w:rsidRPr="002341CA" w:rsidRDefault="001E41F3">
            <w:pPr>
              <w:pStyle w:val="CRCoverPage"/>
              <w:spacing w:after="0"/>
              <w:rPr>
                <w:b/>
                <w:i/>
                <w:noProof/>
              </w:rPr>
            </w:pPr>
          </w:p>
        </w:tc>
        <w:tc>
          <w:tcPr>
            <w:tcW w:w="4678" w:type="dxa"/>
            <w:gridSpan w:val="8"/>
            <w:tcBorders>
              <w:bottom w:val="single" w:sz="4" w:space="0" w:color="auto"/>
            </w:tcBorders>
          </w:tcPr>
          <w:p w:rsidR="001E41F3" w:rsidRPr="002341CA" w:rsidRDefault="001E41F3">
            <w:pPr>
              <w:pStyle w:val="CRCoverPage"/>
              <w:spacing w:after="0"/>
              <w:ind w:left="383" w:hanging="383"/>
              <w:rPr>
                <w:i/>
                <w:noProof/>
                <w:sz w:val="18"/>
              </w:rPr>
            </w:pPr>
            <w:r w:rsidRPr="002341CA">
              <w:rPr>
                <w:i/>
                <w:noProof/>
                <w:sz w:val="18"/>
              </w:rPr>
              <w:t xml:space="preserve">Use </w:t>
            </w:r>
            <w:r w:rsidRPr="002341CA">
              <w:rPr>
                <w:i/>
                <w:noProof/>
                <w:sz w:val="18"/>
                <w:u w:val="single"/>
              </w:rPr>
              <w:t>one</w:t>
            </w:r>
            <w:r w:rsidRPr="002341CA">
              <w:rPr>
                <w:i/>
                <w:noProof/>
                <w:sz w:val="18"/>
              </w:rPr>
              <w:t xml:space="preserve"> of the following categories:</w:t>
            </w:r>
            <w:r w:rsidRPr="002341CA">
              <w:rPr>
                <w:b/>
                <w:i/>
                <w:noProof/>
                <w:sz w:val="18"/>
              </w:rPr>
              <w:br/>
              <w:t>F</w:t>
            </w:r>
            <w:r w:rsidRPr="002341CA">
              <w:rPr>
                <w:i/>
                <w:noProof/>
                <w:sz w:val="18"/>
              </w:rPr>
              <w:t xml:space="preserve">  (correction)</w:t>
            </w:r>
            <w:r w:rsidRPr="002341CA">
              <w:rPr>
                <w:i/>
                <w:noProof/>
                <w:sz w:val="18"/>
              </w:rPr>
              <w:br/>
            </w:r>
            <w:r w:rsidRPr="002341CA">
              <w:rPr>
                <w:b/>
                <w:i/>
                <w:noProof/>
                <w:sz w:val="18"/>
              </w:rPr>
              <w:t>A</w:t>
            </w:r>
            <w:r w:rsidRPr="002341CA">
              <w:rPr>
                <w:i/>
                <w:noProof/>
                <w:sz w:val="18"/>
              </w:rPr>
              <w:t xml:space="preserve">  (</w:t>
            </w:r>
            <w:r w:rsidR="00DE34CF" w:rsidRPr="002341CA">
              <w:rPr>
                <w:i/>
                <w:noProof/>
                <w:sz w:val="18"/>
              </w:rPr>
              <w:t xml:space="preserve">mirror </w:t>
            </w:r>
            <w:r w:rsidRPr="002341CA">
              <w:rPr>
                <w:i/>
                <w:noProof/>
                <w:sz w:val="18"/>
              </w:rPr>
              <w:t>correspond</w:t>
            </w:r>
            <w:r w:rsidR="00DE34CF" w:rsidRPr="002341CA">
              <w:rPr>
                <w:i/>
                <w:noProof/>
                <w:sz w:val="18"/>
              </w:rPr>
              <w:t xml:space="preserve">ing </w:t>
            </w:r>
            <w:r w:rsidRPr="002341CA">
              <w:rPr>
                <w:i/>
                <w:noProof/>
                <w:sz w:val="18"/>
              </w:rPr>
              <w:t xml:space="preserve">to a </w:t>
            </w:r>
            <w:r w:rsidR="00DE34CF" w:rsidRPr="002341CA">
              <w:rPr>
                <w:i/>
                <w:noProof/>
                <w:sz w:val="18"/>
              </w:rPr>
              <w:t xml:space="preserve">change </w:t>
            </w:r>
            <w:r w:rsidRPr="002341CA">
              <w:rPr>
                <w:i/>
                <w:noProof/>
                <w:sz w:val="18"/>
              </w:rPr>
              <w:t>in an earlier release)</w:t>
            </w:r>
            <w:r w:rsidRPr="002341CA">
              <w:rPr>
                <w:i/>
                <w:noProof/>
                <w:sz w:val="18"/>
              </w:rPr>
              <w:br/>
            </w:r>
            <w:r w:rsidRPr="002341CA">
              <w:rPr>
                <w:b/>
                <w:i/>
                <w:noProof/>
                <w:sz w:val="18"/>
              </w:rPr>
              <w:t>B</w:t>
            </w:r>
            <w:r w:rsidRPr="002341CA">
              <w:rPr>
                <w:i/>
                <w:noProof/>
                <w:sz w:val="18"/>
              </w:rPr>
              <w:t xml:space="preserve">  (addition of feature), </w:t>
            </w:r>
            <w:r w:rsidRPr="002341CA">
              <w:rPr>
                <w:i/>
                <w:noProof/>
                <w:sz w:val="18"/>
              </w:rPr>
              <w:br/>
            </w:r>
            <w:r w:rsidRPr="002341CA">
              <w:rPr>
                <w:b/>
                <w:i/>
                <w:noProof/>
                <w:sz w:val="18"/>
              </w:rPr>
              <w:t>C</w:t>
            </w:r>
            <w:r w:rsidRPr="002341CA">
              <w:rPr>
                <w:i/>
                <w:noProof/>
                <w:sz w:val="18"/>
              </w:rPr>
              <w:t xml:space="preserve">  (functional modification of feature)</w:t>
            </w:r>
            <w:r w:rsidRPr="002341CA">
              <w:rPr>
                <w:i/>
                <w:noProof/>
                <w:sz w:val="18"/>
              </w:rPr>
              <w:br/>
            </w:r>
            <w:r w:rsidRPr="002341CA">
              <w:rPr>
                <w:b/>
                <w:i/>
                <w:noProof/>
                <w:sz w:val="18"/>
              </w:rPr>
              <w:t>D</w:t>
            </w:r>
            <w:r w:rsidRPr="002341CA">
              <w:rPr>
                <w:i/>
                <w:noProof/>
                <w:sz w:val="18"/>
              </w:rPr>
              <w:t xml:space="preserve">  (editorial modification)</w:t>
            </w:r>
          </w:p>
          <w:p w:rsidR="001E41F3" w:rsidRPr="002341CA" w:rsidRDefault="001E41F3">
            <w:pPr>
              <w:pStyle w:val="CRCoverPage"/>
              <w:rPr>
                <w:noProof/>
              </w:rPr>
            </w:pPr>
            <w:r w:rsidRPr="002341CA">
              <w:rPr>
                <w:noProof/>
                <w:sz w:val="18"/>
              </w:rPr>
              <w:t>Detailed explanations of the above categories can</w:t>
            </w:r>
            <w:r w:rsidRPr="002341CA">
              <w:rPr>
                <w:noProof/>
                <w:sz w:val="18"/>
              </w:rPr>
              <w:br/>
              <w:t xml:space="preserve">be found in 3GPP </w:t>
            </w:r>
            <w:hyperlink r:id="rId12" w:history="1">
              <w:r w:rsidRPr="002341CA">
                <w:rPr>
                  <w:rStyle w:val="Hyperlink"/>
                  <w:noProof/>
                  <w:sz w:val="18"/>
                </w:rPr>
                <w:t>TR 21.900</w:t>
              </w:r>
            </w:hyperlink>
            <w:r w:rsidRPr="002341CA">
              <w:rPr>
                <w:noProof/>
                <w:sz w:val="18"/>
              </w:rPr>
              <w:t>.</w:t>
            </w:r>
          </w:p>
        </w:tc>
        <w:tc>
          <w:tcPr>
            <w:tcW w:w="3120" w:type="dxa"/>
            <w:gridSpan w:val="2"/>
            <w:tcBorders>
              <w:bottom w:val="single" w:sz="4" w:space="0" w:color="auto"/>
              <w:right w:val="single" w:sz="4" w:space="0" w:color="auto"/>
            </w:tcBorders>
          </w:tcPr>
          <w:p w:rsidR="000C038A" w:rsidRPr="002341CA" w:rsidRDefault="001E41F3" w:rsidP="00BD6BB8">
            <w:pPr>
              <w:pStyle w:val="CRCoverPage"/>
              <w:tabs>
                <w:tab w:val="left" w:pos="950"/>
              </w:tabs>
              <w:spacing w:after="0"/>
              <w:ind w:left="241" w:hanging="241"/>
              <w:rPr>
                <w:i/>
                <w:noProof/>
                <w:sz w:val="18"/>
              </w:rPr>
            </w:pPr>
            <w:r w:rsidRPr="002341CA">
              <w:rPr>
                <w:i/>
                <w:noProof/>
                <w:sz w:val="18"/>
              </w:rPr>
              <w:t xml:space="preserve">Use </w:t>
            </w:r>
            <w:r w:rsidRPr="002341CA">
              <w:rPr>
                <w:i/>
                <w:noProof/>
                <w:sz w:val="18"/>
                <w:u w:val="single"/>
              </w:rPr>
              <w:t>one</w:t>
            </w:r>
            <w:r w:rsidRPr="002341CA">
              <w:rPr>
                <w:i/>
                <w:noProof/>
                <w:sz w:val="18"/>
              </w:rPr>
              <w:t xml:space="preserve"> of the following releases:</w:t>
            </w:r>
            <w:r w:rsidRPr="002341CA">
              <w:rPr>
                <w:i/>
                <w:noProof/>
                <w:sz w:val="18"/>
              </w:rPr>
              <w:br/>
              <w:t>Rel-8</w:t>
            </w:r>
            <w:r w:rsidRPr="002341CA">
              <w:rPr>
                <w:i/>
                <w:noProof/>
                <w:sz w:val="18"/>
              </w:rPr>
              <w:tab/>
              <w:t>(Release 8)</w:t>
            </w:r>
            <w:r w:rsidR="007C2097" w:rsidRPr="002341CA">
              <w:rPr>
                <w:i/>
                <w:noProof/>
                <w:sz w:val="18"/>
              </w:rPr>
              <w:br/>
              <w:t>Rel-9</w:t>
            </w:r>
            <w:r w:rsidR="007C2097" w:rsidRPr="002341CA">
              <w:rPr>
                <w:i/>
                <w:noProof/>
                <w:sz w:val="18"/>
              </w:rPr>
              <w:tab/>
              <w:t>(Release 9)</w:t>
            </w:r>
            <w:r w:rsidR="009777D9" w:rsidRPr="002341CA">
              <w:rPr>
                <w:i/>
                <w:noProof/>
                <w:sz w:val="18"/>
              </w:rPr>
              <w:br/>
              <w:t>Rel-10</w:t>
            </w:r>
            <w:r w:rsidR="009777D9" w:rsidRPr="002341CA">
              <w:rPr>
                <w:i/>
                <w:noProof/>
                <w:sz w:val="18"/>
              </w:rPr>
              <w:tab/>
              <w:t>(Release 10)</w:t>
            </w:r>
            <w:r w:rsidR="000C038A" w:rsidRPr="002341CA">
              <w:rPr>
                <w:i/>
                <w:noProof/>
                <w:sz w:val="18"/>
              </w:rPr>
              <w:br/>
              <w:t>Rel-11</w:t>
            </w:r>
            <w:r w:rsidR="000C038A" w:rsidRPr="002341CA">
              <w:rPr>
                <w:i/>
                <w:noProof/>
                <w:sz w:val="18"/>
              </w:rPr>
              <w:tab/>
              <w:t>(Release 11)</w:t>
            </w:r>
            <w:r w:rsidR="000C038A" w:rsidRPr="002341CA">
              <w:rPr>
                <w:i/>
                <w:noProof/>
                <w:sz w:val="18"/>
              </w:rPr>
              <w:br/>
              <w:t>Rel-12</w:t>
            </w:r>
            <w:r w:rsidR="000C038A" w:rsidRPr="002341CA">
              <w:rPr>
                <w:i/>
                <w:noProof/>
                <w:sz w:val="18"/>
              </w:rPr>
              <w:tab/>
              <w:t>(Release 12)</w:t>
            </w:r>
            <w:r w:rsidR="0051580D" w:rsidRPr="002341CA">
              <w:rPr>
                <w:i/>
                <w:noProof/>
                <w:sz w:val="18"/>
              </w:rPr>
              <w:br/>
            </w:r>
            <w:bookmarkStart w:id="1" w:name="OLE_LINK1"/>
            <w:r w:rsidR="0051580D" w:rsidRPr="002341CA">
              <w:rPr>
                <w:i/>
                <w:noProof/>
                <w:sz w:val="18"/>
              </w:rPr>
              <w:t>Rel-13</w:t>
            </w:r>
            <w:r w:rsidR="0051580D" w:rsidRPr="002341CA">
              <w:rPr>
                <w:i/>
                <w:noProof/>
                <w:sz w:val="18"/>
              </w:rPr>
              <w:tab/>
              <w:t>(Release 13)</w:t>
            </w:r>
            <w:bookmarkEnd w:id="1"/>
            <w:r w:rsidR="00BD6BB8" w:rsidRPr="002341CA">
              <w:rPr>
                <w:i/>
                <w:noProof/>
                <w:sz w:val="18"/>
              </w:rPr>
              <w:br/>
              <w:t>Rel-14</w:t>
            </w:r>
            <w:r w:rsidR="00BD6BB8" w:rsidRPr="002341CA">
              <w:rPr>
                <w:i/>
                <w:noProof/>
                <w:sz w:val="18"/>
              </w:rPr>
              <w:tab/>
              <w:t>(Release 14)</w:t>
            </w:r>
          </w:p>
        </w:tc>
      </w:tr>
      <w:tr w:rsidR="001E41F3" w:rsidRPr="002341CA">
        <w:tc>
          <w:tcPr>
            <w:tcW w:w="1843" w:type="dxa"/>
          </w:tcPr>
          <w:p w:rsidR="001E41F3" w:rsidRPr="002341CA" w:rsidRDefault="001E41F3">
            <w:pPr>
              <w:pStyle w:val="CRCoverPage"/>
              <w:spacing w:after="0"/>
              <w:rPr>
                <w:b/>
                <w:i/>
                <w:noProof/>
                <w:sz w:val="8"/>
                <w:szCs w:val="8"/>
              </w:rPr>
            </w:pPr>
          </w:p>
        </w:tc>
        <w:tc>
          <w:tcPr>
            <w:tcW w:w="7798" w:type="dxa"/>
            <w:gridSpan w:val="10"/>
          </w:tcPr>
          <w:p w:rsidR="001E41F3" w:rsidRPr="002341CA" w:rsidRDefault="001E41F3">
            <w:pPr>
              <w:pStyle w:val="CRCoverPage"/>
              <w:spacing w:after="0"/>
              <w:rPr>
                <w:noProof/>
                <w:sz w:val="8"/>
                <w:szCs w:val="8"/>
              </w:rPr>
            </w:pPr>
          </w:p>
        </w:tc>
      </w:tr>
      <w:tr w:rsidR="001E41F3" w:rsidRPr="002341CA">
        <w:tc>
          <w:tcPr>
            <w:tcW w:w="2268" w:type="dxa"/>
            <w:gridSpan w:val="2"/>
            <w:tcBorders>
              <w:top w:val="single" w:sz="4" w:space="0" w:color="auto"/>
              <w:left w:val="single" w:sz="4" w:space="0" w:color="auto"/>
            </w:tcBorders>
          </w:tcPr>
          <w:p w:rsidR="001E41F3" w:rsidRPr="002341CA" w:rsidRDefault="001E41F3">
            <w:pPr>
              <w:pStyle w:val="CRCoverPage"/>
              <w:tabs>
                <w:tab w:val="right" w:pos="2184"/>
              </w:tabs>
              <w:spacing w:after="0"/>
              <w:rPr>
                <w:b/>
                <w:i/>
                <w:noProof/>
              </w:rPr>
            </w:pPr>
            <w:r w:rsidRPr="002341CA">
              <w:rPr>
                <w:b/>
                <w:i/>
                <w:noProof/>
              </w:rPr>
              <w:t>Reason for change:</w:t>
            </w:r>
          </w:p>
        </w:tc>
        <w:tc>
          <w:tcPr>
            <w:tcW w:w="7373" w:type="dxa"/>
            <w:gridSpan w:val="9"/>
            <w:tcBorders>
              <w:top w:val="single" w:sz="4" w:space="0" w:color="auto"/>
              <w:right w:val="single" w:sz="4" w:space="0" w:color="auto"/>
            </w:tcBorders>
            <w:shd w:val="pct30" w:color="FFFF00" w:fill="auto"/>
          </w:tcPr>
          <w:p w:rsidR="00C56083" w:rsidRPr="007C0864" w:rsidRDefault="00F14537" w:rsidP="00BD7807">
            <w:pPr>
              <w:pStyle w:val="CRCoverPage"/>
              <w:spacing w:after="0"/>
              <w:ind w:left="100"/>
              <w:rPr>
                <w:noProof/>
              </w:rPr>
            </w:pPr>
            <w:r w:rsidRPr="007C0864">
              <w:rPr>
                <w:noProof/>
              </w:rPr>
              <w:t>Some errors and need for clarifications have been identified for EC-GSM-IoT in 3GPP TS 44.060. The proposed name change</w:t>
            </w:r>
            <w:r w:rsidR="00DA1A3C" w:rsidRPr="007C0864">
              <w:rPr>
                <w:noProof/>
              </w:rPr>
              <w:t>s in GP-160130</w:t>
            </w:r>
            <w:r w:rsidRPr="007C0864">
              <w:rPr>
                <w:noProof/>
              </w:rPr>
              <w:t>, which was agreed at the GERAN#69 meeting</w:t>
            </w:r>
            <w:r w:rsidR="00DA1A3C" w:rsidRPr="007C0864">
              <w:rPr>
                <w:noProof/>
              </w:rPr>
              <w:t xml:space="preserve">, </w:t>
            </w:r>
            <w:r w:rsidR="002E039D">
              <w:rPr>
                <w:noProof/>
              </w:rPr>
              <w:t xml:space="preserve">also </w:t>
            </w:r>
            <w:r w:rsidR="00DA1A3C" w:rsidRPr="007C0864">
              <w:rPr>
                <w:noProof/>
              </w:rPr>
              <w:t>need</w:t>
            </w:r>
            <w:r w:rsidRPr="007C0864">
              <w:rPr>
                <w:noProof/>
              </w:rPr>
              <w:t xml:space="preserve"> to be implemented.</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7C0864" w:rsidRDefault="001E41F3">
            <w:pPr>
              <w:pStyle w:val="CRCoverPage"/>
              <w:spacing w:after="0"/>
              <w:rPr>
                <w:noProof/>
                <w:sz w:val="8"/>
                <w:szCs w:val="8"/>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r w:rsidRPr="002341CA">
              <w:rPr>
                <w:b/>
                <w:i/>
                <w:noProof/>
              </w:rPr>
              <w:t>Summary of change</w:t>
            </w:r>
            <w:r w:rsidR="0051580D" w:rsidRPr="002341CA">
              <w:rPr>
                <w:b/>
                <w:i/>
                <w:noProof/>
              </w:rPr>
              <w:t>:</w:t>
            </w:r>
          </w:p>
        </w:tc>
        <w:tc>
          <w:tcPr>
            <w:tcW w:w="7373" w:type="dxa"/>
            <w:gridSpan w:val="9"/>
            <w:tcBorders>
              <w:right w:val="single" w:sz="4" w:space="0" w:color="auto"/>
            </w:tcBorders>
            <w:shd w:val="pct30" w:color="FFFF00" w:fill="auto"/>
          </w:tcPr>
          <w:p w:rsidR="002E039D" w:rsidRPr="002E039D" w:rsidRDefault="002E039D" w:rsidP="006E63DE">
            <w:pPr>
              <w:pStyle w:val="CRCoverPage"/>
              <w:spacing w:after="0"/>
              <w:ind w:left="100"/>
              <w:rPr>
                <w:noProof/>
              </w:rPr>
            </w:pPr>
            <w:r w:rsidRPr="002E039D">
              <w:rPr>
                <w:noProof/>
              </w:rPr>
              <w:t>Miscellaneous corrections of errors and clarifications for EC-GSM-IoT are implemented in the specification, including:</w:t>
            </w:r>
          </w:p>
          <w:p w:rsidR="007C0864" w:rsidRPr="002E039D" w:rsidRDefault="00DA1A3C" w:rsidP="00615BF3">
            <w:pPr>
              <w:pStyle w:val="CRCoverPage"/>
              <w:numPr>
                <w:ilvl w:val="0"/>
                <w:numId w:val="6"/>
              </w:numPr>
              <w:spacing w:after="0"/>
              <w:rPr>
                <w:noProof/>
              </w:rPr>
            </w:pPr>
            <w:r w:rsidRPr="002E039D">
              <w:rPr>
                <w:noProof/>
              </w:rPr>
              <w:t>N</w:t>
            </w:r>
            <w:r w:rsidR="007C0864" w:rsidRPr="002E039D">
              <w:rPr>
                <w:noProof/>
              </w:rPr>
              <w:t>ame</w:t>
            </w:r>
            <w:r w:rsidR="00F14537" w:rsidRPr="002E039D">
              <w:rPr>
                <w:noProof/>
              </w:rPr>
              <w:t xml:space="preserve"> </w:t>
            </w:r>
            <w:r w:rsidR="002E039D" w:rsidRPr="002E039D">
              <w:rPr>
                <w:noProof/>
              </w:rPr>
              <w:t>changes for EC-GSM-IoT</w:t>
            </w:r>
            <w:r w:rsidRPr="002E039D">
              <w:rPr>
                <w:noProof/>
              </w:rPr>
              <w:t>.</w:t>
            </w:r>
          </w:p>
          <w:p w:rsidR="007C0864" w:rsidRPr="002E039D" w:rsidRDefault="007C0864" w:rsidP="00615BF3">
            <w:pPr>
              <w:pStyle w:val="ListParagraph"/>
              <w:numPr>
                <w:ilvl w:val="0"/>
                <w:numId w:val="6"/>
              </w:numPr>
              <w:rPr>
                <w:lang w:val="en-GB"/>
              </w:rPr>
            </w:pPr>
            <w:r w:rsidRPr="002E039D">
              <w:rPr>
                <w:lang w:val="en-GB"/>
              </w:rPr>
              <w:t>Update of the UL and DL Ctrl block to align with the correct block size</w:t>
            </w:r>
          </w:p>
          <w:p w:rsidR="007C0864" w:rsidRPr="002E039D" w:rsidRDefault="007C0864" w:rsidP="00615BF3">
            <w:pPr>
              <w:pStyle w:val="ListParagraph"/>
              <w:numPr>
                <w:ilvl w:val="0"/>
                <w:numId w:val="6"/>
              </w:numPr>
              <w:rPr>
                <w:lang w:val="en-GB"/>
              </w:rPr>
            </w:pPr>
            <w:r w:rsidRPr="002E039D">
              <w:rPr>
                <w:lang w:val="en-GB"/>
              </w:rPr>
              <w:t>Retry bit removed</w:t>
            </w:r>
          </w:p>
          <w:p w:rsidR="007C0864" w:rsidRPr="002E039D" w:rsidRDefault="007C0864" w:rsidP="00615BF3">
            <w:pPr>
              <w:pStyle w:val="ListParagraph"/>
              <w:numPr>
                <w:ilvl w:val="0"/>
                <w:numId w:val="6"/>
              </w:numPr>
              <w:rPr>
                <w:lang w:val="en-GB"/>
              </w:rPr>
            </w:pPr>
            <w:r w:rsidRPr="002E039D">
              <w:rPr>
                <w:lang w:val="en-GB"/>
              </w:rPr>
              <w:t>Alignment of TFI and PR fields for both EGPRS and EC-GSM-</w:t>
            </w:r>
            <w:proofErr w:type="spellStart"/>
            <w:r w:rsidRPr="002E039D">
              <w:rPr>
                <w:lang w:val="en-GB"/>
              </w:rPr>
              <w:t>IoT</w:t>
            </w:r>
            <w:proofErr w:type="spellEnd"/>
            <w:r w:rsidRPr="002E039D">
              <w:rPr>
                <w:lang w:val="en-GB"/>
              </w:rPr>
              <w:t xml:space="preserve"> in DL data headers</w:t>
            </w:r>
          </w:p>
          <w:p w:rsidR="007C0864" w:rsidRPr="002E039D" w:rsidRDefault="007C0864" w:rsidP="00615BF3">
            <w:pPr>
              <w:pStyle w:val="ListParagraph"/>
              <w:numPr>
                <w:ilvl w:val="0"/>
                <w:numId w:val="6"/>
              </w:numPr>
              <w:rPr>
                <w:lang w:val="en-GB"/>
              </w:rPr>
            </w:pPr>
            <w:r w:rsidRPr="002E039D">
              <w:rPr>
                <w:lang w:val="en-GB"/>
              </w:rPr>
              <w:t>DL CC field removed from DL data header Type 1 and 2</w:t>
            </w:r>
          </w:p>
          <w:p w:rsidR="007C0864" w:rsidRPr="002E039D" w:rsidRDefault="007C0864" w:rsidP="00615BF3">
            <w:pPr>
              <w:pStyle w:val="ListParagraph"/>
              <w:numPr>
                <w:ilvl w:val="0"/>
                <w:numId w:val="6"/>
              </w:numPr>
              <w:rPr>
                <w:lang w:val="en-GB"/>
              </w:rPr>
            </w:pPr>
            <w:r w:rsidRPr="002E039D">
              <w:rPr>
                <w:lang w:val="en-GB"/>
              </w:rPr>
              <w:t>Stalling indicator field removed in UL data header Type 1 - 3</w:t>
            </w:r>
          </w:p>
          <w:p w:rsidR="007C0864" w:rsidRPr="002E039D" w:rsidRDefault="007C0864" w:rsidP="00615BF3">
            <w:pPr>
              <w:pStyle w:val="ListParagraph"/>
              <w:numPr>
                <w:ilvl w:val="0"/>
                <w:numId w:val="6"/>
              </w:numPr>
              <w:rPr>
                <w:lang w:val="en-GB"/>
              </w:rPr>
            </w:pPr>
            <w:r w:rsidRPr="002E039D">
              <w:rPr>
                <w:lang w:val="en-GB"/>
              </w:rPr>
              <w:t>Resent bit indicator field removed in UL data header Type 1 – 3</w:t>
            </w:r>
          </w:p>
          <w:p w:rsidR="007C0864" w:rsidRPr="002E039D" w:rsidRDefault="007C0864" w:rsidP="00615BF3">
            <w:pPr>
              <w:pStyle w:val="ListParagraph"/>
              <w:numPr>
                <w:ilvl w:val="0"/>
                <w:numId w:val="6"/>
              </w:numPr>
              <w:rPr>
                <w:lang w:val="en-GB"/>
              </w:rPr>
            </w:pPr>
            <w:r w:rsidRPr="002E039D">
              <w:rPr>
                <w:lang w:val="en-GB"/>
              </w:rPr>
              <w:t>A 4-bit field is included in the uplink RLC data block header to signal the estimated downlink Coverage</w:t>
            </w:r>
            <w:r w:rsidR="00C1112E" w:rsidRPr="002E039D">
              <w:rPr>
                <w:lang w:val="en-GB"/>
              </w:rPr>
              <w:t xml:space="preserve"> Class and received signal level </w:t>
            </w:r>
          </w:p>
          <w:p w:rsidR="00B35131" w:rsidRPr="002E039D" w:rsidRDefault="007C0864" w:rsidP="00615BF3">
            <w:pPr>
              <w:pStyle w:val="CRCoverPage"/>
              <w:numPr>
                <w:ilvl w:val="0"/>
                <w:numId w:val="6"/>
              </w:numPr>
              <w:spacing w:after="0"/>
              <w:rPr>
                <w:noProof/>
              </w:rPr>
            </w:pPr>
            <w:r w:rsidRPr="002E039D">
              <w:t>Changes field alignment for the EC-PACCH/D</w:t>
            </w:r>
          </w:p>
          <w:p w:rsidR="002E039D" w:rsidRDefault="002E039D" w:rsidP="00615BF3">
            <w:pPr>
              <w:pStyle w:val="CRCoverPage"/>
              <w:numPr>
                <w:ilvl w:val="0"/>
                <w:numId w:val="6"/>
              </w:numPr>
              <w:spacing w:after="0"/>
              <w:rPr>
                <w:noProof/>
              </w:rPr>
            </w:pPr>
            <w:r>
              <w:rPr>
                <w:noProof/>
              </w:rPr>
              <w:t>Addition of new message for ack/nack, contention resolution and FUA, and removal of requirement for NW to include the TLLI in the next EC PUAN after it has been received, according to GP-160320;</w:t>
            </w:r>
          </w:p>
          <w:p w:rsidR="002E039D" w:rsidRDefault="002E039D" w:rsidP="00615BF3">
            <w:pPr>
              <w:pStyle w:val="CRCoverPage"/>
              <w:numPr>
                <w:ilvl w:val="0"/>
                <w:numId w:val="6"/>
              </w:numPr>
              <w:spacing w:after="0"/>
              <w:rPr>
                <w:noProof/>
              </w:rPr>
            </w:pPr>
            <w:r>
              <w:rPr>
                <w:noProof/>
              </w:rPr>
              <w:t>Size of DL_CC_EST field increased to align with 44.018;</w:t>
            </w:r>
          </w:p>
          <w:p w:rsidR="00153A80" w:rsidRDefault="002E2174" w:rsidP="00615BF3">
            <w:pPr>
              <w:pStyle w:val="CRCoverPage"/>
              <w:numPr>
                <w:ilvl w:val="0"/>
                <w:numId w:val="6"/>
              </w:numPr>
              <w:spacing w:after="0"/>
              <w:rPr>
                <w:noProof/>
              </w:rPr>
            </w:pPr>
            <w:r>
              <w:rPr>
                <w:noProof/>
              </w:rPr>
              <w:t xml:space="preserve">Inclusion of the ALPHA parameter </w:t>
            </w:r>
          </w:p>
          <w:p w:rsidR="00D656A6" w:rsidRPr="007C0864" w:rsidRDefault="00C56083" w:rsidP="00615BF3">
            <w:pPr>
              <w:pStyle w:val="CRCoverPage"/>
              <w:numPr>
                <w:ilvl w:val="0"/>
                <w:numId w:val="6"/>
              </w:numPr>
              <w:spacing w:after="0"/>
              <w:rPr>
                <w:noProof/>
              </w:rPr>
            </w:pPr>
            <w:r>
              <w:rPr>
                <w:noProof/>
              </w:rPr>
              <w:t>Increased</w:t>
            </w:r>
            <w:r w:rsidR="00D656A6">
              <w:rPr>
                <w:noProof/>
              </w:rPr>
              <w:t xml:space="preserve"> the number of bits </w:t>
            </w:r>
            <w:r>
              <w:rPr>
                <w:noProof/>
              </w:rPr>
              <w:t xml:space="preserve">for </w:t>
            </w:r>
            <w:r w:rsidR="00D656A6" w:rsidRPr="00D656A6">
              <w:rPr>
                <w:noProof/>
              </w:rPr>
              <w:t>TIMESLOT_MULTIPLICATOR</w:t>
            </w:r>
            <w:r>
              <w:rPr>
                <w:noProof/>
              </w:rPr>
              <w:t xml:space="preserve"> parameter</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7C0864" w:rsidRDefault="001E41F3">
            <w:pPr>
              <w:pStyle w:val="CRCoverPage"/>
              <w:spacing w:after="0"/>
              <w:rPr>
                <w:noProof/>
                <w:sz w:val="8"/>
                <w:szCs w:val="8"/>
              </w:rPr>
            </w:pPr>
          </w:p>
        </w:tc>
      </w:tr>
      <w:tr w:rsidR="001E41F3" w:rsidRPr="002341CA">
        <w:tc>
          <w:tcPr>
            <w:tcW w:w="2268" w:type="dxa"/>
            <w:gridSpan w:val="2"/>
            <w:tcBorders>
              <w:left w:val="single" w:sz="4" w:space="0" w:color="auto"/>
              <w:bottom w:val="single" w:sz="4" w:space="0" w:color="auto"/>
            </w:tcBorders>
          </w:tcPr>
          <w:p w:rsidR="001E41F3" w:rsidRPr="002341CA" w:rsidRDefault="001E41F3">
            <w:pPr>
              <w:pStyle w:val="CRCoverPage"/>
              <w:tabs>
                <w:tab w:val="right" w:pos="2184"/>
              </w:tabs>
              <w:spacing w:after="0"/>
              <w:rPr>
                <w:b/>
                <w:i/>
                <w:noProof/>
              </w:rPr>
            </w:pPr>
            <w:r w:rsidRPr="002341C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C0864" w:rsidRDefault="00F14537" w:rsidP="00F14537">
            <w:pPr>
              <w:pStyle w:val="CRCoverPage"/>
              <w:spacing w:after="0"/>
              <w:ind w:left="100"/>
              <w:rPr>
                <w:noProof/>
              </w:rPr>
            </w:pPr>
            <w:r w:rsidRPr="007C0864">
              <w:rPr>
                <w:noProof/>
              </w:rPr>
              <w:t>Incorrect names and other errors will remain in the specifications</w:t>
            </w:r>
            <w:r w:rsidR="000C326E" w:rsidRPr="007C0864">
              <w:rPr>
                <w:noProof/>
              </w:rPr>
              <w:t>.</w:t>
            </w:r>
          </w:p>
          <w:p w:rsidR="007C0864" w:rsidRPr="007C0864" w:rsidRDefault="007C0864" w:rsidP="00F14537">
            <w:pPr>
              <w:pStyle w:val="CRCoverPage"/>
              <w:spacing w:after="0"/>
              <w:ind w:left="100"/>
              <w:rPr>
                <w:noProof/>
              </w:rPr>
            </w:pPr>
            <w:r w:rsidRPr="007C0864">
              <w:rPr>
                <w:noProof/>
                <w:lang w:eastAsia="zh-CN"/>
              </w:rPr>
              <w:t>EC-GSM-IoT operation will not be correctly implemented</w:t>
            </w:r>
          </w:p>
        </w:tc>
      </w:tr>
      <w:tr w:rsidR="001E41F3" w:rsidRPr="002341CA">
        <w:tc>
          <w:tcPr>
            <w:tcW w:w="2268" w:type="dxa"/>
            <w:gridSpan w:val="2"/>
          </w:tcPr>
          <w:p w:rsidR="001E41F3" w:rsidRPr="002341CA" w:rsidRDefault="001E41F3">
            <w:pPr>
              <w:pStyle w:val="CRCoverPage"/>
              <w:spacing w:after="0"/>
              <w:rPr>
                <w:b/>
                <w:i/>
                <w:noProof/>
                <w:sz w:val="8"/>
                <w:szCs w:val="8"/>
              </w:rPr>
            </w:pPr>
          </w:p>
        </w:tc>
        <w:tc>
          <w:tcPr>
            <w:tcW w:w="7373" w:type="dxa"/>
            <w:gridSpan w:val="9"/>
          </w:tcPr>
          <w:p w:rsidR="001E41F3" w:rsidRPr="002341CA" w:rsidRDefault="001E41F3">
            <w:pPr>
              <w:pStyle w:val="CRCoverPage"/>
              <w:spacing w:after="0"/>
              <w:rPr>
                <w:noProof/>
                <w:sz w:val="8"/>
                <w:szCs w:val="8"/>
              </w:rPr>
            </w:pPr>
          </w:p>
        </w:tc>
      </w:tr>
      <w:tr w:rsidR="001E41F3" w:rsidRPr="002341CA">
        <w:tc>
          <w:tcPr>
            <w:tcW w:w="2268" w:type="dxa"/>
            <w:gridSpan w:val="2"/>
            <w:tcBorders>
              <w:top w:val="single" w:sz="4" w:space="0" w:color="auto"/>
              <w:left w:val="single" w:sz="4" w:space="0" w:color="auto"/>
            </w:tcBorders>
          </w:tcPr>
          <w:p w:rsidR="001E41F3" w:rsidRPr="002341CA" w:rsidRDefault="001E41F3">
            <w:pPr>
              <w:pStyle w:val="CRCoverPage"/>
              <w:tabs>
                <w:tab w:val="right" w:pos="2184"/>
              </w:tabs>
              <w:spacing w:after="0"/>
              <w:rPr>
                <w:b/>
                <w:i/>
                <w:noProof/>
              </w:rPr>
            </w:pPr>
            <w:r w:rsidRPr="002341C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341CA" w:rsidRDefault="005A792F" w:rsidP="00272D0D">
            <w:pPr>
              <w:pStyle w:val="CRCoverPage"/>
              <w:spacing w:after="0"/>
              <w:ind w:left="100"/>
              <w:rPr>
                <w:noProof/>
              </w:rPr>
            </w:pPr>
            <w:r w:rsidRPr="002341CA">
              <w:rPr>
                <w:noProof/>
              </w:rPr>
              <w:t xml:space="preserve">10.0a, </w:t>
            </w:r>
            <w:r w:rsidR="009E7340" w:rsidRPr="002341CA">
              <w:rPr>
                <w:noProof/>
              </w:rPr>
              <w:t xml:space="preserve">10.0a.2, </w:t>
            </w:r>
            <w:r w:rsidR="005725B3" w:rsidRPr="002341CA">
              <w:rPr>
                <w:noProof/>
              </w:rPr>
              <w:t xml:space="preserve">10.0b.2, 10.0b.2.1, 10.0b.2.2, 10.0b.3, 10.0b.3.2, </w:t>
            </w:r>
            <w:r w:rsidR="00643036" w:rsidRPr="002341CA">
              <w:rPr>
                <w:noProof/>
              </w:rPr>
              <w:t xml:space="preserve">10.3.1.3, </w:t>
            </w:r>
            <w:r w:rsidR="007D347B" w:rsidRPr="002341CA">
              <w:rPr>
                <w:noProof/>
              </w:rPr>
              <w:t xml:space="preserve">10.3.2, </w:t>
            </w:r>
            <w:r w:rsidR="00F935C5" w:rsidRPr="002341CA">
              <w:rPr>
                <w:noProof/>
              </w:rPr>
              <w:t xml:space="preserve">10.3a, 10.3a.0, </w:t>
            </w:r>
            <w:r w:rsidR="007F5F41" w:rsidRPr="002341CA">
              <w:rPr>
                <w:noProof/>
              </w:rPr>
              <w:t xml:space="preserve">10.3a.1, </w:t>
            </w:r>
            <w:r w:rsidR="00905C13" w:rsidRPr="002341CA">
              <w:t xml:space="preserve">10.3a.1.1 (new), 10.3a.1.2 (new), </w:t>
            </w:r>
            <w:r w:rsidR="007F5F41" w:rsidRPr="002341CA">
              <w:rPr>
                <w:noProof/>
              </w:rPr>
              <w:t xml:space="preserve">10.3a.2, </w:t>
            </w:r>
            <w:r w:rsidR="00B81289" w:rsidRPr="002341CA">
              <w:t xml:space="preserve">10.3a.2.1 (new), 10.3a.2.2 (new), </w:t>
            </w:r>
            <w:r w:rsidR="00964953" w:rsidRPr="002341CA">
              <w:t xml:space="preserve">10.3a.3, 10.3a.3.1, 10.3a.3.2, 10.3a.3.3, </w:t>
            </w:r>
            <w:r w:rsidR="0062216E" w:rsidRPr="002341CA">
              <w:t xml:space="preserve">10.3a.4, 10.3a.4.1, 10.3a.4.2, 10.3a.4.3, </w:t>
            </w:r>
            <w:r w:rsidR="006A6949" w:rsidRPr="002341CA">
              <w:t xml:space="preserve">10.4.2, </w:t>
            </w:r>
            <w:r w:rsidR="00191F94" w:rsidRPr="002341CA">
              <w:t xml:space="preserve">10.4.4, </w:t>
            </w:r>
            <w:r w:rsidR="00E02BD4" w:rsidRPr="002341CA">
              <w:t xml:space="preserve">10.4.4c, </w:t>
            </w:r>
            <w:r w:rsidR="0077463C" w:rsidRPr="002341CA">
              <w:t xml:space="preserve">10.4.5, </w:t>
            </w:r>
            <w:r w:rsidR="00DB654A" w:rsidRPr="002341CA">
              <w:t xml:space="preserve">10.4.6, </w:t>
            </w:r>
            <w:r w:rsidR="00DB654A" w:rsidRPr="002341CA">
              <w:lastRenderedPageBreak/>
              <w:t xml:space="preserve">10.4.6a, </w:t>
            </w:r>
            <w:r w:rsidR="008245E5" w:rsidRPr="002341CA">
              <w:t xml:space="preserve">10.4.7, </w:t>
            </w:r>
            <w:r w:rsidR="00136147" w:rsidRPr="002341CA">
              <w:t>10.4.8a, 10.4.8a</w:t>
            </w:r>
            <w:r w:rsidR="00136147" w:rsidRPr="002341CA">
              <w:rPr>
                <w:noProof/>
              </w:rPr>
              <w:t xml:space="preserve">.1, </w:t>
            </w:r>
            <w:r w:rsidR="00136147" w:rsidRPr="002341CA">
              <w:t xml:space="preserve">10.4.8a.2, 10.4.8a.3, </w:t>
            </w:r>
            <w:r w:rsidR="00136147" w:rsidRPr="002341CA">
              <w:rPr>
                <w:noProof/>
              </w:rPr>
              <w:t xml:space="preserve"> </w:t>
            </w:r>
            <w:r w:rsidR="008116F9" w:rsidRPr="002341CA">
              <w:rPr>
                <w:noProof/>
              </w:rPr>
              <w:t xml:space="preserve">10.4.8b, </w:t>
            </w:r>
            <w:r w:rsidR="00D15831" w:rsidRPr="002341CA">
              <w:rPr>
                <w:noProof/>
              </w:rPr>
              <w:t xml:space="preserve">10.4.9f, 10.4.9g, </w:t>
            </w:r>
            <w:r w:rsidR="00670EEB" w:rsidRPr="002341CA">
              <w:rPr>
                <w:noProof/>
              </w:rPr>
              <w:t xml:space="preserve">10.4.10a, 10.4.10b, </w:t>
            </w:r>
            <w:r w:rsidR="00E914D4" w:rsidRPr="002341CA">
              <w:rPr>
                <w:noProof/>
              </w:rPr>
              <w:t xml:space="preserve">10.4.12, </w:t>
            </w:r>
            <w:r w:rsidR="007A5D98" w:rsidRPr="002341CA">
              <w:rPr>
                <w:noProof/>
              </w:rPr>
              <w:t xml:space="preserve">10.4.14a, </w:t>
            </w:r>
            <w:r w:rsidR="00693A68" w:rsidRPr="002341CA">
              <w:rPr>
                <w:noProof/>
              </w:rPr>
              <w:t xml:space="preserve">10.4.20, </w:t>
            </w:r>
            <w:r w:rsidR="00066BF9" w:rsidRPr="002341CA">
              <w:rPr>
                <w:noProof/>
              </w:rPr>
              <w:t xml:space="preserve">10.4.27, </w:t>
            </w:r>
            <w:r w:rsidR="004B5118" w:rsidRPr="002341CA">
              <w:rPr>
                <w:noProof/>
              </w:rPr>
              <w:t xml:space="preserve">10.4.28, </w:t>
            </w:r>
            <w:r w:rsidR="00272D0D" w:rsidRPr="002341CA">
              <w:rPr>
                <w:noProof/>
              </w:rPr>
              <w:t xml:space="preserve">10.4.29 (new), </w:t>
            </w:r>
            <w:r w:rsidR="00C34938" w:rsidRPr="002341CA">
              <w:rPr>
                <w:noProof/>
              </w:rPr>
              <w:t xml:space="preserve">11.1.1.1, </w:t>
            </w:r>
            <w:r w:rsidR="00AA6920" w:rsidRPr="002341CA">
              <w:rPr>
                <w:noProof/>
              </w:rPr>
              <w:t xml:space="preserve">11.1.4.2, 11.1.4.3.3, 11.1.4.3.4, </w:t>
            </w:r>
            <w:r w:rsidR="00A02F17" w:rsidRPr="002341CA">
              <w:rPr>
                <w:noProof/>
              </w:rPr>
              <w:t xml:space="preserve">11, </w:t>
            </w:r>
            <w:r w:rsidR="00B84FD9" w:rsidRPr="002341CA">
              <w:rPr>
                <w:noProof/>
              </w:rPr>
              <w:t xml:space="preserve">11.2, </w:t>
            </w:r>
            <w:r w:rsidR="00D0484E" w:rsidRPr="002341CA">
              <w:rPr>
                <w:noProof/>
              </w:rPr>
              <w:t xml:space="preserve">11.2.0.1, 11.2.0.2, 11.2.49, </w:t>
            </w:r>
            <w:r w:rsidR="00B54BFF" w:rsidRPr="002341CA">
              <w:rPr>
                <w:noProof/>
              </w:rPr>
              <w:t xml:space="preserve">11.2.50, </w:t>
            </w:r>
            <w:r w:rsidR="00DD201F" w:rsidRPr="002341CA">
              <w:rPr>
                <w:noProof/>
              </w:rPr>
              <w:t xml:space="preserve">11.2.51, 11.2.52, </w:t>
            </w:r>
            <w:r w:rsidR="009A6182" w:rsidRPr="002341CA">
              <w:rPr>
                <w:noProof/>
              </w:rPr>
              <w:t xml:space="preserve">11.2.53, 11.2.54, 11.2.55, 11.2.56, 11.2.57, 11.2.58, </w:t>
            </w:r>
            <w:r w:rsidR="00024B75" w:rsidRPr="002341CA">
              <w:rPr>
                <w:noProof/>
              </w:rPr>
              <w:t xml:space="preserve">11.2.59 (new), </w:t>
            </w:r>
            <w:r w:rsidR="00E417FA" w:rsidRPr="002341CA">
              <w:rPr>
                <w:noProof/>
              </w:rPr>
              <w:t>12.72, 12.73, 12.74, 12.75</w:t>
            </w:r>
            <w:r w:rsidR="00906E66" w:rsidRPr="002341CA">
              <w:rPr>
                <w:noProof/>
              </w:rPr>
              <w:t>.</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sz w:val="8"/>
                <w:szCs w:val="8"/>
              </w:rPr>
            </w:pPr>
          </w:p>
        </w:tc>
        <w:tc>
          <w:tcPr>
            <w:tcW w:w="7373" w:type="dxa"/>
            <w:gridSpan w:val="9"/>
            <w:tcBorders>
              <w:right w:val="single" w:sz="4" w:space="0" w:color="auto"/>
            </w:tcBorders>
          </w:tcPr>
          <w:p w:rsidR="001E41F3" w:rsidRPr="002341CA" w:rsidRDefault="001E41F3">
            <w:pPr>
              <w:pStyle w:val="CRCoverPage"/>
              <w:spacing w:after="0"/>
              <w:rPr>
                <w:noProof/>
                <w:sz w:val="8"/>
                <w:szCs w:val="8"/>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341CA" w:rsidRDefault="001E41F3">
            <w:pPr>
              <w:pStyle w:val="CRCoverPage"/>
              <w:spacing w:after="0"/>
              <w:jc w:val="center"/>
              <w:rPr>
                <w:b/>
                <w:caps/>
                <w:noProof/>
              </w:rPr>
            </w:pPr>
            <w:r w:rsidRPr="00234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341CA" w:rsidRDefault="001E41F3">
            <w:pPr>
              <w:pStyle w:val="CRCoverPage"/>
              <w:spacing w:after="0"/>
              <w:jc w:val="center"/>
              <w:rPr>
                <w:b/>
                <w:caps/>
                <w:noProof/>
              </w:rPr>
            </w:pPr>
            <w:r w:rsidRPr="002341CA">
              <w:rPr>
                <w:b/>
                <w:caps/>
                <w:noProof/>
              </w:rPr>
              <w:t>N</w:t>
            </w:r>
          </w:p>
        </w:tc>
        <w:tc>
          <w:tcPr>
            <w:tcW w:w="2977" w:type="dxa"/>
            <w:gridSpan w:val="3"/>
          </w:tcPr>
          <w:p w:rsidR="001E41F3" w:rsidRPr="002341C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341CA" w:rsidRDefault="001E41F3">
            <w:pPr>
              <w:pStyle w:val="CRCoverPage"/>
              <w:spacing w:after="0"/>
              <w:ind w:left="99"/>
              <w:rPr>
                <w:noProof/>
              </w:rPr>
            </w:pPr>
          </w:p>
        </w:tc>
      </w:tr>
      <w:tr w:rsidR="001E41F3" w:rsidRPr="002341CA">
        <w:tc>
          <w:tcPr>
            <w:tcW w:w="2268" w:type="dxa"/>
            <w:gridSpan w:val="2"/>
            <w:tcBorders>
              <w:left w:val="single" w:sz="4" w:space="0" w:color="auto"/>
            </w:tcBorders>
          </w:tcPr>
          <w:p w:rsidR="001E41F3" w:rsidRPr="002341CA" w:rsidRDefault="001E41F3">
            <w:pPr>
              <w:pStyle w:val="CRCoverPage"/>
              <w:tabs>
                <w:tab w:val="right" w:pos="2184"/>
              </w:tabs>
              <w:spacing w:after="0"/>
              <w:rPr>
                <w:b/>
                <w:i/>
                <w:noProof/>
              </w:rPr>
            </w:pPr>
            <w:r w:rsidRPr="002341C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F14537">
            <w:pPr>
              <w:pStyle w:val="CRCoverPage"/>
              <w:spacing w:after="0"/>
              <w:jc w:val="center"/>
              <w:rPr>
                <w:b/>
                <w:caps/>
                <w:noProof/>
              </w:rPr>
            </w:pPr>
            <w:r w:rsidRPr="002341CA">
              <w:rPr>
                <w:b/>
                <w:caps/>
                <w:noProof/>
              </w:rPr>
              <w:t>X</w:t>
            </w:r>
          </w:p>
        </w:tc>
        <w:tc>
          <w:tcPr>
            <w:tcW w:w="2977" w:type="dxa"/>
            <w:gridSpan w:val="3"/>
          </w:tcPr>
          <w:p w:rsidR="001E41F3" w:rsidRPr="002341CA" w:rsidRDefault="001E41F3">
            <w:pPr>
              <w:pStyle w:val="CRCoverPage"/>
              <w:tabs>
                <w:tab w:val="right" w:pos="2893"/>
              </w:tabs>
              <w:spacing w:after="0"/>
              <w:rPr>
                <w:noProof/>
              </w:rPr>
            </w:pPr>
            <w:r w:rsidRPr="002341CA">
              <w:rPr>
                <w:noProof/>
              </w:rPr>
              <w:t xml:space="preserve"> Other core specifications</w:t>
            </w:r>
            <w:r w:rsidRPr="002341CA">
              <w:rPr>
                <w:noProof/>
              </w:rPr>
              <w:tab/>
            </w:r>
          </w:p>
        </w:tc>
        <w:tc>
          <w:tcPr>
            <w:tcW w:w="3828" w:type="dxa"/>
            <w:gridSpan w:val="4"/>
            <w:tcBorders>
              <w:right w:val="single" w:sz="4" w:space="0" w:color="auto"/>
            </w:tcBorders>
            <w:shd w:val="pct30" w:color="FFFF00" w:fill="auto"/>
          </w:tcPr>
          <w:p w:rsidR="006E0781" w:rsidRDefault="006E0781" w:rsidP="006E0781">
            <w:pPr>
              <w:pStyle w:val="CRCoverPage"/>
              <w:spacing w:after="0"/>
              <w:ind w:left="99"/>
            </w:pPr>
            <w:r>
              <w:t>TS 43.022 CR 0037,TS 43.059 CR 0080</w:t>
            </w:r>
          </w:p>
          <w:p w:rsidR="006E0781" w:rsidRDefault="006E0781" w:rsidP="006E0781">
            <w:pPr>
              <w:pStyle w:val="CRCoverPage"/>
              <w:spacing w:after="0"/>
              <w:ind w:left="99"/>
            </w:pPr>
            <w:r>
              <w:t>TS 43.064 CR 0104,TS 44.004 CR 0019</w:t>
            </w:r>
          </w:p>
          <w:p w:rsidR="006E0781" w:rsidRDefault="006E0781" w:rsidP="006E0781">
            <w:pPr>
              <w:pStyle w:val="CRCoverPage"/>
              <w:spacing w:after="0"/>
              <w:ind w:left="99"/>
            </w:pPr>
            <w:r>
              <w:t>TS 44.014 CR 0024,TS 44.018 CR 1035</w:t>
            </w:r>
          </w:p>
          <w:p w:rsidR="006E0781" w:rsidRDefault="006E0781" w:rsidP="006E0781">
            <w:pPr>
              <w:pStyle w:val="CRCoverPage"/>
              <w:spacing w:after="0"/>
              <w:ind w:left="99"/>
            </w:pPr>
            <w:r>
              <w:t>TS 44.018 CR 1036,TS 44.060 CR 1624</w:t>
            </w:r>
          </w:p>
          <w:p w:rsidR="006E0781" w:rsidRDefault="006E0781" w:rsidP="006E0781">
            <w:pPr>
              <w:pStyle w:val="CRCoverPage"/>
              <w:spacing w:after="0"/>
              <w:ind w:left="99"/>
            </w:pPr>
            <w:r>
              <w:t>TS 45.001 CR 0084,TS 45.002 CR 0192</w:t>
            </w:r>
          </w:p>
          <w:p w:rsidR="006E0781" w:rsidRDefault="006E0781" w:rsidP="006E0781">
            <w:pPr>
              <w:pStyle w:val="CRCoverPage"/>
              <w:spacing w:after="0"/>
              <w:ind w:left="99"/>
            </w:pPr>
            <w:r>
              <w:t>TS 45.003 CR 0138,TS 45.004 CR 0024</w:t>
            </w:r>
          </w:p>
          <w:p w:rsidR="006E0781" w:rsidRDefault="006E0781" w:rsidP="006E0781">
            <w:pPr>
              <w:pStyle w:val="CRCoverPage"/>
              <w:spacing w:after="0"/>
              <w:ind w:left="99"/>
            </w:pPr>
            <w:r>
              <w:t>TS 45.005 CR 0578,TS 45.008 CR 0635</w:t>
            </w:r>
          </w:p>
          <w:p w:rsidR="006E0781" w:rsidRDefault="006E0781" w:rsidP="006E0781">
            <w:pPr>
              <w:pStyle w:val="CRCoverPage"/>
              <w:spacing w:after="0"/>
              <w:ind w:left="99"/>
            </w:pPr>
            <w:r>
              <w:t>TS 45.008 CR 0636,TS 45.010 CR 0069</w:t>
            </w:r>
          </w:p>
          <w:p w:rsidR="001E41F3" w:rsidRPr="002341CA" w:rsidRDefault="006E0781" w:rsidP="006E0781">
            <w:pPr>
              <w:pStyle w:val="CRCoverPage"/>
              <w:spacing w:after="0"/>
              <w:ind w:left="99"/>
              <w:rPr>
                <w:noProof/>
              </w:rPr>
            </w:pPr>
            <w:r>
              <w:t>TS 48.018 CR 0425</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rPr>
            </w:pPr>
            <w:r w:rsidRPr="002341C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F14537">
            <w:pPr>
              <w:pStyle w:val="CRCoverPage"/>
              <w:spacing w:after="0"/>
              <w:jc w:val="center"/>
              <w:rPr>
                <w:b/>
                <w:caps/>
                <w:noProof/>
              </w:rPr>
            </w:pPr>
            <w:r w:rsidRPr="002341CA">
              <w:rPr>
                <w:b/>
                <w:caps/>
                <w:noProof/>
              </w:rPr>
              <w:t>X</w:t>
            </w:r>
          </w:p>
        </w:tc>
        <w:tc>
          <w:tcPr>
            <w:tcW w:w="2977" w:type="dxa"/>
            <w:gridSpan w:val="3"/>
          </w:tcPr>
          <w:p w:rsidR="001E41F3" w:rsidRPr="002341CA" w:rsidRDefault="001E41F3">
            <w:pPr>
              <w:pStyle w:val="CRCoverPage"/>
              <w:spacing w:after="0"/>
              <w:rPr>
                <w:noProof/>
              </w:rPr>
            </w:pPr>
            <w:r w:rsidRPr="002341CA">
              <w:rPr>
                <w:noProof/>
              </w:rPr>
              <w:t xml:space="preserve"> Test specifications</w:t>
            </w:r>
          </w:p>
        </w:tc>
        <w:tc>
          <w:tcPr>
            <w:tcW w:w="3828" w:type="dxa"/>
            <w:gridSpan w:val="4"/>
            <w:tcBorders>
              <w:right w:val="single" w:sz="4" w:space="0" w:color="auto"/>
            </w:tcBorders>
            <w:shd w:val="pct30" w:color="FFFF00" w:fill="auto"/>
          </w:tcPr>
          <w:p w:rsidR="001E41F3" w:rsidRPr="002341CA" w:rsidRDefault="00B3502F" w:rsidP="006E0781">
            <w:pPr>
              <w:pStyle w:val="CRCoverPage"/>
              <w:spacing w:after="0"/>
              <w:ind w:left="99"/>
              <w:rPr>
                <w:noProof/>
              </w:rPr>
            </w:pPr>
            <w:r w:rsidRPr="002341CA">
              <w:t>TS 51</w:t>
            </w:r>
            <w:r w:rsidR="006E0781">
              <w:t>.</w:t>
            </w:r>
            <w:r w:rsidRPr="002341CA">
              <w:t xml:space="preserve">021 CR </w:t>
            </w:r>
            <w:r w:rsidR="006E0781">
              <w:t>0276</w:t>
            </w:r>
          </w:p>
        </w:tc>
      </w:tr>
      <w:tr w:rsidR="001E41F3" w:rsidRPr="002341CA">
        <w:tc>
          <w:tcPr>
            <w:tcW w:w="2268" w:type="dxa"/>
            <w:gridSpan w:val="2"/>
            <w:tcBorders>
              <w:left w:val="single" w:sz="4" w:space="0" w:color="auto"/>
            </w:tcBorders>
          </w:tcPr>
          <w:p w:rsidR="001E41F3" w:rsidRPr="002341CA" w:rsidRDefault="00145D43">
            <w:pPr>
              <w:pStyle w:val="CRCoverPage"/>
              <w:spacing w:after="0"/>
              <w:rPr>
                <w:b/>
                <w:i/>
                <w:noProof/>
              </w:rPr>
            </w:pPr>
            <w:r w:rsidRPr="002341CA">
              <w:rPr>
                <w:b/>
                <w:i/>
                <w:noProof/>
              </w:rPr>
              <w:t xml:space="preserve">(show </w:t>
            </w:r>
            <w:r w:rsidR="00592D74" w:rsidRPr="002341CA">
              <w:rPr>
                <w:b/>
                <w:i/>
                <w:noProof/>
              </w:rPr>
              <w:t xml:space="preserve">related </w:t>
            </w:r>
            <w:r w:rsidRPr="002341CA">
              <w:rPr>
                <w:b/>
                <w:i/>
                <w:noProof/>
              </w:rPr>
              <w:t>CR</w:t>
            </w:r>
            <w:r w:rsidR="00592D74" w:rsidRPr="002341CA">
              <w:rPr>
                <w:b/>
                <w:i/>
                <w:noProof/>
              </w:rPr>
              <w:t>s</w:t>
            </w:r>
            <w:r w:rsidRPr="002341C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341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341CA" w:rsidRDefault="001E41F3">
            <w:pPr>
              <w:pStyle w:val="CRCoverPage"/>
              <w:spacing w:after="0"/>
              <w:jc w:val="center"/>
              <w:rPr>
                <w:b/>
                <w:caps/>
                <w:noProof/>
              </w:rPr>
            </w:pPr>
          </w:p>
        </w:tc>
        <w:tc>
          <w:tcPr>
            <w:tcW w:w="2977" w:type="dxa"/>
            <w:gridSpan w:val="3"/>
          </w:tcPr>
          <w:p w:rsidR="001E41F3" w:rsidRPr="002341CA" w:rsidRDefault="001E41F3">
            <w:pPr>
              <w:pStyle w:val="CRCoverPage"/>
              <w:spacing w:after="0"/>
              <w:rPr>
                <w:noProof/>
              </w:rPr>
            </w:pPr>
            <w:r w:rsidRPr="002341CA">
              <w:rPr>
                <w:noProof/>
              </w:rPr>
              <w:t xml:space="preserve"> O&amp;M Specifications</w:t>
            </w:r>
          </w:p>
        </w:tc>
        <w:tc>
          <w:tcPr>
            <w:tcW w:w="3828" w:type="dxa"/>
            <w:gridSpan w:val="4"/>
            <w:tcBorders>
              <w:right w:val="single" w:sz="4" w:space="0" w:color="auto"/>
            </w:tcBorders>
            <w:shd w:val="pct30" w:color="FFFF00" w:fill="auto"/>
          </w:tcPr>
          <w:p w:rsidR="001E41F3" w:rsidRPr="002341CA" w:rsidRDefault="00145D43">
            <w:pPr>
              <w:pStyle w:val="CRCoverPage"/>
              <w:spacing w:after="0"/>
              <w:ind w:left="99"/>
              <w:rPr>
                <w:noProof/>
              </w:rPr>
            </w:pPr>
            <w:r w:rsidRPr="002341CA">
              <w:rPr>
                <w:noProof/>
              </w:rPr>
              <w:t>TS</w:t>
            </w:r>
            <w:r w:rsidR="000A6394" w:rsidRPr="002341CA">
              <w:rPr>
                <w:noProof/>
              </w:rPr>
              <w:t xml:space="preserve">/TR ... CR ... </w:t>
            </w:r>
          </w:p>
        </w:tc>
      </w:tr>
      <w:tr w:rsidR="001E41F3" w:rsidRPr="002341CA">
        <w:tc>
          <w:tcPr>
            <w:tcW w:w="2268" w:type="dxa"/>
            <w:gridSpan w:val="2"/>
            <w:tcBorders>
              <w:left w:val="single" w:sz="4" w:space="0" w:color="auto"/>
            </w:tcBorders>
          </w:tcPr>
          <w:p w:rsidR="001E41F3" w:rsidRPr="002341CA" w:rsidRDefault="001E41F3">
            <w:pPr>
              <w:pStyle w:val="CRCoverPage"/>
              <w:spacing w:after="0"/>
              <w:rPr>
                <w:b/>
                <w:i/>
                <w:noProof/>
              </w:rPr>
            </w:pPr>
          </w:p>
        </w:tc>
        <w:tc>
          <w:tcPr>
            <w:tcW w:w="7373" w:type="dxa"/>
            <w:gridSpan w:val="9"/>
            <w:tcBorders>
              <w:right w:val="single" w:sz="4" w:space="0" w:color="auto"/>
            </w:tcBorders>
          </w:tcPr>
          <w:p w:rsidR="001E41F3" w:rsidRPr="002341CA" w:rsidRDefault="001E41F3">
            <w:pPr>
              <w:pStyle w:val="CRCoverPage"/>
              <w:spacing w:after="0"/>
              <w:rPr>
                <w:noProof/>
              </w:rPr>
            </w:pPr>
          </w:p>
        </w:tc>
      </w:tr>
      <w:tr w:rsidR="001E41F3" w:rsidRPr="002341CA">
        <w:tc>
          <w:tcPr>
            <w:tcW w:w="2268" w:type="dxa"/>
            <w:gridSpan w:val="2"/>
            <w:tcBorders>
              <w:left w:val="single" w:sz="4" w:space="0" w:color="auto"/>
              <w:bottom w:val="single" w:sz="4" w:space="0" w:color="auto"/>
            </w:tcBorders>
          </w:tcPr>
          <w:p w:rsidR="001E41F3" w:rsidRPr="002341CA" w:rsidRDefault="001E41F3">
            <w:pPr>
              <w:pStyle w:val="CRCoverPage"/>
              <w:tabs>
                <w:tab w:val="right" w:pos="2184"/>
              </w:tabs>
              <w:spacing w:after="0"/>
              <w:rPr>
                <w:b/>
                <w:i/>
                <w:noProof/>
              </w:rPr>
            </w:pPr>
            <w:r w:rsidRPr="002341C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341CA" w:rsidRDefault="001E41F3">
            <w:pPr>
              <w:pStyle w:val="CRCoverPage"/>
              <w:spacing w:after="0"/>
              <w:ind w:left="100"/>
              <w:rPr>
                <w:noProof/>
              </w:rPr>
            </w:pPr>
          </w:p>
        </w:tc>
      </w:tr>
    </w:tbl>
    <w:p w:rsidR="001E41F3" w:rsidRPr="002341CA" w:rsidRDefault="001E41F3">
      <w:pPr>
        <w:pStyle w:val="CRCoverPage"/>
        <w:spacing w:after="0"/>
        <w:rPr>
          <w:noProof/>
          <w:sz w:val="8"/>
          <w:szCs w:val="8"/>
        </w:rPr>
      </w:pPr>
    </w:p>
    <w:p w:rsidR="001E41F3" w:rsidRPr="002341CA" w:rsidRDefault="001E41F3">
      <w:pPr>
        <w:rPr>
          <w:noProof/>
        </w:rPr>
        <w:sectPr w:rsidR="001E41F3" w:rsidRPr="002341CA" w:rsidSect="0075488D">
          <w:headerReference w:type="even" r:id="rId13"/>
          <w:footnotePr>
            <w:numRestart w:val="eachSect"/>
          </w:footnotePr>
          <w:pgSz w:w="11907" w:h="16840" w:code="9"/>
          <w:pgMar w:top="1418" w:right="1134" w:bottom="1134" w:left="1134" w:header="680" w:footer="567" w:gutter="0"/>
          <w:cols w:space="720"/>
        </w:sectPr>
      </w:pPr>
    </w:p>
    <w:p w:rsidR="004D2F52" w:rsidRPr="002341CA" w:rsidRDefault="004D2F52" w:rsidP="004D2F52">
      <w:pPr>
        <w:spacing w:before="120" w:after="120"/>
        <w:jc w:val="cente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2341CA" w:rsidTr="002061FB">
        <w:tc>
          <w:tcPr>
            <w:tcW w:w="9779" w:type="dxa"/>
            <w:shd w:val="clear" w:color="auto" w:fill="EEECE1"/>
            <w:vAlign w:val="bottom"/>
          </w:tcPr>
          <w:p w:rsidR="004D2F52" w:rsidRPr="002341CA" w:rsidRDefault="004D2F52" w:rsidP="0049159C">
            <w:pPr>
              <w:overflowPunct w:val="0"/>
              <w:autoSpaceDE w:val="0"/>
              <w:autoSpaceDN w:val="0"/>
              <w:adjustRightInd w:val="0"/>
              <w:spacing w:before="120" w:after="120"/>
              <w:jc w:val="center"/>
              <w:textAlignment w:val="baseline"/>
              <w:rPr>
                <w:b/>
                <w:noProof/>
              </w:rPr>
            </w:pPr>
            <w:r w:rsidRPr="002341CA">
              <w:rPr>
                <w:b/>
                <w:noProof/>
              </w:rPr>
              <w:t>*****         First modification         *****</w:t>
            </w:r>
          </w:p>
        </w:tc>
      </w:tr>
    </w:tbl>
    <w:p w:rsidR="00DA1A3C" w:rsidRPr="002341CA" w:rsidRDefault="00DA1A3C" w:rsidP="002061FB">
      <w:pPr>
        <w:rPr>
          <w:rStyle w:val="CommentReference"/>
        </w:rPr>
      </w:pPr>
    </w:p>
    <w:p w:rsidR="005A792F" w:rsidRPr="002341CA" w:rsidRDefault="005A792F" w:rsidP="005A792F">
      <w:pPr>
        <w:pStyle w:val="Heading2"/>
      </w:pPr>
      <w:bookmarkStart w:id="2" w:name="_Toc446495523"/>
      <w:r w:rsidRPr="002341CA">
        <w:t>10.0a</w:t>
      </w:r>
      <w:r w:rsidRPr="002341CA">
        <w:tab/>
        <w:t>RLC/MAC block structure</w:t>
      </w:r>
      <w:bookmarkEnd w:id="2"/>
    </w:p>
    <w:p w:rsidR="005A792F" w:rsidRPr="002341CA" w:rsidRDefault="005A792F" w:rsidP="005A792F">
      <w:r w:rsidRPr="002341CA">
        <w:t xml:space="preserve">Different RLC/MAC block structures are defined for data transfers and for control message transfers. The RLC/MAC block structures for data transfers are different for GPRS and </w:t>
      </w:r>
      <w:del w:id="3" w:author="Ericsson LM" w:date="2016-05-16T18:30:00Z">
        <w:r w:rsidRPr="002341CA" w:rsidDel="00426498">
          <w:delText>(EC-)</w:delText>
        </w:r>
      </w:del>
      <w:r w:rsidRPr="002341CA">
        <w:t>EGPRS</w:t>
      </w:r>
      <w:ins w:id="4" w:author="Ericsson LM" w:date="2016-05-16T18:30:00Z">
        <w:r w:rsidR="00426498" w:rsidRPr="002341CA">
          <w:t>/EC-GSM-</w:t>
        </w:r>
        <w:proofErr w:type="spellStart"/>
        <w:r w:rsidR="00426498" w:rsidRPr="002341CA">
          <w:t>IoT</w:t>
        </w:r>
      </w:ins>
      <w:proofErr w:type="spellEnd"/>
      <w:r w:rsidRPr="002341CA">
        <w:t xml:space="preserve">, whereas the </w:t>
      </w:r>
      <w:del w:id="5" w:author="Ericsson LM" w:date="2016-05-17T14:23:00Z">
        <w:r w:rsidRPr="002341CA" w:rsidDel="00A07D23">
          <w:delText xml:space="preserve">same </w:delText>
        </w:r>
      </w:del>
      <w:r w:rsidRPr="002341CA">
        <w:t xml:space="preserve">RLC/MAC block structure </w:t>
      </w:r>
      <w:del w:id="6" w:author="Ericsson LM" w:date="2016-05-16T18:31:00Z">
        <w:r w:rsidRPr="002341CA" w:rsidDel="00426498">
          <w:delText xml:space="preserve">is </w:delText>
        </w:r>
      </w:del>
      <w:r w:rsidRPr="002341CA">
        <w:t>used for control message transfers</w:t>
      </w:r>
      <w:ins w:id="7" w:author="Ericsson LM" w:date="2016-05-16T18:32:00Z">
        <w:r w:rsidR="00426498" w:rsidRPr="002341CA">
          <w:t xml:space="preserve"> for EC-GSM-</w:t>
        </w:r>
        <w:proofErr w:type="spellStart"/>
        <w:r w:rsidR="00426498" w:rsidRPr="002341CA">
          <w:t>IoT</w:t>
        </w:r>
        <w:proofErr w:type="spellEnd"/>
        <w:r w:rsidR="00426498" w:rsidRPr="002341CA">
          <w:t xml:space="preserve"> is different than the one used for GPRS and EGPRS</w:t>
        </w:r>
      </w:ins>
      <w:r w:rsidRPr="002341CA">
        <w:t>.</w:t>
      </w:r>
      <w:del w:id="8" w:author="Ericsson LM" w:date="2016-05-16T18:32:00Z">
        <w:r w:rsidRPr="002341CA" w:rsidDel="00130F85">
          <w:delText xml:space="preserve"> </w:delText>
        </w:r>
      </w:del>
    </w:p>
    <w:p w:rsidR="00773AE1" w:rsidRPr="002341CA" w:rsidRDefault="00773AE1" w:rsidP="00773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73AE1" w:rsidRPr="002341CA" w:rsidTr="00AC1E22">
        <w:tc>
          <w:tcPr>
            <w:tcW w:w="9779" w:type="dxa"/>
            <w:shd w:val="clear" w:color="auto" w:fill="D9D9D9"/>
            <w:vAlign w:val="bottom"/>
          </w:tcPr>
          <w:p w:rsidR="00773AE1" w:rsidRPr="002341CA" w:rsidRDefault="00773AE1" w:rsidP="00AC1E22">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773AE1" w:rsidRPr="002341CA" w:rsidRDefault="00773AE1" w:rsidP="00773AE1">
      <w:pPr>
        <w:rPr>
          <w:lang w:eastAsia="ko-KR"/>
        </w:rPr>
      </w:pPr>
    </w:p>
    <w:p w:rsidR="009E7340" w:rsidRPr="002341CA" w:rsidRDefault="009E7340" w:rsidP="009E7340">
      <w:pPr>
        <w:pStyle w:val="Heading3"/>
      </w:pPr>
      <w:bookmarkStart w:id="9" w:name="_Toc446495525"/>
      <w:r w:rsidRPr="002341CA">
        <w:t>10.0a.2</w:t>
      </w:r>
      <w:r w:rsidRPr="002341CA">
        <w:tab/>
      </w:r>
      <w:del w:id="10" w:author="Ericsson LM" w:date="2016-05-16T18:34:00Z">
        <w:r w:rsidRPr="002341CA" w:rsidDel="00A0239B">
          <w:delText>(EC-)</w:delText>
        </w:r>
      </w:del>
      <w:r w:rsidRPr="002341CA">
        <w:t xml:space="preserve">EGPRS </w:t>
      </w:r>
      <w:ins w:id="11" w:author="Ericsson LM" w:date="2016-05-16T18:34:00Z">
        <w:r w:rsidR="00A0239B" w:rsidRPr="002341CA">
          <w:t>and EC-GSM-</w:t>
        </w:r>
        <w:proofErr w:type="spellStart"/>
        <w:r w:rsidR="00A0239B" w:rsidRPr="002341CA">
          <w:t>IoT</w:t>
        </w:r>
        <w:proofErr w:type="spellEnd"/>
        <w:r w:rsidR="00A0239B" w:rsidRPr="002341CA">
          <w:t xml:space="preserve"> </w:t>
        </w:r>
      </w:ins>
      <w:r w:rsidRPr="002341CA">
        <w:t>RLC/MAC block for data transfer</w:t>
      </w:r>
      <w:bookmarkEnd w:id="9"/>
    </w:p>
    <w:p w:rsidR="009E7340" w:rsidRPr="002341CA" w:rsidRDefault="009E7340" w:rsidP="009E7340">
      <w:r w:rsidRPr="002341CA">
        <w:t xml:space="preserve">The RLC/MAC block for EGPRS, </w:t>
      </w:r>
      <w:ins w:id="12" w:author="Ericsson LM" w:date="2016-05-16T18:35:00Z">
        <w:r w:rsidR="00A0239B" w:rsidRPr="002341CA">
          <w:t>EC-GSM-</w:t>
        </w:r>
        <w:proofErr w:type="spellStart"/>
        <w:r w:rsidR="00A0239B" w:rsidRPr="002341CA">
          <w:t>IoT</w:t>
        </w:r>
      </w:ins>
      <w:proofErr w:type="spellEnd"/>
      <w:del w:id="13" w:author="Ericsson LM" w:date="2016-05-16T18:35:00Z">
        <w:r w:rsidRPr="002341CA" w:rsidDel="00A0239B">
          <w:delText>EC-EGPRS</w:delText>
        </w:r>
      </w:del>
      <w:r w:rsidRPr="002341CA">
        <w:t xml:space="preserve"> and EGPRS2 data transfer </w:t>
      </w:r>
      <w:r w:rsidRPr="002341CA">
        <w:rPr>
          <w:lang w:eastAsia="ko-KR"/>
        </w:rPr>
        <w:t xml:space="preserve">is shown in figure 10.0a.2.1 and </w:t>
      </w:r>
      <w:r w:rsidRPr="002341CA">
        <w:t>consists of:</w:t>
      </w:r>
    </w:p>
    <w:p w:rsidR="009E7340" w:rsidRPr="002341CA" w:rsidRDefault="009E7340" w:rsidP="009E7340">
      <w:pPr>
        <w:pStyle w:val="B1"/>
      </w:pPr>
      <w:r w:rsidRPr="002341CA">
        <w:t>-</w:t>
      </w:r>
      <w:r w:rsidRPr="002341CA">
        <w:tab/>
        <w:t xml:space="preserve"> </w:t>
      </w:r>
      <w:proofErr w:type="gramStart"/>
      <w:r w:rsidRPr="002341CA">
        <w:t>a</w:t>
      </w:r>
      <w:proofErr w:type="gramEnd"/>
      <w:r w:rsidRPr="002341CA">
        <w:t xml:space="preserve"> combined RLC/MAC header, </w:t>
      </w:r>
    </w:p>
    <w:p w:rsidR="009E7340" w:rsidRPr="002341CA" w:rsidRDefault="009E7340" w:rsidP="009E7340">
      <w:pPr>
        <w:pStyle w:val="B1"/>
      </w:pPr>
      <w:r w:rsidRPr="002341CA">
        <w:t>-</w:t>
      </w:r>
      <w:r w:rsidRPr="002341CA">
        <w:tab/>
      </w:r>
      <w:proofErr w:type="gramStart"/>
      <w:r w:rsidRPr="002341CA">
        <w:t>one</w:t>
      </w:r>
      <w:proofErr w:type="gramEnd"/>
      <w:r w:rsidRPr="002341CA">
        <w:t xml:space="preserve"> or two </w:t>
      </w:r>
      <w:r w:rsidRPr="002341CA">
        <w:rPr>
          <w:lang w:eastAsia="ko-KR"/>
        </w:rPr>
        <w:t xml:space="preserve">RLC data blocks for </w:t>
      </w:r>
      <w:del w:id="14" w:author="Ericsson LM" w:date="2016-05-16T18:35:00Z">
        <w:r w:rsidRPr="002341CA" w:rsidDel="00A0239B">
          <w:rPr>
            <w:lang w:eastAsia="ko-KR"/>
          </w:rPr>
          <w:delText>(EC-)</w:delText>
        </w:r>
      </w:del>
      <w:r w:rsidRPr="002341CA">
        <w:rPr>
          <w:lang w:eastAsia="ko-KR"/>
        </w:rPr>
        <w:t>EGPRS</w:t>
      </w:r>
      <w:ins w:id="15" w:author="Ericsson LM" w:date="2016-05-16T18:35:00Z">
        <w:r w:rsidR="00A0239B" w:rsidRPr="002341CA">
          <w:rPr>
            <w:lang w:eastAsia="ko-KR"/>
          </w:rPr>
          <w:t xml:space="preserve"> and </w:t>
        </w:r>
        <w:r w:rsidR="00A0239B" w:rsidRPr="002341CA">
          <w:t>EC-GSM-</w:t>
        </w:r>
        <w:proofErr w:type="spellStart"/>
        <w:r w:rsidR="00A0239B" w:rsidRPr="002341CA">
          <w:t>IoT</w:t>
        </w:r>
      </w:ins>
      <w:proofErr w:type="spellEnd"/>
      <w:r w:rsidRPr="002341CA">
        <w:rPr>
          <w:lang w:eastAsia="ko-KR"/>
        </w:rPr>
        <w:t xml:space="preserve">, or </w:t>
      </w:r>
      <w:r w:rsidRPr="002341CA">
        <w:t xml:space="preserve">up to four RLC data blocks </w:t>
      </w:r>
      <w:r w:rsidRPr="002341CA">
        <w:rPr>
          <w:lang w:eastAsia="ko-KR"/>
        </w:rPr>
        <w:t>for EGPRS2</w:t>
      </w:r>
      <w:r w:rsidRPr="002341CA">
        <w:t>,</w:t>
      </w:r>
    </w:p>
    <w:p w:rsidR="009E7340" w:rsidRPr="002341CA" w:rsidRDefault="009E7340" w:rsidP="009E7340">
      <w:pPr>
        <w:pStyle w:val="B1"/>
      </w:pPr>
      <w:r w:rsidRPr="002341CA">
        <w:t>-</w:t>
      </w:r>
      <w:r w:rsidRPr="002341CA">
        <w:tab/>
      </w:r>
      <w:proofErr w:type="gramStart"/>
      <w:r w:rsidRPr="002341CA">
        <w:t>an</w:t>
      </w:r>
      <w:proofErr w:type="gramEnd"/>
      <w:r w:rsidRPr="002341CA">
        <w:t xml:space="preserve"> optional PAN field which is included in case FANR is activated,</w:t>
      </w:r>
    </w:p>
    <w:p w:rsidR="009E7340" w:rsidRPr="002341CA" w:rsidRDefault="009E7340" w:rsidP="009E7340">
      <w:pPr>
        <w:pStyle w:val="B1"/>
      </w:pPr>
      <w:r w:rsidRPr="002341CA">
        <w:t>-</w:t>
      </w:r>
      <w:r w:rsidRPr="002341CA">
        <w:tab/>
      </w:r>
      <w:proofErr w:type="gramStart"/>
      <w:r w:rsidRPr="002341CA">
        <w:t>and</w:t>
      </w:r>
      <w:proofErr w:type="gramEnd"/>
      <w:r w:rsidRPr="002341CA">
        <w:t xml:space="preserve"> an optional </w:t>
      </w:r>
      <w:proofErr w:type="spellStart"/>
      <w:r w:rsidRPr="002341CA">
        <w:t>eTFI</w:t>
      </w:r>
      <w:proofErr w:type="spellEnd"/>
      <w:r w:rsidRPr="002341CA">
        <w:t xml:space="preserve"> field which is included for the case where a mobile station in a DLMC configuration is assigned an </w:t>
      </w:r>
      <w:proofErr w:type="spellStart"/>
      <w:r w:rsidRPr="002341CA">
        <w:t>eTFI</w:t>
      </w:r>
      <w:proofErr w:type="spellEnd"/>
      <w:r w:rsidRPr="002341CA">
        <w:t xml:space="preserve"> for a downlink TBF. If an </w:t>
      </w:r>
      <w:proofErr w:type="spellStart"/>
      <w:r w:rsidRPr="002341CA">
        <w:t>eTFI</w:t>
      </w:r>
      <w:proofErr w:type="spellEnd"/>
      <w:r w:rsidRPr="002341CA">
        <w:t xml:space="preserve"> is assigned for a downlink TBF then an </w:t>
      </w:r>
      <w:proofErr w:type="spellStart"/>
      <w:r w:rsidRPr="002341CA">
        <w:t>eTFI</w:t>
      </w:r>
      <w:proofErr w:type="spellEnd"/>
      <w:r w:rsidRPr="002341CA">
        <w:t xml:space="preserve"> is included in an uplink RLC/MAC block for data transfer only if a PAN </w:t>
      </w:r>
      <w:proofErr w:type="gramStart"/>
      <w:r w:rsidRPr="002341CA">
        <w:t>field</w:t>
      </w:r>
      <w:proofErr w:type="gramEnd"/>
      <w:r w:rsidRPr="002341CA">
        <w:t xml:space="preserve"> corresponding to that downlink TBF is also included.</w:t>
      </w:r>
    </w:p>
    <w:tbl>
      <w:tblPr>
        <w:tblW w:w="4729" w:type="pct"/>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1081"/>
        <w:gridCol w:w="1710"/>
        <w:gridCol w:w="1620"/>
        <w:gridCol w:w="1620"/>
        <w:gridCol w:w="1080"/>
        <w:gridCol w:w="1110"/>
      </w:tblGrid>
      <w:tr w:rsidR="009E7340" w:rsidRPr="002341CA" w:rsidTr="0023022D">
        <w:trPr>
          <w:cantSplit/>
          <w:jc w:val="center"/>
        </w:trPr>
        <w:tc>
          <w:tcPr>
            <w:tcW w:w="9321" w:type="dxa"/>
            <w:gridSpan w:val="7"/>
          </w:tcPr>
          <w:p w:rsidR="009E7340" w:rsidRPr="002341CA" w:rsidRDefault="009E7340" w:rsidP="0023022D">
            <w:pPr>
              <w:pStyle w:val="TAH"/>
            </w:pPr>
            <w:r w:rsidRPr="002341CA">
              <w:t>RLC/MAC block</w:t>
            </w:r>
          </w:p>
        </w:tc>
      </w:tr>
      <w:tr w:rsidR="009E7340" w:rsidRPr="002341CA" w:rsidTr="0023022D">
        <w:trPr>
          <w:cantSplit/>
          <w:jc w:val="center"/>
        </w:trPr>
        <w:tc>
          <w:tcPr>
            <w:tcW w:w="1101" w:type="dxa"/>
          </w:tcPr>
          <w:p w:rsidR="009E7340" w:rsidRPr="002341CA" w:rsidRDefault="009E7340" w:rsidP="0023022D">
            <w:pPr>
              <w:pStyle w:val="TAC"/>
            </w:pPr>
            <w:r w:rsidRPr="002341CA">
              <w:t>RLC/MAC header</w:t>
            </w:r>
          </w:p>
        </w:tc>
        <w:tc>
          <w:tcPr>
            <w:tcW w:w="1080" w:type="dxa"/>
          </w:tcPr>
          <w:p w:rsidR="009E7340" w:rsidRPr="002341CA" w:rsidRDefault="009E7340" w:rsidP="0023022D">
            <w:pPr>
              <w:pStyle w:val="TAC"/>
            </w:pPr>
            <w:r w:rsidRPr="002341CA">
              <w:t>RLC data block 1</w:t>
            </w:r>
          </w:p>
        </w:tc>
        <w:tc>
          <w:tcPr>
            <w:tcW w:w="1710" w:type="dxa"/>
          </w:tcPr>
          <w:p w:rsidR="009E7340" w:rsidRPr="002341CA" w:rsidRDefault="009E7340" w:rsidP="0023022D">
            <w:pPr>
              <w:pStyle w:val="TAC"/>
            </w:pPr>
            <w:r w:rsidRPr="002341CA">
              <w:t>RLC data block 2 (conditional)</w:t>
            </w:r>
          </w:p>
        </w:tc>
        <w:tc>
          <w:tcPr>
            <w:tcW w:w="1620" w:type="dxa"/>
          </w:tcPr>
          <w:p w:rsidR="009E7340" w:rsidRPr="002341CA" w:rsidRDefault="009E7340" w:rsidP="0023022D">
            <w:pPr>
              <w:pStyle w:val="TAC"/>
            </w:pPr>
            <w:r w:rsidRPr="002341CA">
              <w:t>RLC data block 3</w:t>
            </w:r>
            <w:r w:rsidRPr="002341CA">
              <w:br/>
              <w:t>(conditional)</w:t>
            </w:r>
          </w:p>
        </w:tc>
        <w:tc>
          <w:tcPr>
            <w:tcW w:w="1620" w:type="dxa"/>
          </w:tcPr>
          <w:p w:rsidR="009E7340" w:rsidRPr="002341CA" w:rsidRDefault="009E7340" w:rsidP="0023022D">
            <w:pPr>
              <w:pStyle w:val="TAC"/>
            </w:pPr>
            <w:r w:rsidRPr="002341CA">
              <w:t>RLC data block 4</w:t>
            </w:r>
            <w:r w:rsidRPr="002341CA">
              <w:br/>
              <w:t>(conditional)</w:t>
            </w:r>
          </w:p>
        </w:tc>
        <w:tc>
          <w:tcPr>
            <w:tcW w:w="1080" w:type="dxa"/>
          </w:tcPr>
          <w:p w:rsidR="009E7340" w:rsidRPr="002341CA" w:rsidRDefault="009E7340" w:rsidP="0023022D">
            <w:pPr>
              <w:pStyle w:val="TAC"/>
            </w:pPr>
            <w:r w:rsidRPr="002341CA">
              <w:rPr>
                <w:lang w:eastAsia="ko-KR"/>
              </w:rPr>
              <w:t>PAN</w:t>
            </w:r>
            <w:r w:rsidRPr="002341CA">
              <w:br/>
              <w:t>(optional)</w:t>
            </w:r>
          </w:p>
        </w:tc>
        <w:tc>
          <w:tcPr>
            <w:tcW w:w="1110" w:type="dxa"/>
          </w:tcPr>
          <w:p w:rsidR="009E7340" w:rsidRPr="002341CA" w:rsidRDefault="009E7340" w:rsidP="0023022D">
            <w:pPr>
              <w:pStyle w:val="TAC"/>
            </w:pPr>
            <w:proofErr w:type="spellStart"/>
            <w:r w:rsidRPr="002341CA">
              <w:t>eTFI</w:t>
            </w:r>
            <w:proofErr w:type="spellEnd"/>
            <w:r w:rsidRPr="002341CA">
              <w:t xml:space="preserve"> (optional)</w:t>
            </w:r>
          </w:p>
        </w:tc>
      </w:tr>
    </w:tbl>
    <w:p w:rsidR="009E7340" w:rsidRPr="002341CA" w:rsidRDefault="009E7340" w:rsidP="009E7340">
      <w:pPr>
        <w:pStyle w:val="NF"/>
      </w:pPr>
    </w:p>
    <w:p w:rsidR="009E7340" w:rsidRPr="002341CA" w:rsidRDefault="009E7340" w:rsidP="009E7340">
      <w:pPr>
        <w:pStyle w:val="TF"/>
        <w:rPr>
          <w:lang w:eastAsia="ko-KR"/>
        </w:rPr>
      </w:pPr>
      <w:r w:rsidRPr="002341CA">
        <w:t xml:space="preserve">Figure 10.0a.2.1: RLC/MAC block structure for EGPRS, </w:t>
      </w:r>
      <w:ins w:id="16" w:author="Ericsson LM" w:date="2016-05-16T18:35:00Z">
        <w:r w:rsidR="00A0239B" w:rsidRPr="002341CA">
          <w:t>EC-GSM-</w:t>
        </w:r>
        <w:proofErr w:type="spellStart"/>
        <w:r w:rsidR="00A0239B" w:rsidRPr="002341CA">
          <w:t>IoT</w:t>
        </w:r>
      </w:ins>
      <w:proofErr w:type="spellEnd"/>
      <w:del w:id="17" w:author="Ericsson LM" w:date="2016-05-16T18:35:00Z">
        <w:r w:rsidRPr="002341CA" w:rsidDel="00A0239B">
          <w:delText>EC-EGPRS</w:delText>
        </w:r>
      </w:del>
      <w:r w:rsidRPr="002341CA">
        <w:t xml:space="preserve"> and </w:t>
      </w:r>
      <w:r w:rsidRPr="002341CA">
        <w:rPr>
          <w:lang w:eastAsia="ko-KR"/>
        </w:rPr>
        <w:t xml:space="preserve">EGPRS2 </w:t>
      </w:r>
      <w:r w:rsidRPr="002341CA">
        <w:t>data transfer</w:t>
      </w:r>
    </w:p>
    <w:p w:rsidR="009E7340" w:rsidRPr="002341CA" w:rsidRDefault="009E7340" w:rsidP="009E7340">
      <w:r w:rsidRPr="002341CA">
        <w:t>Each RLC data block</w:t>
      </w:r>
      <w:del w:id="18" w:author="Ericsson LM" w:date="2016-05-16T18:35:00Z">
        <w:r w:rsidRPr="002341CA" w:rsidDel="00A0239B">
          <w:delText>s</w:delText>
        </w:r>
      </w:del>
      <w:r w:rsidRPr="002341CA">
        <w:t xml:space="preserve"> </w:t>
      </w:r>
      <w:proofErr w:type="gramStart"/>
      <w:r w:rsidRPr="002341CA">
        <w:t>contain</w:t>
      </w:r>
      <w:proofErr w:type="gramEnd"/>
      <w:r w:rsidRPr="002341CA">
        <w:t xml:space="preserve"> octets from one or more upper layer PDUs.</w:t>
      </w:r>
    </w:p>
    <w:p w:rsidR="009E7340" w:rsidRPr="002341CA" w:rsidRDefault="009E7340" w:rsidP="009E7340">
      <w:r w:rsidRPr="002341CA">
        <w:t xml:space="preserve">The </w:t>
      </w:r>
      <w:r w:rsidRPr="002341CA">
        <w:rPr>
          <w:lang w:eastAsia="ko-KR"/>
        </w:rPr>
        <w:t>PAN</w:t>
      </w:r>
      <w:r w:rsidRPr="002341CA">
        <w:t xml:space="preserve"> </w:t>
      </w:r>
      <w:proofErr w:type="gramStart"/>
      <w:r w:rsidRPr="002341CA">
        <w:t>field</w:t>
      </w:r>
      <w:proofErr w:type="gramEnd"/>
      <w:r w:rsidRPr="002341CA">
        <w:t xml:space="preserve"> may only be included within an EGPRS RLC/MAC block for data transfer within a TBF</w:t>
      </w:r>
      <w:r w:rsidRPr="002341CA">
        <w:rPr>
          <w:lang w:eastAsia="ko-KR"/>
        </w:rPr>
        <w:t xml:space="preserve"> with FANR activated</w:t>
      </w:r>
      <w:r w:rsidRPr="002341CA">
        <w:t>.</w:t>
      </w:r>
    </w:p>
    <w:p w:rsidR="009E7340" w:rsidRPr="002341CA" w:rsidRDefault="009E7340" w:rsidP="009E7340">
      <w:r w:rsidRPr="002341CA">
        <w:t xml:space="preserve">In </w:t>
      </w:r>
      <w:del w:id="19" w:author="Ericsson LM" w:date="2016-05-16T18:35:00Z">
        <w:r w:rsidRPr="002341CA" w:rsidDel="00A0239B">
          <w:delText>(EC-)</w:delText>
        </w:r>
      </w:del>
      <w:r w:rsidRPr="002341CA">
        <w:t>EGPRS</w:t>
      </w:r>
      <w:ins w:id="20" w:author="Ericsson LM" w:date="2016-05-16T18:35:00Z">
        <w:r w:rsidR="00A0239B" w:rsidRPr="002341CA">
          <w:t xml:space="preserve"> and EC-GSM-</w:t>
        </w:r>
        <w:proofErr w:type="spellStart"/>
        <w:r w:rsidR="00A0239B" w:rsidRPr="002341CA">
          <w:t>IoT</w:t>
        </w:r>
      </w:ins>
      <w:proofErr w:type="spellEnd"/>
      <w:r w:rsidRPr="002341CA">
        <w:t>, depending on the modulation and coding scheme (see 3GPP TS 44.004 and 3GPP TS 45.003) one or two RLC data blocks are contained in one RLC/MAC block. For MCS-1, MCS-2, MCS-3, MCS-4, MCS-5 and MCS-6 there is one RLC data block, whereas for MCS-7, MCS-8 and MCS-9 there are two RLC data blocks in the RLC/MAC block.</w:t>
      </w:r>
    </w:p>
    <w:p w:rsidR="009E7340" w:rsidRPr="002341CA" w:rsidRDefault="009E7340" w:rsidP="009E7340">
      <w:r w:rsidRPr="002341CA">
        <w:t xml:space="preserve">In </w:t>
      </w:r>
      <w:del w:id="21" w:author="Ericsson LM" w:date="2016-05-16T18:36:00Z">
        <w:r w:rsidRPr="002341CA" w:rsidDel="00A0239B">
          <w:delText>(EC-)</w:delText>
        </w:r>
      </w:del>
      <w:r w:rsidRPr="002341CA">
        <w:t>EGPRS</w:t>
      </w:r>
      <w:ins w:id="22" w:author="Ericsson LM" w:date="2016-05-16T18:36:00Z">
        <w:r w:rsidR="00A0239B" w:rsidRPr="002341CA">
          <w:t xml:space="preserve"> and EC-GSM-</w:t>
        </w:r>
        <w:proofErr w:type="spellStart"/>
        <w:r w:rsidR="00A0239B" w:rsidRPr="002341CA">
          <w:t>IoT</w:t>
        </w:r>
      </w:ins>
      <w:proofErr w:type="spellEnd"/>
      <w:r w:rsidRPr="002341CA">
        <w:t xml:space="preserve">, in each transfer direction, uplink and downlink, three different header types are defined. </w:t>
      </w:r>
      <w:ins w:id="23" w:author="Ericsson LM" w:date="2016-05-16T18:36:00Z">
        <w:r w:rsidR="00587373" w:rsidRPr="002341CA">
          <w:t>The header fields for a specific header type may differ between EGPRS and EC-GSM-</w:t>
        </w:r>
        <w:proofErr w:type="spellStart"/>
        <w:r w:rsidR="00587373" w:rsidRPr="002341CA">
          <w:t>IoT</w:t>
        </w:r>
        <w:proofErr w:type="spellEnd"/>
        <w:r w:rsidR="00587373" w:rsidRPr="002341CA">
          <w:t xml:space="preserve">. </w:t>
        </w:r>
      </w:ins>
      <w:r w:rsidRPr="002341CA">
        <w:t>Which header type that is used depends on the modulation and coding scheme (MCS)</w:t>
      </w:r>
      <w:proofErr w:type="gramStart"/>
      <w:r w:rsidRPr="002341CA">
        <w:t>:</w:t>
      </w:r>
      <w:proofErr w:type="gramEnd"/>
    </w:p>
    <w:p w:rsidR="009E7340" w:rsidRPr="002341CA" w:rsidRDefault="009E7340" w:rsidP="009E7340">
      <w:pPr>
        <w:pStyle w:val="EX"/>
      </w:pPr>
      <w:r w:rsidRPr="002341CA">
        <w:t>Header type 1</w:t>
      </w:r>
      <w:r w:rsidRPr="002341CA">
        <w:tab/>
        <w:t>is used with modulation and coding scheme MCS-7, MCS-8 and MCS-9.</w:t>
      </w:r>
    </w:p>
    <w:p w:rsidR="009E7340" w:rsidRPr="002341CA" w:rsidRDefault="009E7340" w:rsidP="009E7340">
      <w:pPr>
        <w:pStyle w:val="EX"/>
      </w:pPr>
      <w:r w:rsidRPr="002341CA">
        <w:t>Header type 2</w:t>
      </w:r>
      <w:r w:rsidRPr="002341CA">
        <w:tab/>
        <w:t>is used with modulation and coding scheme MCS-5 and MCS-6.</w:t>
      </w:r>
    </w:p>
    <w:p w:rsidR="009E7340" w:rsidRPr="002341CA" w:rsidRDefault="009E7340" w:rsidP="009E7340">
      <w:pPr>
        <w:pStyle w:val="EX"/>
      </w:pPr>
      <w:r w:rsidRPr="002341CA">
        <w:t>Header type 3</w:t>
      </w:r>
      <w:r w:rsidRPr="002341CA">
        <w:tab/>
        <w:t>is used with modulation and coding scheme MCS-1, MCS-2, MCS-3 and MCS-4.</w:t>
      </w:r>
    </w:p>
    <w:p w:rsidR="009E7340" w:rsidRPr="002341CA" w:rsidRDefault="009E7340" w:rsidP="009E7340">
      <w:r w:rsidRPr="002341CA">
        <w:t>In EGPRS2, depending on the modulation and coding scheme (see 3GPP TS 44.004 and 3GPP TS 45.003) one to four RLC data blocks are contained in one RLC/MAC block as follows:</w:t>
      </w:r>
    </w:p>
    <w:p w:rsidR="009E7340" w:rsidRPr="002341CA" w:rsidRDefault="009E7340" w:rsidP="009E7340">
      <w:pPr>
        <w:pStyle w:val="B1"/>
      </w:pPr>
      <w:r w:rsidRPr="002341CA">
        <w:lastRenderedPageBreak/>
        <w:t>-</w:t>
      </w:r>
      <w:r w:rsidRPr="002341CA">
        <w:tab/>
        <w:t xml:space="preserve">One RLC data block per RLC/MAC block: MCS-1, MCS-2, MCS-3, MCS-4, MCS-5, MCS-6, DAS-5, DAS-6, DAS-7, DBS-5, DBS-6, UBS-5 and UBS-6; </w:t>
      </w:r>
    </w:p>
    <w:p w:rsidR="009E7340" w:rsidRPr="002341CA" w:rsidRDefault="009E7340" w:rsidP="009E7340">
      <w:pPr>
        <w:pStyle w:val="B1"/>
      </w:pPr>
      <w:r w:rsidRPr="002341CA">
        <w:t>-</w:t>
      </w:r>
      <w:r w:rsidRPr="002341CA">
        <w:tab/>
        <w:t>Two RLC data blocks per RLC/MAC block: MCS-7, MCS-8, MCS-9, DAS-8, DAS-9, DAS-10, DBS-7, DBS-8, UAS-7, UAS-8, UAS-9, UBS-7 and UBS-8;</w:t>
      </w:r>
    </w:p>
    <w:p w:rsidR="009E7340" w:rsidRPr="002341CA" w:rsidRDefault="009E7340" w:rsidP="009E7340">
      <w:pPr>
        <w:pStyle w:val="B1"/>
      </w:pPr>
      <w:r w:rsidRPr="002341CA">
        <w:t>-</w:t>
      </w:r>
      <w:r w:rsidRPr="002341CA">
        <w:tab/>
        <w:t>Three RLC data blocks per RLC/MAC block: DAS-11, DAS-12, DBS-9, DBS-10, UAS-10, UAS-11, UBS-9 and UBS-10;</w:t>
      </w:r>
    </w:p>
    <w:p w:rsidR="009E7340" w:rsidRPr="002341CA" w:rsidRDefault="009E7340" w:rsidP="009E7340">
      <w:pPr>
        <w:pStyle w:val="B1"/>
      </w:pPr>
      <w:r w:rsidRPr="002341CA">
        <w:t>-</w:t>
      </w:r>
      <w:r w:rsidRPr="002341CA">
        <w:tab/>
        <w:t>Four RLC data blocks per RLC/MAC block: DBS-11, DBS-12, UBS-11 and UBS-12.</w:t>
      </w:r>
    </w:p>
    <w:p w:rsidR="009E7340" w:rsidRPr="002341CA" w:rsidRDefault="009E7340" w:rsidP="009E7340">
      <w:r w:rsidRPr="002341CA">
        <w:t>In EGPRS2, ten header types are used in the downlink direction. Which header type is used depends on the modulation and coding scheme:</w:t>
      </w:r>
    </w:p>
    <w:p w:rsidR="009E7340" w:rsidRPr="002341CA" w:rsidRDefault="009E7340" w:rsidP="009E7340">
      <w:pPr>
        <w:pStyle w:val="EX"/>
      </w:pPr>
      <w:r w:rsidRPr="002341CA">
        <w:t>Header type 1</w:t>
      </w:r>
      <w:r w:rsidRPr="002341CA">
        <w:tab/>
        <w:t>is used with modulation and coding scheme MCS-7, MCS-8 and MCS-9</w:t>
      </w:r>
    </w:p>
    <w:p w:rsidR="009E7340" w:rsidRPr="002341CA" w:rsidRDefault="009E7340" w:rsidP="009E7340">
      <w:pPr>
        <w:pStyle w:val="EX"/>
      </w:pPr>
      <w:r w:rsidRPr="002341CA">
        <w:t>Header type 2</w:t>
      </w:r>
      <w:r w:rsidRPr="002341CA">
        <w:tab/>
        <w:t>is used with modulation and coding scheme DAS-5, DAS-6 and DAS-7.</w:t>
      </w:r>
    </w:p>
    <w:p w:rsidR="009E7340" w:rsidRPr="002341CA" w:rsidRDefault="009E7340" w:rsidP="009E7340">
      <w:pPr>
        <w:pStyle w:val="EX"/>
      </w:pPr>
      <w:r w:rsidRPr="002341CA">
        <w:t>Header type 3</w:t>
      </w:r>
      <w:r w:rsidRPr="002341CA">
        <w:tab/>
        <w:t>is used with modulation and coding scheme MCS-1, MCS-2, MCS-3 and MCS-4.</w:t>
      </w:r>
    </w:p>
    <w:p w:rsidR="009E7340" w:rsidRPr="002341CA" w:rsidRDefault="009E7340" w:rsidP="009E7340">
      <w:pPr>
        <w:pStyle w:val="EX"/>
      </w:pPr>
      <w:r w:rsidRPr="002341CA">
        <w:t>Header type 4</w:t>
      </w:r>
      <w:r w:rsidRPr="002341CA">
        <w:tab/>
        <w:t>is used with modulation and coding scheme DAS-8 and DAS-9.</w:t>
      </w:r>
    </w:p>
    <w:p w:rsidR="009E7340" w:rsidRPr="002341CA" w:rsidRDefault="009E7340" w:rsidP="009E7340">
      <w:pPr>
        <w:pStyle w:val="EX"/>
      </w:pPr>
      <w:r w:rsidRPr="002341CA">
        <w:t>Header type 5</w:t>
      </w:r>
      <w:r w:rsidRPr="002341CA">
        <w:tab/>
        <w:t>is used with modulation and coding scheme DAS-11 and DAS-12.</w:t>
      </w:r>
    </w:p>
    <w:p w:rsidR="009E7340" w:rsidRPr="002341CA" w:rsidRDefault="009E7340" w:rsidP="009E7340">
      <w:pPr>
        <w:pStyle w:val="EX"/>
      </w:pPr>
      <w:r w:rsidRPr="002341CA">
        <w:t>Header type 6</w:t>
      </w:r>
      <w:r w:rsidRPr="002341CA">
        <w:tab/>
        <w:t>is used with modulation and coding scheme DBS-5 and DBS-6.</w:t>
      </w:r>
    </w:p>
    <w:p w:rsidR="009E7340" w:rsidRPr="002341CA" w:rsidRDefault="009E7340" w:rsidP="009E7340">
      <w:pPr>
        <w:pStyle w:val="EX"/>
      </w:pPr>
      <w:r w:rsidRPr="002341CA">
        <w:t>Header type 7</w:t>
      </w:r>
      <w:r w:rsidRPr="002341CA">
        <w:tab/>
        <w:t>is used with modulation and coding scheme DBS-7 and DBS-8.</w:t>
      </w:r>
    </w:p>
    <w:p w:rsidR="009E7340" w:rsidRPr="002341CA" w:rsidRDefault="009E7340" w:rsidP="009E7340">
      <w:pPr>
        <w:pStyle w:val="EX"/>
      </w:pPr>
      <w:r w:rsidRPr="002341CA">
        <w:t>Header type 8</w:t>
      </w:r>
      <w:r w:rsidRPr="002341CA">
        <w:tab/>
        <w:t>is used with modulation and coding scheme DBS-9 and DBS-10.</w:t>
      </w:r>
    </w:p>
    <w:p w:rsidR="009E7340" w:rsidRPr="002341CA" w:rsidRDefault="009E7340" w:rsidP="009E7340">
      <w:pPr>
        <w:pStyle w:val="EX"/>
      </w:pPr>
      <w:r w:rsidRPr="002341CA">
        <w:t>Header type 9</w:t>
      </w:r>
      <w:r w:rsidRPr="002341CA">
        <w:tab/>
        <w:t>is used with modulation and coding scheme DBS-11 and DBS-12.</w:t>
      </w:r>
    </w:p>
    <w:p w:rsidR="009E7340" w:rsidRPr="002341CA" w:rsidRDefault="009E7340" w:rsidP="009E7340">
      <w:pPr>
        <w:pStyle w:val="EX"/>
      </w:pPr>
      <w:r w:rsidRPr="002341CA">
        <w:t>Header type 10</w:t>
      </w:r>
      <w:r w:rsidRPr="002341CA">
        <w:tab/>
        <w:t>is used with modulation and coding scheme DAS-10.</w:t>
      </w:r>
    </w:p>
    <w:p w:rsidR="009E7340" w:rsidRPr="002341CA" w:rsidRDefault="009E7340" w:rsidP="009E7340">
      <w:r w:rsidRPr="002341CA">
        <w:t>In EGPRS2, eight header types are used in the uplink direction. Which header type is used depends on the modulation and coding scheme:</w:t>
      </w:r>
    </w:p>
    <w:p w:rsidR="009E7340" w:rsidRPr="002341CA" w:rsidRDefault="009E7340" w:rsidP="009E7340">
      <w:pPr>
        <w:pStyle w:val="EX"/>
      </w:pPr>
      <w:r w:rsidRPr="002341CA">
        <w:t>Header type 2</w:t>
      </w:r>
      <w:r w:rsidRPr="002341CA">
        <w:tab/>
        <w:t>is used with modulation and coding scheme MCS-5 and MCS-6.</w:t>
      </w:r>
    </w:p>
    <w:p w:rsidR="009E7340" w:rsidRPr="002341CA" w:rsidRDefault="009E7340" w:rsidP="009E7340">
      <w:pPr>
        <w:pStyle w:val="EX"/>
      </w:pPr>
      <w:r w:rsidRPr="002341CA">
        <w:t>Header type 3</w:t>
      </w:r>
      <w:r w:rsidRPr="002341CA">
        <w:tab/>
        <w:t>is used with modulation and coding scheme MCS-1, MCS-2, MCS-3 and MCS-4.</w:t>
      </w:r>
    </w:p>
    <w:p w:rsidR="009E7340" w:rsidRPr="002341CA" w:rsidRDefault="009E7340" w:rsidP="009E7340">
      <w:pPr>
        <w:pStyle w:val="EX"/>
      </w:pPr>
      <w:r w:rsidRPr="002341CA">
        <w:t>Header type 4</w:t>
      </w:r>
      <w:r w:rsidRPr="002341CA">
        <w:tab/>
        <w:t>is used with modulation and coding scheme UAS-7, UAS-8 and UAS-9.</w:t>
      </w:r>
    </w:p>
    <w:p w:rsidR="009E7340" w:rsidRPr="002341CA" w:rsidRDefault="009E7340" w:rsidP="009E7340">
      <w:pPr>
        <w:pStyle w:val="EX"/>
      </w:pPr>
      <w:r w:rsidRPr="002341CA">
        <w:t>Header type 5</w:t>
      </w:r>
      <w:r w:rsidRPr="002341CA">
        <w:tab/>
        <w:t>is used with modulation and coding scheme UAS-10 and UAS-11.</w:t>
      </w:r>
    </w:p>
    <w:p w:rsidR="009E7340" w:rsidRPr="002341CA" w:rsidRDefault="009E7340" w:rsidP="009E7340">
      <w:pPr>
        <w:pStyle w:val="EX"/>
      </w:pPr>
      <w:r w:rsidRPr="002341CA">
        <w:t>Header type 6</w:t>
      </w:r>
      <w:r w:rsidRPr="002341CA">
        <w:tab/>
        <w:t>is used with modulation and coding scheme UBS-5 and UBS-6.</w:t>
      </w:r>
    </w:p>
    <w:p w:rsidR="009E7340" w:rsidRPr="002341CA" w:rsidRDefault="009E7340" w:rsidP="009E7340">
      <w:pPr>
        <w:pStyle w:val="EX"/>
      </w:pPr>
      <w:r w:rsidRPr="002341CA">
        <w:t>Header type 7</w:t>
      </w:r>
      <w:r w:rsidRPr="002341CA">
        <w:tab/>
        <w:t>is used with modulation and coding scheme UBS-7 and UBS-8.</w:t>
      </w:r>
    </w:p>
    <w:p w:rsidR="009E7340" w:rsidRPr="002341CA" w:rsidRDefault="009E7340" w:rsidP="009E7340">
      <w:pPr>
        <w:pStyle w:val="EX"/>
      </w:pPr>
      <w:r w:rsidRPr="002341CA">
        <w:t>Header type 8</w:t>
      </w:r>
      <w:r w:rsidRPr="002341CA">
        <w:tab/>
        <w:t>is used with modulation and coding scheme UBS-9 and UBS-10.</w:t>
      </w:r>
    </w:p>
    <w:p w:rsidR="009E7340" w:rsidRPr="002341CA" w:rsidRDefault="009E7340" w:rsidP="009E7340">
      <w:pPr>
        <w:pStyle w:val="EX"/>
      </w:pPr>
      <w:r w:rsidRPr="002341CA">
        <w:t>Header type 9</w:t>
      </w:r>
      <w:r w:rsidRPr="002341CA">
        <w:tab/>
        <w:t>is used with modulation and coding scheme UBS-11 and UBS-12.</w:t>
      </w:r>
    </w:p>
    <w:p w:rsidR="00E60824" w:rsidRPr="002341CA" w:rsidRDefault="00E60824" w:rsidP="00E608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E60824" w:rsidRPr="002341CA" w:rsidTr="00AC1E22">
        <w:tc>
          <w:tcPr>
            <w:tcW w:w="9779" w:type="dxa"/>
            <w:shd w:val="clear" w:color="auto" w:fill="D9D9D9"/>
            <w:vAlign w:val="bottom"/>
          </w:tcPr>
          <w:p w:rsidR="00E60824" w:rsidRPr="002341CA" w:rsidRDefault="00E60824" w:rsidP="00AC1E22">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E60824" w:rsidRPr="002341CA" w:rsidRDefault="00E60824" w:rsidP="00E60824">
      <w:pPr>
        <w:rPr>
          <w:lang w:eastAsia="ko-KR"/>
        </w:rPr>
      </w:pPr>
    </w:p>
    <w:p w:rsidR="005725B3" w:rsidRPr="002341CA" w:rsidRDefault="005725B3" w:rsidP="005725B3">
      <w:pPr>
        <w:pStyle w:val="Heading3"/>
      </w:pPr>
      <w:bookmarkStart w:id="24" w:name="_Toc446495529"/>
      <w:r w:rsidRPr="002341CA">
        <w:t>10.0b.2</w:t>
      </w:r>
      <w:r w:rsidRPr="002341CA">
        <w:tab/>
        <w:t>Assembling conventions</w:t>
      </w:r>
      <w:bookmarkEnd w:id="24"/>
    </w:p>
    <w:p w:rsidR="005725B3" w:rsidRPr="002341CA" w:rsidRDefault="005725B3" w:rsidP="005725B3">
      <w:r w:rsidRPr="002341CA">
        <w:t>Different assembling conventions apply for GPRS RLC data blocks, RLC/MAC control blocks, 11</w:t>
      </w:r>
      <w:r w:rsidRPr="002341CA">
        <w:noBreakHyphen/>
        <w:t>bit and 8</w:t>
      </w:r>
      <w:r w:rsidRPr="002341CA">
        <w:noBreakHyphen/>
        <w:t xml:space="preserve">bit control messages </w:t>
      </w:r>
      <w:r w:rsidRPr="00A35814">
        <w:t xml:space="preserve">and </w:t>
      </w:r>
      <w:del w:id="25" w:author="Ericsson LM" w:date="2016-05-17T14:19:00Z">
        <w:r w:rsidRPr="00A35814" w:rsidDel="00A35814">
          <w:delText>(EC-)</w:delText>
        </w:r>
      </w:del>
      <w:r w:rsidRPr="00A35814">
        <w:t>EGPRS</w:t>
      </w:r>
      <w:ins w:id="26" w:author="Ericsson LM" w:date="2016-05-17T14:19:00Z">
        <w:r w:rsidR="00A35814">
          <w:t>/</w:t>
        </w:r>
      </w:ins>
      <w:ins w:id="27" w:author="Ericsson LM" w:date="2016-05-17T14:18:00Z">
        <w:r w:rsidR="00A35814" w:rsidRPr="00A35814">
          <w:t>EC-GSM-</w:t>
        </w:r>
        <w:proofErr w:type="spellStart"/>
        <w:r w:rsidR="00A35814" w:rsidRPr="00A35814">
          <w:t>IoT</w:t>
        </w:r>
      </w:ins>
      <w:proofErr w:type="spellEnd"/>
      <w:r w:rsidRPr="00A35814">
        <w:t xml:space="preserve"> RLC data blocks</w:t>
      </w:r>
      <w:r w:rsidRPr="002341CA">
        <w:t>.</w:t>
      </w:r>
    </w:p>
    <w:p w:rsidR="005725B3" w:rsidRPr="002341CA" w:rsidRDefault="005725B3" w:rsidP="005725B3">
      <w:pPr>
        <w:pStyle w:val="Heading4"/>
      </w:pPr>
      <w:bookmarkStart w:id="28" w:name="_Toc446495530"/>
      <w:r w:rsidRPr="002341CA">
        <w:lastRenderedPageBreak/>
        <w:t>10.0b.2.1</w:t>
      </w:r>
      <w:r w:rsidRPr="002341CA">
        <w:tab/>
        <w:t>Assembling convention for GPRS RLC data blocks and RLC/MAC control blocks, 11</w:t>
      </w:r>
      <w:r w:rsidRPr="002341CA">
        <w:noBreakHyphen/>
        <w:t>bit and 8</w:t>
      </w:r>
      <w:r w:rsidRPr="002341CA">
        <w:noBreakHyphen/>
        <w:t>bit control messages</w:t>
      </w:r>
      <w:bookmarkEnd w:id="28"/>
    </w:p>
    <w:p w:rsidR="005725B3" w:rsidRPr="002341CA" w:rsidRDefault="005725B3" w:rsidP="005725B3">
      <w:r w:rsidRPr="002341CA">
        <w:t>The different components of an RLC/MAC block carrying a GPRS RLC data block or an RLC/MAC control block shall be assembled sequentially. Each component consists of an integer number of octets</w:t>
      </w:r>
      <w:ins w:id="29" w:author="Ericsson LM" w:date="2016-05-16T18:41:00Z">
        <w:r w:rsidR="009D0607" w:rsidRPr="002341CA">
          <w:t xml:space="preserve"> with an exception for the EC-PACCH/D RLC/MAC control block where the block is of integer number of octets but not the individual components (MAC header and Control message content)</w:t>
        </w:r>
      </w:ins>
      <w:r w:rsidRPr="002341CA">
        <w:t>. The assembling of components shall be performed progressively, starting in octet number 1 of the physical block.</w:t>
      </w:r>
    </w:p>
    <w:p w:rsidR="005725B3" w:rsidRPr="002341CA" w:rsidRDefault="005725B3" w:rsidP="005725B3">
      <w:r w:rsidRPr="002341CA">
        <w:t>The 11</w:t>
      </w:r>
      <w:r w:rsidRPr="002341CA">
        <w:noBreakHyphen/>
        <w:t>bit and 8</w:t>
      </w:r>
      <w:r w:rsidRPr="002341CA">
        <w:noBreakHyphen/>
        <w:t>bit control messages map directly into the corresponding physical block.</w:t>
      </w:r>
    </w:p>
    <w:p w:rsidR="005725B3" w:rsidRPr="002341CA" w:rsidRDefault="005725B3" w:rsidP="005725B3">
      <w:r w:rsidRPr="002341CA">
        <w:t>In this respect, an RLC/MAC control message, defined in sub-clause 11, or a segment of an RLC/MAC control message, see sub-clause 9.1.12a, shall be treated as a single field of either:</w:t>
      </w:r>
    </w:p>
    <w:p w:rsidR="005725B3" w:rsidRPr="002341CA" w:rsidRDefault="005725B3" w:rsidP="005725B3">
      <w:pPr>
        <w:pStyle w:val="B1"/>
      </w:pPr>
      <w:r w:rsidRPr="002341CA">
        <w:t>-</w:t>
      </w:r>
      <w:r w:rsidRPr="002341CA">
        <w:tab/>
        <w:t>176 </w:t>
      </w:r>
      <w:proofErr w:type="gramStart"/>
      <w:r w:rsidRPr="002341CA">
        <w:t>bits(</w:t>
      </w:r>
      <w:proofErr w:type="gramEnd"/>
      <w:r w:rsidRPr="002341CA">
        <w:t xml:space="preserve">22 octets, using the PBCCH/PCCCH downlink/CS-1 encoded PACCH block format), </w:t>
      </w:r>
    </w:p>
    <w:p w:rsidR="005725B3" w:rsidRPr="002341CA" w:rsidRDefault="005725B3" w:rsidP="005725B3">
      <w:pPr>
        <w:pStyle w:val="B1"/>
      </w:pPr>
      <w:r w:rsidRPr="002341CA">
        <w:t>-</w:t>
      </w:r>
      <w:r w:rsidRPr="002341CA">
        <w:tab/>
        <w:t xml:space="preserve">304 bits (38 octets, using the CS-3 encoded PACCH block format), </w:t>
      </w:r>
    </w:p>
    <w:p w:rsidR="005725B3" w:rsidRPr="002341CA" w:rsidRDefault="005725B3" w:rsidP="005725B3">
      <w:pPr>
        <w:pStyle w:val="B1"/>
        <w:rPr>
          <w:ins w:id="30" w:author="Ericsson LM" w:date="2016-05-16T18:41:00Z"/>
        </w:rPr>
      </w:pPr>
      <w:r w:rsidRPr="002341CA">
        <w:t>-</w:t>
      </w:r>
      <w:r w:rsidRPr="002341CA">
        <w:tab/>
        <w:t>11 bits or 8 bits (using the PRACH uplink/PACCH uplink short acknowledgement block formats, see 3GPP TS 44.004)</w:t>
      </w:r>
      <w:ins w:id="31" w:author="Ericsson LM" w:date="2016-05-16T18:42:00Z">
        <w:r w:rsidR="009D0607" w:rsidRPr="002341CA">
          <w:t>,</w:t>
        </w:r>
      </w:ins>
      <w:del w:id="32" w:author="Ericsson LM" w:date="2016-05-16T18:42:00Z">
        <w:r w:rsidRPr="002341CA" w:rsidDel="009D0607">
          <w:delText>.</w:delText>
        </w:r>
      </w:del>
      <w:r w:rsidRPr="002341CA">
        <w:t xml:space="preserve"> </w:t>
      </w:r>
    </w:p>
    <w:p w:rsidR="009D0607" w:rsidRPr="002341CA" w:rsidRDefault="009D0607" w:rsidP="009D0607">
      <w:pPr>
        <w:pStyle w:val="B1"/>
        <w:rPr>
          <w:ins w:id="33" w:author="Ericsson LM" w:date="2016-05-16T18:41:00Z"/>
        </w:rPr>
      </w:pPr>
      <w:ins w:id="34" w:author="Ericsson LM" w:date="2016-05-16T18:41:00Z">
        <w:r w:rsidRPr="002341CA">
          <w:t>-</w:t>
        </w:r>
        <w:r w:rsidRPr="002341CA">
          <w:tab/>
        </w:r>
      </w:ins>
      <w:ins w:id="35" w:author="Ericsson LM" w:date="2016-05-16T18:42:00Z">
        <w:r w:rsidRPr="002341CA">
          <w:t>75 bits or 67 bits (using the EC-PACCH/D with</w:t>
        </w:r>
      </w:ins>
      <w:ins w:id="36" w:author="Ericsson LM" w:date="2016-05-16T18:43:00Z">
        <w:r w:rsidRPr="002341CA">
          <w:t>out</w:t>
        </w:r>
      </w:ins>
      <w:ins w:id="37" w:author="Ericsson LM" w:date="2016-05-16T18:42:00Z">
        <w:r w:rsidRPr="002341CA">
          <w:t xml:space="preserve"> or with the optional RLC/MAC header bits respectively),</w:t>
        </w:r>
      </w:ins>
      <w:ins w:id="38" w:author="Ericsson LM" w:date="2016-05-16T18:41:00Z">
        <w:r w:rsidRPr="002341CA">
          <w:t xml:space="preserve"> </w:t>
        </w:r>
      </w:ins>
    </w:p>
    <w:p w:rsidR="009D0607" w:rsidRPr="002341CA" w:rsidRDefault="009D0607" w:rsidP="005725B3">
      <w:pPr>
        <w:pStyle w:val="B1"/>
      </w:pPr>
      <w:proofErr w:type="gramStart"/>
      <w:ins w:id="39" w:author="Ericsson LM" w:date="2016-05-16T18:42:00Z">
        <w:r w:rsidRPr="002341CA">
          <w:t>-</w:t>
        </w:r>
        <w:r w:rsidRPr="002341CA">
          <w:tab/>
          <w:t>64 bits (using the EC-PACCH/U).</w:t>
        </w:r>
      </w:ins>
      <w:proofErr w:type="gramEnd"/>
    </w:p>
    <w:p w:rsidR="005725B3" w:rsidRPr="002341CA" w:rsidRDefault="005725B3" w:rsidP="005725B3">
      <w:r w:rsidRPr="002341CA">
        <w:t>The message contents defines a sequence of bits in decreasing order of value, i.e. the first bit of the message contents represents the highest order value and the last bit the lowest order value.</w:t>
      </w:r>
    </w:p>
    <w:p w:rsidR="005725B3" w:rsidRPr="002341CA" w:rsidRDefault="005725B3" w:rsidP="005725B3">
      <w:r w:rsidRPr="002341CA">
        <w:t>The RLC/MAC header and a GPRS RLC data block are components that consist of an integer number of octets. Each octet shall be treated as a separate field when mapped into the physical block. The lowest numbered bit represents the lowest order value.</w:t>
      </w:r>
    </w:p>
    <w:p w:rsidR="005725B3" w:rsidRPr="002341CA" w:rsidRDefault="005725B3" w:rsidP="005725B3">
      <w:r w:rsidRPr="002341CA">
        <w:t>The PDTCH block type 2 (CS</w:t>
      </w:r>
      <w:r w:rsidRPr="002341CA">
        <w:noBreakHyphen/>
        <w:t>2), type 3 (CS</w:t>
      </w:r>
      <w:r w:rsidRPr="002341CA">
        <w:noBreakHyphen/>
        <w:t>3) and type 4 (CS</w:t>
      </w:r>
      <w:r w:rsidRPr="002341CA">
        <w:noBreakHyphen/>
        <w:t>4) formats (see 3GPP TS 44.004) do not have an integer number of octets. In these block types, bits number n to 1 of octet number N1 are spare bits.</w:t>
      </w:r>
    </w:p>
    <w:p w:rsidR="005725B3" w:rsidRPr="002341CA" w:rsidRDefault="005725B3" w:rsidP="005725B3">
      <w:pPr>
        <w:pStyle w:val="Heading4"/>
      </w:pPr>
      <w:bookmarkStart w:id="40" w:name="_Toc446495531"/>
      <w:r w:rsidRPr="002341CA">
        <w:t>10.0b.2.2</w:t>
      </w:r>
      <w:r w:rsidRPr="002341CA">
        <w:tab/>
        <w:t xml:space="preserve">Assembling convention for </w:t>
      </w:r>
      <w:del w:id="41" w:author="Ericsson LM" w:date="2016-05-16T18:44:00Z">
        <w:r w:rsidRPr="002341CA" w:rsidDel="00D808F4">
          <w:delText>(EC-)</w:delText>
        </w:r>
      </w:del>
      <w:r w:rsidRPr="002341CA">
        <w:t xml:space="preserve">EGPRS </w:t>
      </w:r>
      <w:ins w:id="42" w:author="Ericsson LM" w:date="2016-05-16T18:44:00Z">
        <w:r w:rsidR="00D808F4" w:rsidRPr="002341CA">
          <w:t>and EC-GSM-</w:t>
        </w:r>
        <w:proofErr w:type="spellStart"/>
        <w:r w:rsidR="00D808F4" w:rsidRPr="002341CA">
          <w:t>IoT</w:t>
        </w:r>
        <w:proofErr w:type="spellEnd"/>
        <w:r w:rsidR="00D808F4" w:rsidRPr="002341CA">
          <w:t xml:space="preserve"> </w:t>
        </w:r>
      </w:ins>
      <w:r w:rsidRPr="002341CA">
        <w:t>RLC data blocks</w:t>
      </w:r>
      <w:bookmarkEnd w:id="40"/>
    </w:p>
    <w:p w:rsidR="005725B3" w:rsidRPr="002341CA" w:rsidRDefault="005725B3" w:rsidP="005725B3">
      <w:r w:rsidRPr="002341CA">
        <w:t xml:space="preserve">The different components of the RLC/MAC block carrying an </w:t>
      </w:r>
      <w:del w:id="43" w:author="Ericsson LM" w:date="2016-05-16T18:44:00Z">
        <w:r w:rsidRPr="002341CA" w:rsidDel="00D808F4">
          <w:delText>(EC-)</w:delText>
        </w:r>
      </w:del>
      <w:r w:rsidRPr="002341CA">
        <w:t xml:space="preserve">EGPRS </w:t>
      </w:r>
      <w:ins w:id="44" w:author="Ericsson LM" w:date="2016-05-16T18:44:00Z">
        <w:r w:rsidR="00D808F4" w:rsidRPr="002341CA">
          <w:t>or EC-GSM-</w:t>
        </w:r>
        <w:proofErr w:type="spellStart"/>
        <w:r w:rsidR="00D808F4" w:rsidRPr="002341CA">
          <w:t>IoT</w:t>
        </w:r>
        <w:proofErr w:type="spellEnd"/>
        <w:r w:rsidR="00D808F4" w:rsidRPr="002341CA">
          <w:t xml:space="preserve"> </w:t>
        </w:r>
      </w:ins>
      <w:r w:rsidRPr="002341CA">
        <w:t>RLC data block shall be assembled sequentially. A component may consist of a non-integer number of octets. Each octet shall be treated as a separate field when mapped into the physical block. The lowest numbered bit represents the lowest order value.</w:t>
      </w:r>
    </w:p>
    <w:p w:rsidR="005725B3" w:rsidRPr="002341CA" w:rsidRDefault="005725B3" w:rsidP="005725B3">
      <w:r w:rsidRPr="002341CA">
        <w:t>The assembling of components shall be performed progressively, starting with octet number 1 of the physical block. If the boundary between two components falls within an octet of the physical block, the components, or parts thereof, that are contained in that octet shall be assembled progressively, starting with bit number 1 of the octet. (</w:t>
      </w:r>
      <w:proofErr w:type="gramStart"/>
      <w:r w:rsidRPr="002341CA">
        <w:t>i.e</w:t>
      </w:r>
      <w:proofErr w:type="gramEnd"/>
      <w:r w:rsidRPr="002341CA">
        <w:t>. going from bit number 1 to bit number 8, except in octet number N1, where components are assembled going from bit number 1 to bit number n).</w:t>
      </w:r>
    </w:p>
    <w:p w:rsidR="005725B3" w:rsidRPr="002341CA" w:rsidRDefault="005725B3" w:rsidP="005725B3">
      <w:pPr>
        <w:pStyle w:val="Heading3"/>
      </w:pPr>
      <w:bookmarkStart w:id="45" w:name="_Toc446495532"/>
      <w:r w:rsidRPr="002341CA">
        <w:t>10.0b.3</w:t>
      </w:r>
      <w:r w:rsidRPr="002341CA">
        <w:tab/>
        <w:t>Field mapping conventions</w:t>
      </w:r>
      <w:bookmarkEnd w:id="45"/>
    </w:p>
    <w:p w:rsidR="005725B3" w:rsidRPr="002341CA" w:rsidRDefault="005725B3" w:rsidP="005725B3">
      <w:r w:rsidRPr="002341CA">
        <w:t>Different field mapping conventions apply for GPRS RLC data blocks, RLC/MAC control blocks, 11</w:t>
      </w:r>
      <w:r w:rsidRPr="002341CA">
        <w:noBreakHyphen/>
        <w:t>bit and 8</w:t>
      </w:r>
      <w:r w:rsidRPr="002341CA">
        <w:noBreakHyphen/>
        <w:t xml:space="preserve">bit control messages </w:t>
      </w:r>
      <w:r w:rsidRPr="00B12417">
        <w:t xml:space="preserve">and </w:t>
      </w:r>
      <w:del w:id="46" w:author="Ericsson LM" w:date="2016-05-17T14:25:00Z">
        <w:r w:rsidRPr="00B12417" w:rsidDel="00B12417">
          <w:delText>(EC-)</w:delText>
        </w:r>
      </w:del>
      <w:r w:rsidRPr="00B12417">
        <w:t>EGPRS</w:t>
      </w:r>
      <w:ins w:id="47" w:author="Ericsson LM" w:date="2016-05-17T14:25:00Z">
        <w:r w:rsidR="00B12417" w:rsidRPr="00B12417">
          <w:t>/EC-GSM-</w:t>
        </w:r>
        <w:proofErr w:type="spellStart"/>
        <w:r w:rsidR="00B12417" w:rsidRPr="00B12417">
          <w:t>IoT</w:t>
        </w:r>
      </w:ins>
      <w:proofErr w:type="spellEnd"/>
      <w:r w:rsidRPr="00B12417">
        <w:t xml:space="preserve"> RLC data blocks</w:t>
      </w:r>
      <w:r w:rsidRPr="002341CA">
        <w:t>.</w:t>
      </w:r>
    </w:p>
    <w:p w:rsidR="005725B3" w:rsidRPr="002341CA" w:rsidRDefault="005725B3" w:rsidP="005725B3">
      <w:pPr>
        <w:pStyle w:val="Heading4"/>
      </w:pPr>
      <w:bookmarkStart w:id="48" w:name="_Toc446495533"/>
      <w:r w:rsidRPr="002341CA">
        <w:t>10.0b.3.1</w:t>
      </w:r>
      <w:r w:rsidRPr="002341CA">
        <w:tab/>
        <w:t>Field mapping convention for GPRS RLC data blocks, CS-1 or CS-3 encoded RLC/MAC control blocks, EC-PACCH/D and EC-PACCH/U, 11</w:t>
      </w:r>
      <w:r w:rsidRPr="002341CA">
        <w:noBreakHyphen/>
        <w:t>bit and 8</w:t>
      </w:r>
      <w:r w:rsidRPr="002341CA">
        <w:noBreakHyphen/>
        <w:t>bit control messages</w:t>
      </w:r>
      <w:bookmarkEnd w:id="48"/>
    </w:p>
    <w:p w:rsidR="005725B3" w:rsidRPr="002341CA" w:rsidRDefault="005725B3" w:rsidP="005725B3">
      <w:r w:rsidRPr="002341CA">
        <w:t>When a field within a GPRS RLC data block or a CS-1 encoded RLC/MAC control block, or a CS-3 encoded RLC/MAC control block, or EC-PACCH/D or EC-PACCH/U encoded RLC/MAC control block or an 11</w:t>
      </w:r>
      <w:r w:rsidRPr="002341CA">
        <w:noBreakHyphen/>
        <w:t>bit or an 8</w:t>
      </w:r>
      <w:r w:rsidRPr="002341CA">
        <w:noBreakHyphen/>
        <w:t>bit control message is contained within a single octet of the physical block, the lowest numbered bit of the field represents the lowest order value.</w:t>
      </w:r>
    </w:p>
    <w:p w:rsidR="005725B3" w:rsidRPr="002341CA" w:rsidRDefault="005725B3" w:rsidP="005725B3">
      <w:r w:rsidRPr="002341CA">
        <w:t xml:space="preserve">When a field spans more than one octet of the physical block, the order of bit values within each octet progressively </w:t>
      </w:r>
      <w:r w:rsidRPr="002341CA">
        <w:rPr>
          <w:i/>
        </w:rPr>
        <w:t>decreases</w:t>
      </w:r>
      <w:r w:rsidRPr="002341CA">
        <w:t xml:space="preserve"> as the octet number increases. In that part of a field contained in a given octet, the lowest numbered bit represents the lowest order value.</w:t>
      </w:r>
    </w:p>
    <w:p w:rsidR="005725B3" w:rsidRPr="002341CA" w:rsidRDefault="005725B3" w:rsidP="005725B3">
      <w:pPr>
        <w:pStyle w:val="Heading4"/>
      </w:pPr>
      <w:bookmarkStart w:id="49" w:name="_Toc446495534"/>
      <w:r w:rsidRPr="002341CA">
        <w:lastRenderedPageBreak/>
        <w:t>10.0b.3.2</w:t>
      </w:r>
      <w:r w:rsidRPr="002341CA">
        <w:tab/>
        <w:t xml:space="preserve">Field mapping convention for </w:t>
      </w:r>
      <w:del w:id="50" w:author="Ericsson LM" w:date="2016-05-16T18:49:00Z">
        <w:r w:rsidRPr="002341CA" w:rsidDel="00585B4A">
          <w:delText>(EC-)</w:delText>
        </w:r>
      </w:del>
      <w:r w:rsidRPr="002341CA">
        <w:t xml:space="preserve">EGPRS </w:t>
      </w:r>
      <w:ins w:id="51" w:author="Ericsson LM" w:date="2016-05-16T18:49:00Z">
        <w:r w:rsidR="00585B4A" w:rsidRPr="002341CA">
          <w:t>and EC-GSM-</w:t>
        </w:r>
        <w:proofErr w:type="spellStart"/>
        <w:r w:rsidR="00585B4A" w:rsidRPr="002341CA">
          <w:t>IoT</w:t>
        </w:r>
        <w:proofErr w:type="spellEnd"/>
        <w:r w:rsidR="00585B4A" w:rsidRPr="002341CA">
          <w:t xml:space="preserve"> </w:t>
        </w:r>
      </w:ins>
      <w:r w:rsidRPr="002341CA">
        <w:t>RLC data blocks and MCS-0 encoded RLC/MAC control blocks</w:t>
      </w:r>
      <w:bookmarkEnd w:id="49"/>
    </w:p>
    <w:p w:rsidR="005725B3" w:rsidRPr="002341CA" w:rsidRDefault="005725B3" w:rsidP="005725B3">
      <w:r w:rsidRPr="002341CA">
        <w:t xml:space="preserve">When a field within an </w:t>
      </w:r>
      <w:del w:id="52" w:author="Ericsson LM" w:date="2016-05-16T18:49:00Z">
        <w:r w:rsidRPr="002341CA" w:rsidDel="002F3430">
          <w:delText>(EC-)</w:delText>
        </w:r>
      </w:del>
      <w:r w:rsidRPr="002341CA">
        <w:t xml:space="preserve">EGPRS </w:t>
      </w:r>
      <w:ins w:id="53" w:author="Ericsson LM" w:date="2016-05-16T18:49:00Z">
        <w:r w:rsidR="002F3430" w:rsidRPr="002341CA">
          <w:t>or EC-GSM-</w:t>
        </w:r>
        <w:proofErr w:type="spellStart"/>
        <w:r w:rsidR="002F3430" w:rsidRPr="002341CA">
          <w:t>IoT</w:t>
        </w:r>
        <w:proofErr w:type="spellEnd"/>
        <w:r w:rsidR="002F3430" w:rsidRPr="002341CA">
          <w:t xml:space="preserve"> </w:t>
        </w:r>
      </w:ins>
      <w:r w:rsidRPr="002341CA">
        <w:t>RLC data block is contained within a single octet of the physical block, the lowest numbered bit of the field represents the lowest order value.</w:t>
      </w:r>
    </w:p>
    <w:p w:rsidR="005725B3" w:rsidRPr="002341CA" w:rsidRDefault="005725B3" w:rsidP="005725B3">
      <w:r w:rsidRPr="002341CA">
        <w:t xml:space="preserve">When a field spans more than one octet of the physical block, the order of bit values within each octet progressively </w:t>
      </w:r>
      <w:r w:rsidRPr="002341CA">
        <w:rPr>
          <w:i/>
        </w:rPr>
        <w:t>increases</w:t>
      </w:r>
      <w:r w:rsidRPr="002341CA">
        <w:t xml:space="preserve"> as the octet number increases. In that part of a field contained in a given octet, the lowest numbered bit represents the lowest order value.</w:t>
      </w:r>
    </w:p>
    <w:p w:rsidR="00E60824" w:rsidRPr="002341CA" w:rsidRDefault="00E60824" w:rsidP="002061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341CA" w:rsidTr="0081624E">
        <w:tc>
          <w:tcPr>
            <w:tcW w:w="9779" w:type="dxa"/>
            <w:shd w:val="clear" w:color="auto" w:fill="D9D9D9"/>
            <w:vAlign w:val="bottom"/>
          </w:tcPr>
          <w:p w:rsidR="004D2F52" w:rsidRPr="002341CA" w:rsidRDefault="004D2F52" w:rsidP="0049159C">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EA049F" w:rsidRPr="002341CA" w:rsidRDefault="00EA049F" w:rsidP="00155CA9">
      <w:pPr>
        <w:rPr>
          <w:lang w:eastAsia="ko-KR"/>
        </w:rPr>
      </w:pPr>
      <w:bookmarkStart w:id="54" w:name="_Toc405308754"/>
    </w:p>
    <w:p w:rsidR="00643036" w:rsidRPr="002341CA" w:rsidRDefault="00643036" w:rsidP="00643036">
      <w:pPr>
        <w:pStyle w:val="Heading4"/>
      </w:pPr>
      <w:bookmarkStart w:id="55" w:name="_Toc446495543"/>
      <w:bookmarkEnd w:id="54"/>
      <w:r w:rsidRPr="002341CA">
        <w:t>10.3.1.3</w:t>
      </w:r>
      <w:r w:rsidRPr="002341CA">
        <w:tab/>
        <w:t>Blocks encoded for EC-PACCH/D</w:t>
      </w:r>
      <w:bookmarkEnd w:id="55"/>
    </w:p>
    <w:p w:rsidR="00D2109D" w:rsidRPr="002341CA" w:rsidRDefault="00643036" w:rsidP="00643036">
      <w:pPr>
        <w:rPr>
          <w:ins w:id="56" w:author="Ericsson LM" w:date="2016-05-16T19:08:00Z"/>
        </w:rPr>
      </w:pPr>
      <w:r w:rsidRPr="002341CA">
        <w:t>A coding block payload content of up to 80 bits</w:t>
      </w:r>
      <w:ins w:id="57" w:author="Ericsson LM" w:date="2016-05-16T19:06:00Z">
        <w:r w:rsidR="00D2109D" w:rsidRPr="002341CA">
          <w:t>, including MAC header,</w:t>
        </w:r>
      </w:ins>
      <w:r w:rsidRPr="002341CA">
        <w:t xml:space="preserve"> has been defined for use on EC-PACCH/D</w:t>
      </w:r>
      <w:ins w:id="58" w:author="Ericsson LM" w:date="2016-05-16T19:06:00Z">
        <w:r w:rsidR="00D2109D" w:rsidRPr="002341CA">
          <w:t xml:space="preserve"> where the USF is encoded separately</w:t>
        </w:r>
      </w:ins>
      <w:r w:rsidRPr="002341CA">
        <w:t xml:space="preserve">. </w:t>
      </w:r>
      <w:ins w:id="59" w:author="Ericsson LM" w:date="2016-05-16T19:06:00Z">
        <w:r w:rsidR="00D2109D" w:rsidRPr="002341CA">
          <w:t>Depending on the value of the Payload Type bit, t</w:t>
        </w:r>
      </w:ins>
      <w:del w:id="60" w:author="Ericsson LM" w:date="2016-05-16T19:06:00Z">
        <w:r w:rsidRPr="002341CA" w:rsidDel="00D2109D">
          <w:delText>T</w:delText>
        </w:r>
      </w:del>
      <w:r w:rsidRPr="002341CA">
        <w:t xml:space="preserve">he payload </w:t>
      </w:r>
      <w:ins w:id="61" w:author="Ericsson LM" w:date="2016-05-16T19:07:00Z">
        <w:r w:rsidR="00D2109D" w:rsidRPr="002341CA">
          <w:t xml:space="preserve">size is either 75 or 67 bits and </w:t>
        </w:r>
      </w:ins>
      <w:r w:rsidRPr="002341CA">
        <w:t xml:space="preserve">is coded to generate punctured bits for EC-PACCH/D and designed to provide compatibility with GPRS and EGPRS. The EC-PACCH/D RLC/MAC control block for </w:t>
      </w:r>
      <w:del w:id="62" w:author="Ericsson LM" w:date="2016-05-16T19:07:00Z">
        <w:r w:rsidRPr="002341CA" w:rsidDel="00D2109D">
          <w:delText xml:space="preserve">EC-EGPRS </w:delText>
        </w:r>
      </w:del>
      <w:ins w:id="63" w:author="Ericsson LM" w:date="2016-05-16T19:07:00Z">
        <w:r w:rsidR="00D2109D" w:rsidRPr="002341CA">
          <w:t>EC-GSM-</w:t>
        </w:r>
        <w:proofErr w:type="spellStart"/>
        <w:r w:rsidR="00D2109D" w:rsidRPr="002341CA">
          <w:t>IoT</w:t>
        </w:r>
        <w:proofErr w:type="spellEnd"/>
        <w:r w:rsidR="00D2109D" w:rsidRPr="002341CA">
          <w:t xml:space="preserve">, including the </w:t>
        </w:r>
      </w:ins>
      <w:del w:id="64" w:author="Ericsson LM" w:date="2016-05-16T19:07:00Z">
        <w:r w:rsidRPr="002341CA" w:rsidDel="00D2109D">
          <w:delText xml:space="preserve">together with its </w:delText>
        </w:r>
      </w:del>
      <w:r w:rsidRPr="002341CA">
        <w:t>MAC header</w:t>
      </w:r>
      <w:ins w:id="65" w:author="Ericsson LM" w:date="2016-05-16T19:08:00Z">
        <w:r w:rsidR="00D2109D" w:rsidRPr="002341CA">
          <w:t>,</w:t>
        </w:r>
      </w:ins>
      <w:r w:rsidRPr="002341CA">
        <w:t xml:space="preserve"> is formatted as shown in figure 10.3.1.3.1</w:t>
      </w:r>
      <w:ins w:id="66" w:author="Ericsson LM" w:date="2016-05-16T19:08:00Z">
        <w:r w:rsidR="00D2109D" w:rsidRPr="002341CA">
          <w:t xml:space="preserve"> or 10.3.1.3.2</w:t>
        </w:r>
      </w:ins>
      <w:r w:rsidRPr="002341CA">
        <w:t>.</w:t>
      </w:r>
    </w:p>
    <w:p w:rsidR="00643036" w:rsidRPr="002341CA" w:rsidRDefault="00D2109D" w:rsidP="00643036">
      <w:ins w:id="67" w:author="Ericsson LM" w:date="2016-05-16T19:08:00Z">
        <w:r w:rsidRPr="002341CA">
          <w:t>The USF is encoded separately, see 3GPP TS 45.003. A different USF value may be included in each block when several blind physical layer transmissions are used in the downlink. If only EC TBFs are assigned on a PDCH, the inclusion of the USF should be regarded as optional.</w:t>
        </w:r>
      </w:ins>
      <w:r w:rsidR="00643036" w:rsidRPr="002341CA">
        <w:t xml:space="preserve"> </w:t>
      </w:r>
    </w:p>
    <w:tbl>
      <w:tblPr>
        <w:tblW w:w="0" w:type="auto"/>
        <w:jc w:val="center"/>
        <w:tblInd w:w="681" w:type="dxa"/>
        <w:tblCellMar>
          <w:left w:w="0" w:type="dxa"/>
          <w:right w:w="0" w:type="dxa"/>
        </w:tblCellMar>
        <w:tblLook w:val="04A0" w:firstRow="1" w:lastRow="0" w:firstColumn="1" w:lastColumn="0" w:noHBand="0" w:noVBand="1"/>
      </w:tblPr>
      <w:tblGrid>
        <w:gridCol w:w="896"/>
        <w:gridCol w:w="223"/>
        <w:gridCol w:w="673"/>
        <w:gridCol w:w="712"/>
        <w:gridCol w:w="630"/>
        <w:gridCol w:w="75"/>
        <w:gridCol w:w="645"/>
        <w:gridCol w:w="657"/>
        <w:gridCol w:w="615"/>
        <w:gridCol w:w="1187"/>
        <w:gridCol w:w="2388"/>
      </w:tblGrid>
      <w:tr w:rsidR="00643036" w:rsidRPr="002341CA" w:rsidDel="00D2109D" w:rsidTr="0023022D">
        <w:trPr>
          <w:cantSplit/>
          <w:jc w:val="center"/>
          <w:del w:id="68" w:author="Ericsson LM" w:date="2016-05-16T19:11:00Z"/>
        </w:trPr>
        <w:tc>
          <w:tcPr>
            <w:tcW w:w="1119" w:type="dxa"/>
            <w:gridSpan w:val="2"/>
            <w:tcMar>
              <w:top w:w="0" w:type="dxa"/>
              <w:left w:w="28" w:type="dxa"/>
              <w:bottom w:w="0" w:type="dxa"/>
              <w:right w:w="28" w:type="dxa"/>
            </w:tcMar>
          </w:tcPr>
          <w:p w:rsidR="00643036" w:rsidRPr="002341CA" w:rsidDel="00D2109D" w:rsidRDefault="00643036" w:rsidP="0023022D">
            <w:pPr>
              <w:pStyle w:val="TAC"/>
              <w:rPr>
                <w:del w:id="69" w:author="Ericsson LM" w:date="2016-05-16T19:11:00Z"/>
              </w:rPr>
            </w:pPr>
          </w:p>
        </w:tc>
        <w:tc>
          <w:tcPr>
            <w:tcW w:w="673" w:type="dxa"/>
            <w:tcMar>
              <w:top w:w="0" w:type="dxa"/>
              <w:left w:w="28" w:type="dxa"/>
              <w:bottom w:w="0" w:type="dxa"/>
              <w:right w:w="28" w:type="dxa"/>
            </w:tcMar>
          </w:tcPr>
          <w:p w:rsidR="00643036" w:rsidRPr="002341CA" w:rsidDel="00D2109D" w:rsidRDefault="00643036" w:rsidP="0023022D">
            <w:pPr>
              <w:pStyle w:val="TAC"/>
              <w:rPr>
                <w:del w:id="70" w:author="Ericsson LM" w:date="2016-05-16T19:11:00Z"/>
              </w:rPr>
            </w:pPr>
          </w:p>
        </w:tc>
        <w:tc>
          <w:tcPr>
            <w:tcW w:w="712" w:type="dxa"/>
          </w:tcPr>
          <w:p w:rsidR="00643036" w:rsidRPr="002341CA" w:rsidDel="00D2109D" w:rsidRDefault="00643036" w:rsidP="0023022D">
            <w:pPr>
              <w:pStyle w:val="TAC"/>
              <w:rPr>
                <w:del w:id="71" w:author="Ericsson LM" w:date="2016-05-16T19:11:00Z"/>
              </w:rPr>
            </w:pPr>
          </w:p>
        </w:tc>
        <w:tc>
          <w:tcPr>
            <w:tcW w:w="630" w:type="dxa"/>
            <w:tcMar>
              <w:top w:w="0" w:type="dxa"/>
              <w:left w:w="28" w:type="dxa"/>
              <w:bottom w:w="0" w:type="dxa"/>
              <w:right w:w="28" w:type="dxa"/>
            </w:tcMar>
          </w:tcPr>
          <w:p w:rsidR="00643036" w:rsidRPr="002341CA" w:rsidDel="00D2109D" w:rsidRDefault="00643036" w:rsidP="0023022D">
            <w:pPr>
              <w:pStyle w:val="TAC"/>
              <w:rPr>
                <w:del w:id="72" w:author="Ericsson LM" w:date="2016-05-16T19:11:00Z"/>
              </w:rPr>
            </w:pPr>
            <w:del w:id="73" w:author="Ericsson LM" w:date="2016-05-16T19:11:00Z">
              <w:r w:rsidRPr="002341CA" w:rsidDel="00D2109D">
                <w:delText>Bit</w:delText>
              </w:r>
            </w:del>
          </w:p>
        </w:tc>
        <w:tc>
          <w:tcPr>
            <w:tcW w:w="720" w:type="dxa"/>
            <w:gridSpan w:val="2"/>
            <w:tcMar>
              <w:top w:w="0" w:type="dxa"/>
              <w:left w:w="28" w:type="dxa"/>
              <w:bottom w:w="0" w:type="dxa"/>
              <w:right w:w="28" w:type="dxa"/>
            </w:tcMar>
          </w:tcPr>
          <w:p w:rsidR="00643036" w:rsidRPr="002341CA" w:rsidDel="00D2109D" w:rsidRDefault="00643036" w:rsidP="0023022D">
            <w:pPr>
              <w:pStyle w:val="TAC"/>
              <w:rPr>
                <w:del w:id="74" w:author="Ericsson LM" w:date="2016-05-16T19:11:00Z"/>
              </w:rPr>
            </w:pPr>
          </w:p>
        </w:tc>
        <w:tc>
          <w:tcPr>
            <w:tcW w:w="657" w:type="dxa"/>
            <w:tcMar>
              <w:top w:w="0" w:type="dxa"/>
              <w:left w:w="28" w:type="dxa"/>
              <w:bottom w:w="0" w:type="dxa"/>
              <w:right w:w="28" w:type="dxa"/>
            </w:tcMar>
          </w:tcPr>
          <w:p w:rsidR="00643036" w:rsidRPr="002341CA" w:rsidDel="00D2109D" w:rsidRDefault="00643036" w:rsidP="0023022D">
            <w:pPr>
              <w:pStyle w:val="TAC"/>
              <w:rPr>
                <w:del w:id="75" w:author="Ericsson LM" w:date="2016-05-16T19:11:00Z"/>
              </w:rPr>
            </w:pPr>
          </w:p>
        </w:tc>
        <w:tc>
          <w:tcPr>
            <w:tcW w:w="615" w:type="dxa"/>
            <w:tcMar>
              <w:top w:w="0" w:type="dxa"/>
              <w:left w:w="28" w:type="dxa"/>
              <w:bottom w:w="0" w:type="dxa"/>
              <w:right w:w="28" w:type="dxa"/>
            </w:tcMar>
          </w:tcPr>
          <w:p w:rsidR="00643036" w:rsidRPr="002341CA" w:rsidDel="00D2109D" w:rsidRDefault="00643036" w:rsidP="0023022D">
            <w:pPr>
              <w:pStyle w:val="TAC"/>
              <w:rPr>
                <w:del w:id="76" w:author="Ericsson LM" w:date="2016-05-16T19:11:00Z"/>
              </w:rPr>
            </w:pPr>
          </w:p>
        </w:tc>
        <w:tc>
          <w:tcPr>
            <w:tcW w:w="1187" w:type="dxa"/>
            <w:tcMar>
              <w:top w:w="0" w:type="dxa"/>
              <w:left w:w="28" w:type="dxa"/>
              <w:bottom w:w="0" w:type="dxa"/>
              <w:right w:w="28" w:type="dxa"/>
            </w:tcMar>
          </w:tcPr>
          <w:p w:rsidR="00643036" w:rsidRPr="002341CA" w:rsidDel="00D2109D" w:rsidRDefault="00643036" w:rsidP="0023022D">
            <w:pPr>
              <w:pStyle w:val="TAC"/>
              <w:rPr>
                <w:del w:id="77" w:author="Ericsson LM" w:date="2016-05-16T19:11:00Z"/>
              </w:rPr>
            </w:pPr>
          </w:p>
        </w:tc>
        <w:tc>
          <w:tcPr>
            <w:tcW w:w="2388" w:type="dxa"/>
            <w:tcMar>
              <w:top w:w="0" w:type="dxa"/>
              <w:left w:w="28" w:type="dxa"/>
              <w:bottom w:w="0" w:type="dxa"/>
              <w:right w:w="28" w:type="dxa"/>
            </w:tcMar>
          </w:tcPr>
          <w:p w:rsidR="00643036" w:rsidRPr="002341CA" w:rsidDel="00D2109D" w:rsidRDefault="00643036" w:rsidP="0023022D">
            <w:pPr>
              <w:pStyle w:val="TAC"/>
              <w:rPr>
                <w:del w:id="78" w:author="Ericsson LM" w:date="2016-05-16T19:11:00Z"/>
              </w:rPr>
            </w:pPr>
          </w:p>
        </w:tc>
      </w:tr>
      <w:tr w:rsidR="00643036" w:rsidRPr="002341CA" w:rsidDel="00D2109D" w:rsidTr="0023022D">
        <w:trPr>
          <w:cantSplit/>
          <w:jc w:val="center"/>
          <w:del w:id="79" w:author="Ericsson LM" w:date="2016-05-16T19:11:00Z"/>
        </w:trPr>
        <w:tc>
          <w:tcPr>
            <w:tcW w:w="1119" w:type="dxa"/>
            <w:gridSpan w:val="2"/>
            <w:tcMar>
              <w:top w:w="0" w:type="dxa"/>
              <w:left w:w="28" w:type="dxa"/>
              <w:bottom w:w="0" w:type="dxa"/>
              <w:right w:w="28" w:type="dxa"/>
            </w:tcMar>
            <w:hideMark/>
          </w:tcPr>
          <w:p w:rsidR="00643036" w:rsidRPr="002341CA" w:rsidDel="00D2109D" w:rsidRDefault="00643036" w:rsidP="0023022D">
            <w:pPr>
              <w:pStyle w:val="TAC"/>
              <w:tabs>
                <w:tab w:val="left" w:pos="494"/>
              </w:tabs>
              <w:rPr>
                <w:del w:id="80" w:author="Ericsson LM" w:date="2016-05-16T19:11:00Z"/>
              </w:rPr>
            </w:pPr>
            <w:del w:id="81" w:author="Ericsson LM" w:date="2016-05-16T19:11:00Z">
              <w:r w:rsidRPr="002341CA" w:rsidDel="00D2109D">
                <w:delText>8</w:delText>
              </w:r>
            </w:del>
          </w:p>
        </w:tc>
        <w:tc>
          <w:tcPr>
            <w:tcW w:w="673" w:type="dxa"/>
            <w:tcMar>
              <w:top w:w="0" w:type="dxa"/>
              <w:left w:w="28" w:type="dxa"/>
              <w:bottom w:w="0" w:type="dxa"/>
              <w:right w:w="28" w:type="dxa"/>
            </w:tcMar>
            <w:hideMark/>
          </w:tcPr>
          <w:p w:rsidR="00643036" w:rsidRPr="002341CA" w:rsidDel="00D2109D" w:rsidRDefault="00643036" w:rsidP="0023022D">
            <w:pPr>
              <w:pStyle w:val="TAC"/>
              <w:rPr>
                <w:del w:id="82" w:author="Ericsson LM" w:date="2016-05-16T19:11:00Z"/>
              </w:rPr>
            </w:pPr>
            <w:del w:id="83" w:author="Ericsson LM" w:date="2016-05-16T19:11:00Z">
              <w:r w:rsidRPr="002341CA" w:rsidDel="00D2109D">
                <w:delText>7</w:delText>
              </w:r>
            </w:del>
          </w:p>
        </w:tc>
        <w:tc>
          <w:tcPr>
            <w:tcW w:w="712" w:type="dxa"/>
            <w:hideMark/>
          </w:tcPr>
          <w:p w:rsidR="00643036" w:rsidRPr="002341CA" w:rsidDel="00D2109D" w:rsidRDefault="00643036" w:rsidP="0023022D">
            <w:pPr>
              <w:pStyle w:val="TAC"/>
              <w:rPr>
                <w:del w:id="84" w:author="Ericsson LM" w:date="2016-05-16T19:11:00Z"/>
              </w:rPr>
            </w:pPr>
            <w:del w:id="85" w:author="Ericsson LM" w:date="2016-05-16T19:11:00Z">
              <w:r w:rsidRPr="002341CA" w:rsidDel="00D2109D">
                <w:delText>6</w:delText>
              </w:r>
            </w:del>
          </w:p>
        </w:tc>
        <w:tc>
          <w:tcPr>
            <w:tcW w:w="630" w:type="dxa"/>
            <w:tcMar>
              <w:top w:w="0" w:type="dxa"/>
              <w:left w:w="28" w:type="dxa"/>
              <w:bottom w:w="0" w:type="dxa"/>
              <w:right w:w="28" w:type="dxa"/>
            </w:tcMar>
            <w:hideMark/>
          </w:tcPr>
          <w:p w:rsidR="00643036" w:rsidRPr="002341CA" w:rsidDel="00D2109D" w:rsidRDefault="00643036" w:rsidP="0023022D">
            <w:pPr>
              <w:pStyle w:val="TAC"/>
              <w:rPr>
                <w:del w:id="86" w:author="Ericsson LM" w:date="2016-05-16T19:11:00Z"/>
              </w:rPr>
            </w:pPr>
            <w:del w:id="87" w:author="Ericsson LM" w:date="2016-05-16T19:11:00Z">
              <w:r w:rsidRPr="002341CA" w:rsidDel="00D2109D">
                <w:delText>5</w:delText>
              </w:r>
            </w:del>
          </w:p>
        </w:tc>
        <w:tc>
          <w:tcPr>
            <w:tcW w:w="720" w:type="dxa"/>
            <w:gridSpan w:val="2"/>
            <w:tcMar>
              <w:top w:w="0" w:type="dxa"/>
              <w:left w:w="28" w:type="dxa"/>
              <w:bottom w:w="0" w:type="dxa"/>
              <w:right w:w="28" w:type="dxa"/>
            </w:tcMar>
            <w:hideMark/>
          </w:tcPr>
          <w:p w:rsidR="00643036" w:rsidRPr="002341CA" w:rsidDel="00D2109D" w:rsidRDefault="00643036" w:rsidP="0023022D">
            <w:pPr>
              <w:pStyle w:val="TAC"/>
              <w:rPr>
                <w:del w:id="88" w:author="Ericsson LM" w:date="2016-05-16T19:11:00Z"/>
              </w:rPr>
            </w:pPr>
            <w:del w:id="89" w:author="Ericsson LM" w:date="2016-05-16T19:11:00Z">
              <w:r w:rsidRPr="002341CA" w:rsidDel="00D2109D">
                <w:delText>4</w:delText>
              </w:r>
            </w:del>
          </w:p>
        </w:tc>
        <w:tc>
          <w:tcPr>
            <w:tcW w:w="657" w:type="dxa"/>
            <w:tcMar>
              <w:top w:w="0" w:type="dxa"/>
              <w:left w:w="28" w:type="dxa"/>
              <w:bottom w:w="0" w:type="dxa"/>
              <w:right w:w="28" w:type="dxa"/>
            </w:tcMar>
            <w:hideMark/>
          </w:tcPr>
          <w:p w:rsidR="00643036" w:rsidRPr="002341CA" w:rsidDel="00D2109D" w:rsidRDefault="00643036" w:rsidP="0023022D">
            <w:pPr>
              <w:pStyle w:val="TAC"/>
              <w:rPr>
                <w:del w:id="90" w:author="Ericsson LM" w:date="2016-05-16T19:11:00Z"/>
              </w:rPr>
            </w:pPr>
            <w:del w:id="91" w:author="Ericsson LM" w:date="2016-05-16T19:11:00Z">
              <w:r w:rsidRPr="002341CA" w:rsidDel="00D2109D">
                <w:delText>3</w:delText>
              </w:r>
            </w:del>
          </w:p>
        </w:tc>
        <w:tc>
          <w:tcPr>
            <w:tcW w:w="615" w:type="dxa"/>
            <w:tcMar>
              <w:top w:w="0" w:type="dxa"/>
              <w:left w:w="28" w:type="dxa"/>
              <w:bottom w:w="0" w:type="dxa"/>
              <w:right w:w="28" w:type="dxa"/>
            </w:tcMar>
            <w:hideMark/>
          </w:tcPr>
          <w:p w:rsidR="00643036" w:rsidRPr="002341CA" w:rsidDel="00D2109D" w:rsidRDefault="00643036" w:rsidP="0023022D">
            <w:pPr>
              <w:pStyle w:val="TAC"/>
              <w:rPr>
                <w:del w:id="92" w:author="Ericsson LM" w:date="2016-05-16T19:11:00Z"/>
              </w:rPr>
            </w:pPr>
            <w:del w:id="93" w:author="Ericsson LM" w:date="2016-05-16T19:11:00Z">
              <w:r w:rsidRPr="002341CA" w:rsidDel="00D2109D">
                <w:delText>2</w:delText>
              </w:r>
            </w:del>
          </w:p>
        </w:tc>
        <w:tc>
          <w:tcPr>
            <w:tcW w:w="1187" w:type="dxa"/>
            <w:tcMar>
              <w:top w:w="0" w:type="dxa"/>
              <w:left w:w="28" w:type="dxa"/>
              <w:bottom w:w="0" w:type="dxa"/>
              <w:right w:w="28" w:type="dxa"/>
            </w:tcMar>
            <w:hideMark/>
          </w:tcPr>
          <w:p w:rsidR="00643036" w:rsidRPr="002341CA" w:rsidDel="00D2109D" w:rsidRDefault="00643036" w:rsidP="0023022D">
            <w:pPr>
              <w:pStyle w:val="TAC"/>
              <w:rPr>
                <w:del w:id="94" w:author="Ericsson LM" w:date="2016-05-16T19:11:00Z"/>
              </w:rPr>
            </w:pPr>
            <w:del w:id="95" w:author="Ericsson LM" w:date="2016-05-16T19:11:00Z">
              <w:r w:rsidRPr="002341CA" w:rsidDel="00D2109D">
                <w:delText>1</w:delText>
              </w:r>
            </w:del>
          </w:p>
        </w:tc>
        <w:tc>
          <w:tcPr>
            <w:tcW w:w="2388" w:type="dxa"/>
            <w:tcMar>
              <w:top w:w="0" w:type="dxa"/>
              <w:left w:w="28" w:type="dxa"/>
              <w:bottom w:w="0" w:type="dxa"/>
              <w:right w:w="28" w:type="dxa"/>
            </w:tcMar>
          </w:tcPr>
          <w:p w:rsidR="00643036" w:rsidRPr="002341CA" w:rsidDel="00D2109D" w:rsidRDefault="00643036" w:rsidP="0023022D">
            <w:pPr>
              <w:pStyle w:val="TAC"/>
              <w:rPr>
                <w:del w:id="96" w:author="Ericsson LM" w:date="2016-05-16T19:11:00Z"/>
              </w:rPr>
            </w:pPr>
          </w:p>
        </w:tc>
      </w:tr>
      <w:tr w:rsidR="00643036" w:rsidRPr="002341CA" w:rsidDel="00D2109D" w:rsidTr="0023022D">
        <w:trPr>
          <w:cantSplit/>
          <w:jc w:val="center"/>
          <w:del w:id="97" w:author="Ericsson LM" w:date="2016-05-16T19:11:00Z"/>
        </w:trPr>
        <w:tc>
          <w:tcPr>
            <w:tcW w:w="8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643036" w:rsidRPr="002341CA" w:rsidDel="00D2109D" w:rsidRDefault="00643036" w:rsidP="0023022D">
            <w:pPr>
              <w:pStyle w:val="TAC"/>
              <w:rPr>
                <w:del w:id="98" w:author="Ericsson LM" w:date="2016-05-16T19:11:00Z"/>
              </w:rPr>
            </w:pPr>
            <w:del w:id="99" w:author="Ericsson LM" w:date="2016-05-16T19:11:00Z">
              <w:r w:rsidRPr="002341CA" w:rsidDel="00D2109D">
                <w:delText>PR</w:delText>
              </w:r>
            </w:del>
          </w:p>
        </w:tc>
        <w:tc>
          <w:tcPr>
            <w:tcW w:w="896" w:type="dxa"/>
            <w:gridSpan w:val="2"/>
            <w:tcBorders>
              <w:top w:val="single" w:sz="8" w:space="0" w:color="auto"/>
              <w:left w:val="single" w:sz="8" w:space="0" w:color="auto"/>
              <w:bottom w:val="single" w:sz="8" w:space="0" w:color="auto"/>
              <w:right w:val="single" w:sz="8" w:space="0" w:color="auto"/>
            </w:tcBorders>
          </w:tcPr>
          <w:p w:rsidR="00643036" w:rsidRPr="002341CA" w:rsidDel="00D2109D" w:rsidRDefault="00643036" w:rsidP="0023022D">
            <w:pPr>
              <w:pStyle w:val="TAC"/>
              <w:rPr>
                <w:del w:id="100" w:author="Ericsson LM" w:date="2016-05-16T19:11:00Z"/>
              </w:rPr>
            </w:pPr>
            <w:del w:id="101" w:author="Ericsson LM" w:date="2016-05-16T19:11:00Z">
              <w:r w:rsidRPr="002341CA" w:rsidDel="00D2109D">
                <w:delText>Payload Type</w:delText>
              </w:r>
            </w:del>
          </w:p>
        </w:tc>
        <w:tc>
          <w:tcPr>
            <w:tcW w:w="1417" w:type="dxa"/>
            <w:gridSpan w:val="3"/>
            <w:tcBorders>
              <w:top w:val="single" w:sz="8" w:space="0" w:color="auto"/>
              <w:left w:val="single" w:sz="8" w:space="0" w:color="auto"/>
              <w:bottom w:val="single" w:sz="8" w:space="0" w:color="auto"/>
              <w:right w:val="single" w:sz="8" w:space="0" w:color="auto"/>
            </w:tcBorders>
            <w:hideMark/>
          </w:tcPr>
          <w:p w:rsidR="00643036" w:rsidRPr="002341CA" w:rsidDel="00D2109D" w:rsidRDefault="00643036" w:rsidP="0023022D">
            <w:pPr>
              <w:pStyle w:val="TAC"/>
              <w:rPr>
                <w:del w:id="102" w:author="Ericsson LM" w:date="2016-05-16T19:11:00Z"/>
              </w:rPr>
            </w:pPr>
            <w:del w:id="103" w:author="Ericsson LM" w:date="2016-05-16T19:11:00Z">
              <w:r w:rsidRPr="002341CA" w:rsidDel="00D2109D">
                <w:delText>RRBP</w:delText>
              </w:r>
            </w:del>
          </w:p>
        </w:tc>
        <w:tc>
          <w:tcPr>
            <w:tcW w:w="645" w:type="dxa"/>
            <w:tcBorders>
              <w:top w:val="single" w:sz="8" w:space="0" w:color="auto"/>
              <w:left w:val="single" w:sz="8" w:space="0" w:color="auto"/>
              <w:bottom w:val="single" w:sz="8" w:space="0" w:color="auto"/>
              <w:right w:val="single" w:sz="8" w:space="0" w:color="auto"/>
            </w:tcBorders>
          </w:tcPr>
          <w:p w:rsidR="00643036" w:rsidRPr="002341CA" w:rsidDel="00D2109D" w:rsidRDefault="00643036" w:rsidP="0023022D">
            <w:pPr>
              <w:pStyle w:val="TAC"/>
              <w:rPr>
                <w:del w:id="104" w:author="Ericsson LM" w:date="2016-05-16T19:11:00Z"/>
              </w:rPr>
            </w:pPr>
            <w:del w:id="105" w:author="Ericsson LM" w:date="2016-05-16T19:11:00Z">
              <w:r w:rsidRPr="002341CA" w:rsidDel="00D2109D">
                <w:delText>S/P</w:delText>
              </w:r>
            </w:del>
          </w:p>
        </w:tc>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643036" w:rsidRPr="002341CA" w:rsidDel="00D2109D" w:rsidRDefault="00643036" w:rsidP="0023022D">
            <w:pPr>
              <w:rPr>
                <w:del w:id="106" w:author="Ericsson LM" w:date="2016-05-16T19:11: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643036" w:rsidRPr="002341CA" w:rsidDel="00D2109D" w:rsidRDefault="00643036" w:rsidP="0023022D">
            <w:pPr>
              <w:pStyle w:val="TAC"/>
              <w:rPr>
                <w:del w:id="107" w:author="Ericsson LM" w:date="2016-05-16T19:11:00Z"/>
              </w:rPr>
            </w:pPr>
            <w:del w:id="108" w:author="Ericsson LM" w:date="2016-05-16T19:11:00Z">
              <w:r w:rsidRPr="002341CA" w:rsidDel="00D2109D">
                <w:delText>USF</w:delText>
              </w:r>
            </w:del>
          </w:p>
        </w:tc>
        <w:tc>
          <w:tcPr>
            <w:tcW w:w="118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643036" w:rsidRPr="002341CA" w:rsidDel="00D2109D" w:rsidRDefault="00643036" w:rsidP="0023022D">
            <w:pPr>
              <w:rPr>
                <w:del w:id="109" w:author="Ericsson LM" w:date="2016-05-16T19:11:00Z"/>
              </w:rPr>
            </w:pPr>
          </w:p>
        </w:tc>
        <w:tc>
          <w:tcPr>
            <w:tcW w:w="2388" w:type="dxa"/>
            <w:tcMar>
              <w:top w:w="0" w:type="dxa"/>
              <w:left w:w="28" w:type="dxa"/>
              <w:bottom w:w="0" w:type="dxa"/>
              <w:right w:w="28" w:type="dxa"/>
            </w:tcMar>
            <w:hideMark/>
          </w:tcPr>
          <w:p w:rsidR="00643036" w:rsidRPr="002341CA" w:rsidDel="00D2109D" w:rsidRDefault="00643036" w:rsidP="0023022D">
            <w:pPr>
              <w:pStyle w:val="TAC"/>
              <w:rPr>
                <w:del w:id="110" w:author="Ericsson LM" w:date="2016-05-16T19:11:00Z"/>
              </w:rPr>
            </w:pPr>
            <w:del w:id="111" w:author="Ericsson LM" w:date="2016-05-16T19:11:00Z">
              <w:r w:rsidRPr="002341CA" w:rsidDel="00D2109D">
                <w:delText>MAC header</w:delText>
              </w:r>
            </w:del>
          </w:p>
        </w:tc>
      </w:tr>
      <w:tr w:rsidR="00643036" w:rsidRPr="002341CA" w:rsidDel="00D2109D" w:rsidTr="0023022D">
        <w:trPr>
          <w:cantSplit/>
          <w:jc w:val="center"/>
          <w:del w:id="112" w:author="Ericsson LM" w:date="2016-05-16T19:11:00Z"/>
        </w:trPr>
        <w:tc>
          <w:tcPr>
            <w:tcW w:w="8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643036" w:rsidRPr="002341CA" w:rsidDel="00D2109D" w:rsidRDefault="00643036" w:rsidP="0023022D">
            <w:pPr>
              <w:pStyle w:val="TAC"/>
              <w:rPr>
                <w:del w:id="113" w:author="Ericsson LM" w:date="2016-05-16T19:11:00Z"/>
              </w:rPr>
            </w:pPr>
            <w:del w:id="114" w:author="Ericsson LM" w:date="2016-05-16T19:11:00Z">
              <w:r w:rsidRPr="002341CA" w:rsidDel="00D2109D">
                <w:delText>RBSN</w:delText>
              </w:r>
            </w:del>
          </w:p>
        </w:tc>
        <w:tc>
          <w:tcPr>
            <w:tcW w:w="896" w:type="dxa"/>
            <w:gridSpan w:val="2"/>
            <w:tcBorders>
              <w:top w:val="single" w:sz="8" w:space="0" w:color="auto"/>
              <w:left w:val="single" w:sz="8" w:space="0" w:color="auto"/>
              <w:bottom w:val="single" w:sz="8" w:space="0" w:color="auto"/>
              <w:right w:val="single" w:sz="8" w:space="0" w:color="auto"/>
            </w:tcBorders>
          </w:tcPr>
          <w:p w:rsidR="00643036" w:rsidRPr="002341CA" w:rsidDel="00D2109D" w:rsidRDefault="00643036" w:rsidP="0023022D">
            <w:pPr>
              <w:pStyle w:val="TAC"/>
              <w:rPr>
                <w:del w:id="115" w:author="Ericsson LM" w:date="2016-05-16T19:11:00Z"/>
              </w:rPr>
            </w:pPr>
            <w:del w:id="116" w:author="Ericsson LM" w:date="2016-05-16T19:11:00Z">
              <w:r w:rsidRPr="002341CA" w:rsidDel="00D2109D">
                <w:delText>FS</w:delText>
              </w:r>
            </w:del>
          </w:p>
        </w:tc>
        <w:tc>
          <w:tcPr>
            <w:tcW w:w="3334" w:type="dxa"/>
            <w:gridSpan w:val="6"/>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43036" w:rsidRPr="002341CA" w:rsidDel="00D2109D" w:rsidRDefault="00643036" w:rsidP="0023022D">
            <w:pPr>
              <w:pStyle w:val="TAC"/>
              <w:rPr>
                <w:del w:id="117" w:author="Ericsson LM" w:date="2016-05-16T19:11:00Z"/>
              </w:rPr>
            </w:pPr>
            <w:del w:id="118" w:author="Ericsson LM" w:date="2016-05-16T19:11:00Z">
              <w:r w:rsidRPr="002341CA" w:rsidDel="00D2109D">
                <w:delText>TFI</w:delText>
              </w:r>
            </w:del>
          </w:p>
        </w:tc>
        <w:tc>
          <w:tcPr>
            <w:tcW w:w="118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43036" w:rsidRPr="002341CA" w:rsidDel="00D2109D" w:rsidRDefault="00643036" w:rsidP="0023022D">
            <w:pPr>
              <w:pStyle w:val="TAC"/>
              <w:rPr>
                <w:del w:id="119" w:author="Ericsson LM" w:date="2016-05-16T19:11:00Z"/>
              </w:rPr>
            </w:pPr>
            <w:del w:id="120" w:author="Ericsson LM" w:date="2016-05-16T19:11:00Z">
              <w:r w:rsidRPr="002341CA" w:rsidDel="00D2109D">
                <w:delText>PRe</w:delText>
              </w:r>
            </w:del>
          </w:p>
        </w:tc>
        <w:tc>
          <w:tcPr>
            <w:tcW w:w="2388" w:type="dxa"/>
            <w:tcMar>
              <w:top w:w="0" w:type="dxa"/>
              <w:left w:w="28" w:type="dxa"/>
              <w:bottom w:w="0" w:type="dxa"/>
              <w:right w:w="28" w:type="dxa"/>
            </w:tcMar>
            <w:hideMark/>
          </w:tcPr>
          <w:p w:rsidR="00643036" w:rsidRPr="002341CA" w:rsidDel="00D2109D" w:rsidRDefault="00643036" w:rsidP="0023022D">
            <w:pPr>
              <w:pStyle w:val="TAC"/>
              <w:rPr>
                <w:del w:id="121" w:author="Ericsson LM" w:date="2016-05-16T19:11:00Z"/>
              </w:rPr>
            </w:pPr>
            <w:del w:id="122" w:author="Ericsson LM" w:date="2016-05-16T19:11:00Z">
              <w:r w:rsidRPr="002341CA" w:rsidDel="00D2109D">
                <w:delText>Octet 1 (optional)</w:delText>
              </w:r>
            </w:del>
          </w:p>
        </w:tc>
      </w:tr>
      <w:tr w:rsidR="00643036" w:rsidRPr="002341CA" w:rsidDel="00D2109D" w:rsidTr="0023022D">
        <w:trPr>
          <w:cantSplit/>
          <w:jc w:val="center"/>
          <w:del w:id="123" w:author="Ericsson LM" w:date="2016-05-16T19:11:00Z"/>
        </w:trPr>
        <w:tc>
          <w:tcPr>
            <w:tcW w:w="6313" w:type="dxa"/>
            <w:gridSpan w:val="10"/>
            <w:tcBorders>
              <w:top w:val="single" w:sz="8" w:space="0" w:color="auto"/>
              <w:left w:val="single" w:sz="8" w:space="0" w:color="auto"/>
              <w:bottom w:val="nil"/>
              <w:right w:val="single" w:sz="8" w:space="0" w:color="auto"/>
            </w:tcBorders>
            <w:tcMar>
              <w:top w:w="0" w:type="dxa"/>
              <w:left w:w="28" w:type="dxa"/>
              <w:bottom w:w="0" w:type="dxa"/>
              <w:right w:w="28" w:type="dxa"/>
            </w:tcMar>
          </w:tcPr>
          <w:p w:rsidR="00643036" w:rsidRPr="002341CA" w:rsidDel="00D2109D" w:rsidRDefault="00643036" w:rsidP="0023022D">
            <w:pPr>
              <w:rPr>
                <w:del w:id="124" w:author="Ericsson LM" w:date="2016-05-16T19:11: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643036" w:rsidRPr="002341CA" w:rsidDel="00D2109D" w:rsidRDefault="00643036" w:rsidP="0023022D">
            <w:pPr>
              <w:pStyle w:val="TAC"/>
              <w:rPr>
                <w:del w:id="125" w:author="Ericsson LM" w:date="2016-05-16T19:11:00Z"/>
              </w:rPr>
            </w:pPr>
            <w:del w:id="126" w:author="Ericsson LM" w:date="2016-05-16T19:11:00Z">
              <w:r w:rsidRPr="002341CA" w:rsidDel="00D2109D">
                <w:delText>Octet 2</w:delText>
              </w:r>
            </w:del>
          </w:p>
        </w:tc>
      </w:tr>
      <w:tr w:rsidR="00643036" w:rsidRPr="002341CA" w:rsidDel="00D2109D" w:rsidTr="0023022D">
        <w:trPr>
          <w:cantSplit/>
          <w:jc w:val="center"/>
          <w:del w:id="127" w:author="Ericsson LM" w:date="2016-05-16T19:11:00Z"/>
        </w:trPr>
        <w:tc>
          <w:tcPr>
            <w:tcW w:w="6313" w:type="dxa"/>
            <w:gridSpan w:val="10"/>
            <w:tcBorders>
              <w:top w:val="nil"/>
              <w:left w:val="single" w:sz="8" w:space="0" w:color="auto"/>
              <w:bottom w:val="nil"/>
              <w:right w:val="single" w:sz="8" w:space="0" w:color="auto"/>
            </w:tcBorders>
            <w:tcMar>
              <w:top w:w="0" w:type="dxa"/>
              <w:left w:w="28" w:type="dxa"/>
              <w:bottom w:w="0" w:type="dxa"/>
              <w:right w:w="28" w:type="dxa"/>
            </w:tcMar>
            <w:hideMark/>
          </w:tcPr>
          <w:p w:rsidR="00643036" w:rsidRPr="002341CA" w:rsidDel="00D2109D" w:rsidRDefault="00643036" w:rsidP="0023022D">
            <w:pPr>
              <w:jc w:val="center"/>
              <w:rPr>
                <w:del w:id="128" w:author="Ericsson LM" w:date="2016-05-16T19:11:00Z"/>
              </w:rPr>
            </w:pPr>
            <w:del w:id="129" w:author="Ericsson LM" w:date="2016-05-16T19:11:00Z">
              <w:r w:rsidRPr="002341CA" w:rsidDel="00D2109D">
                <w:delText>Control Message Contents</w:delText>
              </w:r>
            </w:del>
          </w:p>
        </w:tc>
        <w:tc>
          <w:tcPr>
            <w:tcW w:w="2388" w:type="dxa"/>
            <w:tcBorders>
              <w:top w:val="nil"/>
              <w:left w:val="single" w:sz="8" w:space="0" w:color="auto"/>
              <w:bottom w:val="nil"/>
              <w:right w:val="nil"/>
            </w:tcBorders>
            <w:tcMar>
              <w:top w:w="0" w:type="dxa"/>
              <w:left w:w="28" w:type="dxa"/>
              <w:bottom w:w="0" w:type="dxa"/>
              <w:right w:w="28" w:type="dxa"/>
            </w:tcMar>
            <w:hideMark/>
          </w:tcPr>
          <w:p w:rsidR="00643036" w:rsidRPr="002341CA" w:rsidDel="00D2109D" w:rsidRDefault="00643036" w:rsidP="0023022D">
            <w:pPr>
              <w:pStyle w:val="TAC"/>
              <w:rPr>
                <w:del w:id="130" w:author="Ericsson LM" w:date="2016-05-16T19:11:00Z"/>
                <w:rFonts w:cs="Arial"/>
                <w:szCs w:val="18"/>
              </w:rPr>
            </w:pPr>
            <w:del w:id="131" w:author="Ericsson LM" w:date="2016-05-16T19:11:00Z">
              <w:r w:rsidRPr="002341CA" w:rsidDel="00D2109D">
                <w:delText>…</w:delText>
              </w:r>
            </w:del>
          </w:p>
        </w:tc>
      </w:tr>
      <w:tr w:rsidR="00643036" w:rsidRPr="002341CA" w:rsidDel="00D2109D" w:rsidTr="0023022D">
        <w:trPr>
          <w:cantSplit/>
          <w:jc w:val="center"/>
          <w:del w:id="132" w:author="Ericsson LM" w:date="2016-05-16T19:11:00Z"/>
        </w:trPr>
        <w:tc>
          <w:tcPr>
            <w:tcW w:w="6313" w:type="dxa"/>
            <w:gridSpan w:val="10"/>
            <w:tcBorders>
              <w:top w:val="nil"/>
              <w:left w:val="single" w:sz="8" w:space="0" w:color="auto"/>
              <w:bottom w:val="single" w:sz="8" w:space="0" w:color="auto"/>
              <w:right w:val="single" w:sz="8" w:space="0" w:color="auto"/>
            </w:tcBorders>
            <w:tcMar>
              <w:top w:w="0" w:type="dxa"/>
              <w:left w:w="28" w:type="dxa"/>
              <w:bottom w:w="0" w:type="dxa"/>
              <w:right w:w="28" w:type="dxa"/>
            </w:tcMar>
          </w:tcPr>
          <w:p w:rsidR="00643036" w:rsidRPr="002341CA" w:rsidDel="00D2109D" w:rsidRDefault="00643036" w:rsidP="0023022D">
            <w:pPr>
              <w:rPr>
                <w:del w:id="133" w:author="Ericsson LM" w:date="2016-05-16T19:11: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643036" w:rsidRPr="002341CA" w:rsidDel="00D2109D" w:rsidRDefault="00643036" w:rsidP="0023022D">
            <w:pPr>
              <w:pStyle w:val="TAC"/>
              <w:rPr>
                <w:del w:id="134" w:author="Ericsson LM" w:date="2016-05-16T19:11:00Z"/>
              </w:rPr>
            </w:pPr>
            <w:del w:id="135" w:author="Ericsson LM" w:date="2016-05-16T19:11:00Z">
              <w:r w:rsidRPr="002341CA" w:rsidDel="00D2109D">
                <w:delText>Octet 10</w:delText>
              </w:r>
            </w:del>
          </w:p>
        </w:tc>
      </w:tr>
    </w:tbl>
    <w:p w:rsidR="00D2109D" w:rsidRPr="002341CA" w:rsidRDefault="00D2109D" w:rsidP="00D2109D">
      <w:pPr>
        <w:pStyle w:val="NF"/>
        <w:rPr>
          <w:ins w:id="136" w:author="Ericsson LM" w:date="2016-05-16T19:13:00Z"/>
          <w:rFonts w:cs="Arial"/>
          <w:szCs w:val="18"/>
        </w:rPr>
      </w:pPr>
    </w:p>
    <w:tbl>
      <w:tblPr>
        <w:tblW w:w="0" w:type="auto"/>
        <w:jc w:val="center"/>
        <w:tblInd w:w="681" w:type="dxa"/>
        <w:tblCellMar>
          <w:left w:w="0" w:type="dxa"/>
          <w:right w:w="0" w:type="dxa"/>
        </w:tblCellMar>
        <w:tblLook w:val="04A0" w:firstRow="1" w:lastRow="0" w:firstColumn="1" w:lastColumn="0" w:noHBand="0" w:noVBand="1"/>
      </w:tblPr>
      <w:tblGrid>
        <w:gridCol w:w="657"/>
        <w:gridCol w:w="615"/>
        <w:gridCol w:w="691"/>
      </w:tblGrid>
      <w:tr w:rsidR="00D2109D" w:rsidRPr="002341CA" w:rsidTr="00E85080">
        <w:trPr>
          <w:cantSplit/>
          <w:jc w:val="center"/>
          <w:ins w:id="137" w:author="Ericsson LM" w:date="2016-05-16T19:13:00Z"/>
        </w:trPr>
        <w:tc>
          <w:tcPr>
            <w:tcW w:w="1963" w:type="dxa"/>
            <w:gridSpan w:val="3"/>
            <w:tcMar>
              <w:top w:w="0" w:type="dxa"/>
              <w:left w:w="28" w:type="dxa"/>
              <w:bottom w:w="0" w:type="dxa"/>
              <w:right w:w="28" w:type="dxa"/>
            </w:tcMar>
          </w:tcPr>
          <w:p w:rsidR="00D2109D" w:rsidRPr="002341CA" w:rsidRDefault="00D2109D" w:rsidP="00E85080">
            <w:pPr>
              <w:pStyle w:val="TAC"/>
              <w:rPr>
                <w:ins w:id="138" w:author="Ericsson LM" w:date="2016-05-16T19:13:00Z"/>
              </w:rPr>
            </w:pPr>
            <w:ins w:id="139" w:author="Ericsson LM" w:date="2016-05-16T19:13:00Z">
              <w:r w:rsidRPr="002341CA">
                <w:t>Bit</w:t>
              </w:r>
            </w:ins>
          </w:p>
        </w:tc>
      </w:tr>
      <w:tr w:rsidR="00D2109D" w:rsidRPr="002341CA" w:rsidTr="00E85080">
        <w:trPr>
          <w:cantSplit/>
          <w:jc w:val="center"/>
          <w:ins w:id="140" w:author="Ericsson LM" w:date="2016-05-16T19:13:00Z"/>
        </w:trPr>
        <w:tc>
          <w:tcPr>
            <w:tcW w:w="657" w:type="dxa"/>
            <w:tcMar>
              <w:top w:w="0" w:type="dxa"/>
              <w:left w:w="28" w:type="dxa"/>
              <w:bottom w:w="0" w:type="dxa"/>
              <w:right w:w="28" w:type="dxa"/>
            </w:tcMar>
            <w:hideMark/>
          </w:tcPr>
          <w:p w:rsidR="00D2109D" w:rsidRPr="002341CA" w:rsidRDefault="00D2109D" w:rsidP="00E85080">
            <w:pPr>
              <w:pStyle w:val="TAC"/>
              <w:rPr>
                <w:ins w:id="141" w:author="Ericsson LM" w:date="2016-05-16T19:13:00Z"/>
              </w:rPr>
            </w:pPr>
            <w:ins w:id="142" w:author="Ericsson LM" w:date="2016-05-16T19:13:00Z">
              <w:r w:rsidRPr="002341CA">
                <w:t>3</w:t>
              </w:r>
            </w:ins>
          </w:p>
        </w:tc>
        <w:tc>
          <w:tcPr>
            <w:tcW w:w="615" w:type="dxa"/>
            <w:tcMar>
              <w:top w:w="0" w:type="dxa"/>
              <w:left w:w="28" w:type="dxa"/>
              <w:bottom w:w="0" w:type="dxa"/>
              <w:right w:w="28" w:type="dxa"/>
            </w:tcMar>
            <w:hideMark/>
          </w:tcPr>
          <w:p w:rsidR="00D2109D" w:rsidRPr="002341CA" w:rsidRDefault="00D2109D" w:rsidP="00E85080">
            <w:pPr>
              <w:pStyle w:val="TAC"/>
              <w:rPr>
                <w:ins w:id="143" w:author="Ericsson LM" w:date="2016-05-16T19:13:00Z"/>
              </w:rPr>
            </w:pPr>
            <w:ins w:id="144" w:author="Ericsson LM" w:date="2016-05-16T19:13:00Z">
              <w:r w:rsidRPr="002341CA">
                <w:t>2</w:t>
              </w:r>
            </w:ins>
          </w:p>
        </w:tc>
        <w:tc>
          <w:tcPr>
            <w:tcW w:w="691" w:type="dxa"/>
            <w:tcMar>
              <w:top w:w="0" w:type="dxa"/>
              <w:left w:w="28" w:type="dxa"/>
              <w:bottom w:w="0" w:type="dxa"/>
              <w:right w:w="28" w:type="dxa"/>
            </w:tcMar>
            <w:hideMark/>
          </w:tcPr>
          <w:p w:rsidR="00D2109D" w:rsidRPr="002341CA" w:rsidRDefault="00D2109D" w:rsidP="00E85080">
            <w:pPr>
              <w:pStyle w:val="TAC"/>
              <w:rPr>
                <w:ins w:id="145" w:author="Ericsson LM" w:date="2016-05-16T19:13:00Z"/>
              </w:rPr>
            </w:pPr>
            <w:ins w:id="146" w:author="Ericsson LM" w:date="2016-05-16T19:13:00Z">
              <w:r w:rsidRPr="002341CA">
                <w:t>1</w:t>
              </w:r>
            </w:ins>
          </w:p>
        </w:tc>
      </w:tr>
      <w:tr w:rsidR="00D2109D" w:rsidRPr="002341CA" w:rsidTr="00E85080">
        <w:trPr>
          <w:cantSplit/>
          <w:jc w:val="center"/>
          <w:ins w:id="147" w:author="Ericsson LM" w:date="2016-05-16T19:13:00Z"/>
        </w:trPr>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D2109D" w:rsidRPr="002341CA" w:rsidRDefault="00D2109D" w:rsidP="00E85080">
            <w:pPr>
              <w:rPr>
                <w:ins w:id="148" w:author="Ericsson LM" w:date="2016-05-16T19:13: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D2109D" w:rsidRPr="002341CA" w:rsidRDefault="00D2109D" w:rsidP="00E85080">
            <w:pPr>
              <w:pStyle w:val="TAC"/>
              <w:rPr>
                <w:ins w:id="149" w:author="Ericsson LM" w:date="2016-05-16T19:13:00Z"/>
              </w:rPr>
            </w:pPr>
            <w:ins w:id="150" w:author="Ericsson LM" w:date="2016-05-16T19:13:00Z">
              <w:r w:rsidRPr="002341CA">
                <w:t>USF</w:t>
              </w:r>
            </w:ins>
          </w:p>
        </w:tc>
        <w:tc>
          <w:tcPr>
            <w:tcW w:w="69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D2109D" w:rsidRPr="002341CA" w:rsidRDefault="00D2109D" w:rsidP="00E85080">
            <w:pPr>
              <w:rPr>
                <w:ins w:id="151" w:author="Ericsson LM" w:date="2016-05-16T19:13:00Z"/>
              </w:rPr>
            </w:pPr>
          </w:p>
        </w:tc>
      </w:tr>
    </w:tbl>
    <w:p w:rsidR="00D2109D" w:rsidRPr="002341CA" w:rsidRDefault="00D2109D" w:rsidP="00D2109D">
      <w:pPr>
        <w:pStyle w:val="NF"/>
        <w:ind w:left="0" w:firstLine="0"/>
        <w:rPr>
          <w:ins w:id="152" w:author="Ericsson LM" w:date="2016-05-16T19:13:00Z"/>
          <w:rFonts w:cs="Arial"/>
          <w:szCs w:val="18"/>
        </w:rPr>
      </w:pPr>
    </w:p>
    <w:p w:rsidR="00D2109D" w:rsidRPr="002341CA" w:rsidRDefault="00D2109D" w:rsidP="00D2109D">
      <w:pPr>
        <w:pStyle w:val="NF"/>
        <w:rPr>
          <w:ins w:id="153" w:author="Ericsson LM" w:date="2016-05-16T19:13:00Z"/>
          <w:rFonts w:cs="Arial"/>
          <w:szCs w:val="18"/>
        </w:rPr>
      </w:pPr>
    </w:p>
    <w:tbl>
      <w:tblPr>
        <w:tblW w:w="0" w:type="auto"/>
        <w:jc w:val="center"/>
        <w:tblInd w:w="681" w:type="dxa"/>
        <w:tblCellMar>
          <w:left w:w="0" w:type="dxa"/>
          <w:right w:w="0" w:type="dxa"/>
        </w:tblCellMar>
        <w:tblLook w:val="04A0" w:firstRow="1" w:lastRow="0" w:firstColumn="1" w:lastColumn="0" w:noHBand="0" w:noVBand="1"/>
      </w:tblPr>
      <w:tblGrid>
        <w:gridCol w:w="824"/>
        <w:gridCol w:w="295"/>
        <w:gridCol w:w="556"/>
        <w:gridCol w:w="710"/>
        <w:gridCol w:w="755"/>
        <w:gridCol w:w="79"/>
        <w:gridCol w:w="872"/>
        <w:gridCol w:w="562"/>
        <w:gridCol w:w="853"/>
        <w:gridCol w:w="843"/>
        <w:gridCol w:w="2388"/>
      </w:tblGrid>
      <w:tr w:rsidR="00D2109D" w:rsidRPr="002341CA" w:rsidTr="00E85080">
        <w:trPr>
          <w:cantSplit/>
          <w:jc w:val="center"/>
          <w:ins w:id="154" w:author="Ericsson LM" w:date="2016-05-16T19:13:00Z"/>
        </w:trPr>
        <w:tc>
          <w:tcPr>
            <w:tcW w:w="1119" w:type="dxa"/>
            <w:gridSpan w:val="2"/>
            <w:tcMar>
              <w:top w:w="0" w:type="dxa"/>
              <w:left w:w="28" w:type="dxa"/>
              <w:bottom w:w="0" w:type="dxa"/>
              <w:right w:w="28" w:type="dxa"/>
            </w:tcMar>
          </w:tcPr>
          <w:p w:rsidR="00D2109D" w:rsidRPr="002341CA" w:rsidRDefault="00D2109D" w:rsidP="00E85080">
            <w:pPr>
              <w:pStyle w:val="TAC"/>
              <w:rPr>
                <w:ins w:id="155" w:author="Ericsson LM" w:date="2016-05-16T19:13:00Z"/>
              </w:rPr>
            </w:pPr>
          </w:p>
        </w:tc>
        <w:tc>
          <w:tcPr>
            <w:tcW w:w="556" w:type="dxa"/>
            <w:tcMar>
              <w:top w:w="0" w:type="dxa"/>
              <w:left w:w="28" w:type="dxa"/>
              <w:bottom w:w="0" w:type="dxa"/>
              <w:right w:w="28" w:type="dxa"/>
            </w:tcMar>
          </w:tcPr>
          <w:p w:rsidR="00D2109D" w:rsidRPr="002341CA" w:rsidRDefault="00D2109D" w:rsidP="00E85080">
            <w:pPr>
              <w:pStyle w:val="TAC"/>
              <w:rPr>
                <w:ins w:id="156" w:author="Ericsson LM" w:date="2016-05-16T19:13:00Z"/>
              </w:rPr>
            </w:pPr>
          </w:p>
        </w:tc>
        <w:tc>
          <w:tcPr>
            <w:tcW w:w="710" w:type="dxa"/>
          </w:tcPr>
          <w:p w:rsidR="00D2109D" w:rsidRPr="002341CA" w:rsidRDefault="00D2109D" w:rsidP="00E85080">
            <w:pPr>
              <w:pStyle w:val="TAC"/>
              <w:rPr>
                <w:ins w:id="157" w:author="Ericsson LM" w:date="2016-05-16T19:13:00Z"/>
              </w:rPr>
            </w:pPr>
          </w:p>
        </w:tc>
        <w:tc>
          <w:tcPr>
            <w:tcW w:w="755" w:type="dxa"/>
            <w:tcMar>
              <w:top w:w="0" w:type="dxa"/>
              <w:left w:w="28" w:type="dxa"/>
              <w:bottom w:w="0" w:type="dxa"/>
              <w:right w:w="28" w:type="dxa"/>
            </w:tcMar>
          </w:tcPr>
          <w:p w:rsidR="00D2109D" w:rsidRPr="002341CA" w:rsidRDefault="00D2109D" w:rsidP="00E85080">
            <w:pPr>
              <w:pStyle w:val="TAC"/>
              <w:rPr>
                <w:ins w:id="158" w:author="Ericsson LM" w:date="2016-05-16T19:13:00Z"/>
              </w:rPr>
            </w:pPr>
            <w:ins w:id="159" w:author="Ericsson LM" w:date="2016-05-16T19:13:00Z">
              <w:r w:rsidRPr="002341CA">
                <w:t>Bit</w:t>
              </w:r>
            </w:ins>
          </w:p>
        </w:tc>
        <w:tc>
          <w:tcPr>
            <w:tcW w:w="951" w:type="dxa"/>
            <w:gridSpan w:val="2"/>
            <w:tcMar>
              <w:top w:w="0" w:type="dxa"/>
              <w:left w:w="28" w:type="dxa"/>
              <w:bottom w:w="0" w:type="dxa"/>
              <w:right w:w="28" w:type="dxa"/>
            </w:tcMar>
          </w:tcPr>
          <w:p w:rsidR="00D2109D" w:rsidRPr="002341CA" w:rsidRDefault="00D2109D" w:rsidP="00E85080">
            <w:pPr>
              <w:pStyle w:val="TAC"/>
              <w:rPr>
                <w:ins w:id="160" w:author="Ericsson LM" w:date="2016-05-16T19:13:00Z"/>
              </w:rPr>
            </w:pPr>
          </w:p>
        </w:tc>
        <w:tc>
          <w:tcPr>
            <w:tcW w:w="562" w:type="dxa"/>
            <w:tcMar>
              <w:top w:w="0" w:type="dxa"/>
              <w:left w:w="28" w:type="dxa"/>
              <w:bottom w:w="0" w:type="dxa"/>
              <w:right w:w="28" w:type="dxa"/>
            </w:tcMar>
          </w:tcPr>
          <w:p w:rsidR="00D2109D" w:rsidRPr="002341CA" w:rsidRDefault="00D2109D" w:rsidP="00E85080">
            <w:pPr>
              <w:pStyle w:val="TAC"/>
              <w:rPr>
                <w:ins w:id="161" w:author="Ericsson LM" w:date="2016-05-16T19:13:00Z"/>
              </w:rPr>
            </w:pPr>
          </w:p>
        </w:tc>
        <w:tc>
          <w:tcPr>
            <w:tcW w:w="853" w:type="dxa"/>
            <w:tcMar>
              <w:top w:w="0" w:type="dxa"/>
              <w:left w:w="28" w:type="dxa"/>
              <w:bottom w:w="0" w:type="dxa"/>
              <w:right w:w="28" w:type="dxa"/>
            </w:tcMar>
          </w:tcPr>
          <w:p w:rsidR="00D2109D" w:rsidRPr="002341CA" w:rsidRDefault="00D2109D" w:rsidP="00E85080">
            <w:pPr>
              <w:pStyle w:val="TAC"/>
              <w:rPr>
                <w:ins w:id="162" w:author="Ericsson LM" w:date="2016-05-16T19:13:00Z"/>
              </w:rPr>
            </w:pPr>
          </w:p>
        </w:tc>
        <w:tc>
          <w:tcPr>
            <w:tcW w:w="843" w:type="dxa"/>
            <w:tcMar>
              <w:top w:w="0" w:type="dxa"/>
              <w:left w:w="28" w:type="dxa"/>
              <w:bottom w:w="0" w:type="dxa"/>
              <w:right w:w="28" w:type="dxa"/>
            </w:tcMar>
          </w:tcPr>
          <w:p w:rsidR="00D2109D" w:rsidRPr="002341CA" w:rsidRDefault="00D2109D" w:rsidP="00E85080">
            <w:pPr>
              <w:pStyle w:val="TAC"/>
              <w:rPr>
                <w:ins w:id="163" w:author="Ericsson LM" w:date="2016-05-16T19:13:00Z"/>
              </w:rPr>
            </w:pPr>
          </w:p>
        </w:tc>
        <w:tc>
          <w:tcPr>
            <w:tcW w:w="2388" w:type="dxa"/>
            <w:tcMar>
              <w:top w:w="0" w:type="dxa"/>
              <w:left w:w="28" w:type="dxa"/>
              <w:bottom w:w="0" w:type="dxa"/>
              <w:right w:w="28" w:type="dxa"/>
            </w:tcMar>
          </w:tcPr>
          <w:p w:rsidR="00D2109D" w:rsidRPr="002341CA" w:rsidRDefault="00D2109D" w:rsidP="00E85080">
            <w:pPr>
              <w:pStyle w:val="TAC"/>
              <w:rPr>
                <w:ins w:id="164" w:author="Ericsson LM" w:date="2016-05-16T19:13:00Z"/>
              </w:rPr>
            </w:pPr>
          </w:p>
        </w:tc>
      </w:tr>
      <w:tr w:rsidR="00D2109D" w:rsidRPr="002341CA" w:rsidTr="00E85080">
        <w:trPr>
          <w:cantSplit/>
          <w:jc w:val="center"/>
          <w:ins w:id="165" w:author="Ericsson LM" w:date="2016-05-16T19:13:00Z"/>
        </w:trPr>
        <w:tc>
          <w:tcPr>
            <w:tcW w:w="1119" w:type="dxa"/>
            <w:gridSpan w:val="2"/>
            <w:tcBorders>
              <w:bottom w:val="single" w:sz="4" w:space="0" w:color="auto"/>
            </w:tcBorders>
            <w:tcMar>
              <w:top w:w="0" w:type="dxa"/>
              <w:left w:w="28" w:type="dxa"/>
              <w:bottom w:w="0" w:type="dxa"/>
              <w:right w:w="28" w:type="dxa"/>
            </w:tcMar>
            <w:hideMark/>
          </w:tcPr>
          <w:p w:rsidR="00D2109D" w:rsidRPr="002341CA" w:rsidRDefault="00D2109D" w:rsidP="00E85080">
            <w:pPr>
              <w:pStyle w:val="TAC"/>
              <w:tabs>
                <w:tab w:val="left" w:pos="494"/>
              </w:tabs>
              <w:rPr>
                <w:ins w:id="166" w:author="Ericsson LM" w:date="2016-05-16T19:13:00Z"/>
              </w:rPr>
            </w:pPr>
            <w:ins w:id="167" w:author="Ericsson LM" w:date="2016-05-16T19:13:00Z">
              <w:r w:rsidRPr="002341CA">
                <w:t>8</w:t>
              </w:r>
            </w:ins>
          </w:p>
        </w:tc>
        <w:tc>
          <w:tcPr>
            <w:tcW w:w="556"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68" w:author="Ericsson LM" w:date="2016-05-16T19:13:00Z"/>
              </w:rPr>
            </w:pPr>
            <w:ins w:id="169" w:author="Ericsson LM" w:date="2016-05-16T19:13:00Z">
              <w:r w:rsidRPr="002341CA">
                <w:t>7</w:t>
              </w:r>
            </w:ins>
          </w:p>
        </w:tc>
        <w:tc>
          <w:tcPr>
            <w:tcW w:w="710" w:type="dxa"/>
            <w:tcBorders>
              <w:bottom w:val="single" w:sz="4" w:space="0" w:color="auto"/>
            </w:tcBorders>
            <w:hideMark/>
          </w:tcPr>
          <w:p w:rsidR="00D2109D" w:rsidRPr="002341CA" w:rsidRDefault="00D2109D" w:rsidP="00E85080">
            <w:pPr>
              <w:pStyle w:val="TAC"/>
              <w:rPr>
                <w:ins w:id="170" w:author="Ericsson LM" w:date="2016-05-16T19:13:00Z"/>
              </w:rPr>
            </w:pPr>
            <w:ins w:id="171" w:author="Ericsson LM" w:date="2016-05-16T19:13:00Z">
              <w:r w:rsidRPr="002341CA">
                <w:t>6</w:t>
              </w:r>
            </w:ins>
          </w:p>
        </w:tc>
        <w:tc>
          <w:tcPr>
            <w:tcW w:w="755"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72" w:author="Ericsson LM" w:date="2016-05-16T19:13:00Z"/>
              </w:rPr>
            </w:pPr>
            <w:ins w:id="173" w:author="Ericsson LM" w:date="2016-05-16T19:13:00Z">
              <w:r w:rsidRPr="002341CA">
                <w:t>5</w:t>
              </w:r>
            </w:ins>
          </w:p>
        </w:tc>
        <w:tc>
          <w:tcPr>
            <w:tcW w:w="951" w:type="dxa"/>
            <w:gridSpan w:val="2"/>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74" w:author="Ericsson LM" w:date="2016-05-16T19:13:00Z"/>
              </w:rPr>
            </w:pPr>
            <w:ins w:id="175" w:author="Ericsson LM" w:date="2016-05-16T19:13:00Z">
              <w:r w:rsidRPr="002341CA">
                <w:t>4</w:t>
              </w:r>
            </w:ins>
          </w:p>
        </w:tc>
        <w:tc>
          <w:tcPr>
            <w:tcW w:w="562"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76" w:author="Ericsson LM" w:date="2016-05-16T19:13:00Z"/>
              </w:rPr>
            </w:pPr>
            <w:ins w:id="177" w:author="Ericsson LM" w:date="2016-05-16T19:13:00Z">
              <w:r w:rsidRPr="002341CA">
                <w:t>3</w:t>
              </w:r>
            </w:ins>
          </w:p>
        </w:tc>
        <w:tc>
          <w:tcPr>
            <w:tcW w:w="853"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78" w:author="Ericsson LM" w:date="2016-05-16T19:13:00Z"/>
              </w:rPr>
            </w:pPr>
            <w:ins w:id="179" w:author="Ericsson LM" w:date="2016-05-16T19:13:00Z">
              <w:r w:rsidRPr="002341CA">
                <w:t>2</w:t>
              </w:r>
            </w:ins>
          </w:p>
        </w:tc>
        <w:tc>
          <w:tcPr>
            <w:tcW w:w="843" w:type="dxa"/>
            <w:tcBorders>
              <w:bottom w:val="single" w:sz="4" w:space="0" w:color="auto"/>
            </w:tcBorders>
            <w:tcMar>
              <w:top w:w="0" w:type="dxa"/>
              <w:left w:w="28" w:type="dxa"/>
              <w:bottom w:w="0" w:type="dxa"/>
              <w:right w:w="28" w:type="dxa"/>
            </w:tcMar>
            <w:hideMark/>
          </w:tcPr>
          <w:p w:rsidR="00D2109D" w:rsidRPr="002341CA" w:rsidRDefault="00D2109D" w:rsidP="00E85080">
            <w:pPr>
              <w:pStyle w:val="TAC"/>
              <w:rPr>
                <w:ins w:id="180" w:author="Ericsson LM" w:date="2016-05-16T19:13:00Z"/>
              </w:rPr>
            </w:pPr>
            <w:ins w:id="181" w:author="Ericsson LM" w:date="2016-05-16T19:13:00Z">
              <w:r w:rsidRPr="002341CA">
                <w:t>1</w:t>
              </w:r>
            </w:ins>
          </w:p>
        </w:tc>
        <w:tc>
          <w:tcPr>
            <w:tcW w:w="2388" w:type="dxa"/>
            <w:tcMar>
              <w:top w:w="0" w:type="dxa"/>
              <w:left w:w="28" w:type="dxa"/>
              <w:bottom w:w="0" w:type="dxa"/>
              <w:right w:w="28" w:type="dxa"/>
            </w:tcMar>
          </w:tcPr>
          <w:p w:rsidR="00D2109D" w:rsidRPr="002341CA" w:rsidRDefault="00D2109D" w:rsidP="00E85080">
            <w:pPr>
              <w:pStyle w:val="TAC"/>
              <w:rPr>
                <w:ins w:id="182" w:author="Ericsson LM" w:date="2016-05-16T19:13:00Z"/>
              </w:rPr>
            </w:pPr>
          </w:p>
        </w:tc>
      </w:tr>
      <w:tr w:rsidR="00D2109D" w:rsidRPr="002341CA" w:rsidTr="00E85080">
        <w:trPr>
          <w:cantSplit/>
          <w:jc w:val="center"/>
          <w:ins w:id="183" w:author="Ericsson LM" w:date="2016-05-16T19:13:00Z"/>
        </w:trPr>
        <w:tc>
          <w:tcPr>
            <w:tcW w:w="82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2109D" w:rsidRPr="002341CA" w:rsidRDefault="00D2109D" w:rsidP="00E85080">
            <w:pPr>
              <w:pStyle w:val="TAC"/>
              <w:rPr>
                <w:ins w:id="184" w:author="Ericsson LM" w:date="2016-05-16T19:13:00Z"/>
              </w:rPr>
            </w:pPr>
            <w:ins w:id="185" w:author="Ericsson LM" w:date="2016-05-16T19:13:00Z">
              <w:r w:rsidRPr="002341CA">
                <w:t>PR</w:t>
              </w:r>
            </w:ins>
          </w:p>
        </w:tc>
        <w:tc>
          <w:tcPr>
            <w:tcW w:w="851" w:type="dxa"/>
            <w:gridSpan w:val="2"/>
            <w:tcBorders>
              <w:top w:val="single" w:sz="4" w:space="0" w:color="auto"/>
              <w:left w:val="single" w:sz="4" w:space="0" w:color="auto"/>
              <w:bottom w:val="single" w:sz="4" w:space="0" w:color="auto"/>
              <w:right w:val="single" w:sz="4" w:space="0" w:color="auto"/>
            </w:tcBorders>
          </w:tcPr>
          <w:p w:rsidR="00D2109D" w:rsidRPr="002341CA" w:rsidRDefault="00D2109D" w:rsidP="00E85080">
            <w:pPr>
              <w:pStyle w:val="TAC"/>
              <w:rPr>
                <w:ins w:id="186" w:author="Ericsson LM" w:date="2016-05-16T19:13:00Z"/>
              </w:rPr>
            </w:pPr>
            <w:ins w:id="187" w:author="Ericsson LM" w:date="2016-05-16T19:13:00Z">
              <w:r w:rsidRPr="002341CA">
                <w:t>Payload Type</w:t>
              </w:r>
            </w:ins>
          </w:p>
        </w:tc>
        <w:tc>
          <w:tcPr>
            <w:tcW w:w="1544" w:type="dxa"/>
            <w:gridSpan w:val="3"/>
            <w:tcBorders>
              <w:top w:val="single" w:sz="4" w:space="0" w:color="auto"/>
              <w:left w:val="single" w:sz="4" w:space="0" w:color="auto"/>
              <w:bottom w:val="single" w:sz="4" w:space="0" w:color="auto"/>
              <w:right w:val="single" w:sz="4" w:space="0" w:color="auto"/>
            </w:tcBorders>
          </w:tcPr>
          <w:p w:rsidR="00D2109D" w:rsidRPr="002341CA" w:rsidRDefault="00D2109D" w:rsidP="00E85080">
            <w:pPr>
              <w:pStyle w:val="TAC"/>
              <w:rPr>
                <w:ins w:id="188" w:author="Ericsson LM" w:date="2016-05-16T19:13:00Z"/>
              </w:rPr>
            </w:pPr>
            <w:ins w:id="189" w:author="Ericsson LM" w:date="2016-05-16T19:13:00Z">
              <w:r w:rsidRPr="002341CA">
                <w:t>RRBP</w:t>
              </w:r>
            </w:ins>
          </w:p>
        </w:tc>
        <w:tc>
          <w:tcPr>
            <w:tcW w:w="872" w:type="dxa"/>
            <w:tcBorders>
              <w:top w:val="single" w:sz="4" w:space="0" w:color="auto"/>
              <w:left w:val="single" w:sz="4" w:space="0" w:color="auto"/>
              <w:bottom w:val="single" w:sz="4" w:space="0" w:color="auto"/>
              <w:right w:val="single" w:sz="4" w:space="0" w:color="auto"/>
            </w:tcBorders>
          </w:tcPr>
          <w:p w:rsidR="00D2109D" w:rsidRPr="002341CA" w:rsidRDefault="00D2109D" w:rsidP="00E85080">
            <w:pPr>
              <w:pStyle w:val="TAC"/>
              <w:rPr>
                <w:ins w:id="190" w:author="Ericsson LM" w:date="2016-05-16T19:13:00Z"/>
              </w:rPr>
            </w:pPr>
            <w:ins w:id="191" w:author="Ericsson LM" w:date="2016-05-16T19:13:00Z">
              <w:r w:rsidRPr="002341CA">
                <w:t>S/P</w:t>
              </w:r>
            </w:ins>
          </w:p>
        </w:tc>
        <w:tc>
          <w:tcPr>
            <w:tcW w:w="2258" w:type="dxa"/>
            <w:gridSpan w:val="3"/>
            <w:tcBorders>
              <w:top w:val="single" w:sz="4" w:space="0" w:color="auto"/>
              <w:left w:val="single" w:sz="4" w:space="0" w:color="auto"/>
              <w:right w:val="single" w:sz="4" w:space="0" w:color="auto"/>
            </w:tcBorders>
            <w:tcMar>
              <w:top w:w="0" w:type="dxa"/>
              <w:left w:w="28" w:type="dxa"/>
              <w:bottom w:w="0" w:type="dxa"/>
              <w:right w:w="28" w:type="dxa"/>
            </w:tcMar>
          </w:tcPr>
          <w:p w:rsidR="00D2109D" w:rsidRPr="002341CA" w:rsidRDefault="00D2109D" w:rsidP="00E85080">
            <w:pPr>
              <w:jc w:val="center"/>
              <w:rPr>
                <w:ins w:id="192" w:author="Ericsson LM" w:date="2016-05-16T19:13:00Z"/>
              </w:rPr>
            </w:pPr>
          </w:p>
        </w:tc>
        <w:tc>
          <w:tcPr>
            <w:tcW w:w="2388" w:type="dxa"/>
            <w:tcBorders>
              <w:left w:val="single" w:sz="4" w:space="0" w:color="auto"/>
            </w:tcBorders>
            <w:tcMar>
              <w:top w:w="0" w:type="dxa"/>
              <w:left w:w="28" w:type="dxa"/>
              <w:bottom w:w="0" w:type="dxa"/>
              <w:right w:w="28" w:type="dxa"/>
            </w:tcMar>
            <w:hideMark/>
          </w:tcPr>
          <w:p w:rsidR="00D2109D" w:rsidRPr="002341CA" w:rsidRDefault="00D2109D" w:rsidP="00E85080">
            <w:pPr>
              <w:pStyle w:val="TAC"/>
              <w:rPr>
                <w:ins w:id="193" w:author="Ericsson LM" w:date="2016-05-16T19:13:00Z"/>
              </w:rPr>
            </w:pPr>
            <w:ins w:id="194" w:author="Ericsson LM" w:date="2016-05-16T19:13:00Z">
              <w:r w:rsidRPr="002341CA">
                <w:t>MAC header (5 bits)</w:t>
              </w:r>
            </w:ins>
          </w:p>
        </w:tc>
      </w:tr>
      <w:tr w:rsidR="00D2109D" w:rsidRPr="002341CA" w:rsidTr="00E85080">
        <w:trPr>
          <w:cantSplit/>
          <w:jc w:val="center"/>
          <w:ins w:id="195" w:author="Ericsson LM" w:date="2016-05-16T19:13:00Z"/>
        </w:trPr>
        <w:tc>
          <w:tcPr>
            <w:tcW w:w="6349" w:type="dxa"/>
            <w:gridSpan w:val="10"/>
            <w:tcBorders>
              <w:left w:val="single" w:sz="8" w:space="0" w:color="auto"/>
              <w:right w:val="single" w:sz="8" w:space="0" w:color="auto"/>
            </w:tcBorders>
            <w:tcMar>
              <w:top w:w="0" w:type="dxa"/>
              <w:left w:w="28" w:type="dxa"/>
              <w:bottom w:w="0" w:type="dxa"/>
              <w:right w:w="28" w:type="dxa"/>
            </w:tcMar>
            <w:hideMark/>
          </w:tcPr>
          <w:p w:rsidR="00D2109D" w:rsidRPr="002341CA" w:rsidRDefault="00D2109D" w:rsidP="00E85080">
            <w:pPr>
              <w:pStyle w:val="TAC"/>
              <w:rPr>
                <w:ins w:id="196" w:author="Ericsson LM" w:date="2016-05-16T19:13:00Z"/>
              </w:rPr>
            </w:pPr>
          </w:p>
        </w:tc>
        <w:tc>
          <w:tcPr>
            <w:tcW w:w="2388" w:type="dxa"/>
            <w:tcMar>
              <w:top w:w="0" w:type="dxa"/>
              <w:left w:w="28" w:type="dxa"/>
              <w:bottom w:w="0" w:type="dxa"/>
              <w:right w:w="28" w:type="dxa"/>
            </w:tcMar>
            <w:hideMark/>
          </w:tcPr>
          <w:p w:rsidR="00D2109D" w:rsidRPr="002341CA" w:rsidRDefault="00D2109D" w:rsidP="00E85080">
            <w:pPr>
              <w:pStyle w:val="TAC"/>
              <w:rPr>
                <w:ins w:id="197" w:author="Ericsson LM" w:date="2016-05-16T19:13:00Z"/>
              </w:rPr>
            </w:pPr>
            <w:ins w:id="198" w:author="Ericsson LM" w:date="2016-05-16T19:13:00Z">
              <w:r w:rsidRPr="002341CA">
                <w:t>Octet 1</w:t>
              </w:r>
            </w:ins>
          </w:p>
        </w:tc>
      </w:tr>
      <w:tr w:rsidR="00D2109D" w:rsidRPr="002341CA" w:rsidTr="00E85080">
        <w:trPr>
          <w:cantSplit/>
          <w:jc w:val="center"/>
          <w:ins w:id="199" w:author="Ericsson LM" w:date="2016-05-16T19:13:00Z"/>
        </w:trPr>
        <w:tc>
          <w:tcPr>
            <w:tcW w:w="6349" w:type="dxa"/>
            <w:gridSpan w:val="10"/>
            <w:tcBorders>
              <w:left w:val="single" w:sz="8" w:space="0" w:color="auto"/>
              <w:bottom w:val="nil"/>
              <w:right w:val="single" w:sz="8" w:space="0" w:color="auto"/>
            </w:tcBorders>
            <w:tcMar>
              <w:top w:w="0" w:type="dxa"/>
              <w:left w:w="28" w:type="dxa"/>
              <w:bottom w:w="0" w:type="dxa"/>
              <w:right w:w="28" w:type="dxa"/>
            </w:tcMar>
          </w:tcPr>
          <w:p w:rsidR="00D2109D" w:rsidRPr="002341CA" w:rsidRDefault="00D2109D" w:rsidP="00E85080">
            <w:pPr>
              <w:rPr>
                <w:ins w:id="200" w:author="Ericsson LM" w:date="2016-05-16T19:13: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D2109D" w:rsidRPr="002341CA" w:rsidRDefault="00D2109D" w:rsidP="00E85080">
            <w:pPr>
              <w:pStyle w:val="TAC"/>
              <w:rPr>
                <w:ins w:id="201" w:author="Ericsson LM" w:date="2016-05-16T19:13:00Z"/>
              </w:rPr>
            </w:pPr>
            <w:ins w:id="202" w:author="Ericsson LM" w:date="2016-05-16T19:13:00Z">
              <w:r w:rsidRPr="002341CA">
                <w:t>Octet 2</w:t>
              </w:r>
            </w:ins>
          </w:p>
        </w:tc>
      </w:tr>
      <w:tr w:rsidR="00D2109D" w:rsidRPr="002341CA" w:rsidTr="00E85080">
        <w:trPr>
          <w:cantSplit/>
          <w:jc w:val="center"/>
          <w:ins w:id="203" w:author="Ericsson LM" w:date="2016-05-16T19:13:00Z"/>
        </w:trPr>
        <w:tc>
          <w:tcPr>
            <w:tcW w:w="6349" w:type="dxa"/>
            <w:gridSpan w:val="10"/>
            <w:tcBorders>
              <w:top w:val="nil"/>
              <w:left w:val="single" w:sz="8" w:space="0" w:color="auto"/>
              <w:right w:val="single" w:sz="8" w:space="0" w:color="auto"/>
            </w:tcBorders>
            <w:tcMar>
              <w:top w:w="0" w:type="dxa"/>
              <w:left w:w="28" w:type="dxa"/>
              <w:bottom w:w="0" w:type="dxa"/>
              <w:right w:w="28" w:type="dxa"/>
            </w:tcMar>
            <w:hideMark/>
          </w:tcPr>
          <w:p w:rsidR="00D2109D" w:rsidRPr="002341CA" w:rsidRDefault="00D2109D" w:rsidP="00E85080">
            <w:pPr>
              <w:jc w:val="center"/>
              <w:rPr>
                <w:ins w:id="204" w:author="Ericsson LM" w:date="2016-05-16T19:13:00Z"/>
              </w:rPr>
            </w:pPr>
            <w:ins w:id="205" w:author="Ericsson LM" w:date="2016-05-16T19:13:00Z">
              <w:r w:rsidRPr="002341CA">
                <w:t>Control Message Contents</w:t>
              </w:r>
            </w:ins>
          </w:p>
        </w:tc>
        <w:tc>
          <w:tcPr>
            <w:tcW w:w="2388" w:type="dxa"/>
            <w:tcBorders>
              <w:top w:val="nil"/>
              <w:left w:val="single" w:sz="8" w:space="0" w:color="auto"/>
              <w:bottom w:val="nil"/>
              <w:right w:val="nil"/>
            </w:tcBorders>
            <w:tcMar>
              <w:top w:w="0" w:type="dxa"/>
              <w:left w:w="28" w:type="dxa"/>
              <w:bottom w:w="0" w:type="dxa"/>
              <w:right w:w="28" w:type="dxa"/>
            </w:tcMar>
            <w:hideMark/>
          </w:tcPr>
          <w:p w:rsidR="00D2109D" w:rsidRPr="002341CA" w:rsidRDefault="00D2109D" w:rsidP="00E85080">
            <w:pPr>
              <w:pStyle w:val="TAC"/>
              <w:rPr>
                <w:ins w:id="206" w:author="Ericsson LM" w:date="2016-05-16T19:13:00Z"/>
                <w:rFonts w:cs="Arial"/>
                <w:szCs w:val="18"/>
              </w:rPr>
            </w:pPr>
            <w:ins w:id="207" w:author="Ericsson LM" w:date="2016-05-16T19:13:00Z">
              <w:r w:rsidRPr="002341CA">
                <w:t>…</w:t>
              </w:r>
            </w:ins>
          </w:p>
        </w:tc>
      </w:tr>
      <w:tr w:rsidR="00D2109D" w:rsidRPr="002341CA" w:rsidTr="00E85080">
        <w:trPr>
          <w:cantSplit/>
          <w:jc w:val="center"/>
          <w:ins w:id="208" w:author="Ericsson LM" w:date="2016-05-16T19:13:00Z"/>
        </w:trPr>
        <w:tc>
          <w:tcPr>
            <w:tcW w:w="6349" w:type="dxa"/>
            <w:gridSpan w:val="10"/>
            <w:tcBorders>
              <w:top w:val="nil"/>
              <w:left w:val="single" w:sz="8" w:space="0" w:color="auto"/>
              <w:bottom w:val="single" w:sz="4" w:space="0" w:color="auto"/>
              <w:right w:val="single" w:sz="8" w:space="0" w:color="auto"/>
            </w:tcBorders>
            <w:tcMar>
              <w:top w:w="0" w:type="dxa"/>
              <w:left w:w="28" w:type="dxa"/>
              <w:bottom w:w="0" w:type="dxa"/>
              <w:right w:w="28" w:type="dxa"/>
            </w:tcMar>
          </w:tcPr>
          <w:p w:rsidR="00D2109D" w:rsidRPr="002341CA" w:rsidRDefault="00D2109D" w:rsidP="00E85080">
            <w:pPr>
              <w:jc w:val="center"/>
              <w:rPr>
                <w:ins w:id="209" w:author="Ericsson LM" w:date="2016-05-16T19:13:00Z"/>
              </w:rPr>
            </w:pPr>
          </w:p>
        </w:tc>
        <w:tc>
          <w:tcPr>
            <w:tcW w:w="2388" w:type="dxa"/>
            <w:tcBorders>
              <w:top w:val="nil"/>
              <w:left w:val="single" w:sz="8" w:space="0" w:color="auto"/>
              <w:bottom w:val="nil"/>
              <w:right w:val="nil"/>
            </w:tcBorders>
            <w:tcMar>
              <w:top w:w="0" w:type="dxa"/>
              <w:left w:w="28" w:type="dxa"/>
              <w:bottom w:w="0" w:type="dxa"/>
              <w:right w:w="28" w:type="dxa"/>
            </w:tcMar>
          </w:tcPr>
          <w:p w:rsidR="00D2109D" w:rsidRPr="002341CA" w:rsidRDefault="00D2109D" w:rsidP="00E85080">
            <w:pPr>
              <w:pStyle w:val="TAC"/>
              <w:rPr>
                <w:ins w:id="210" w:author="Ericsson LM" w:date="2016-05-16T19:13:00Z"/>
              </w:rPr>
            </w:pPr>
            <w:ins w:id="211" w:author="Ericsson LM" w:date="2016-05-16T19:13:00Z">
              <w:r w:rsidRPr="002341CA">
                <w:t>Octet 9</w:t>
              </w:r>
            </w:ins>
          </w:p>
        </w:tc>
      </w:tr>
    </w:tbl>
    <w:p w:rsidR="00643036" w:rsidRPr="002341CA" w:rsidRDefault="00643036" w:rsidP="00643036">
      <w:pPr>
        <w:pStyle w:val="NF"/>
        <w:rPr>
          <w:rFonts w:cs="Arial"/>
          <w:szCs w:val="18"/>
        </w:rPr>
      </w:pPr>
    </w:p>
    <w:p w:rsidR="00643036" w:rsidRPr="002341CA" w:rsidRDefault="00643036" w:rsidP="00643036">
      <w:pPr>
        <w:pStyle w:val="TF"/>
        <w:rPr>
          <w:ins w:id="212" w:author="Ericsson LM" w:date="2016-05-16T19:16:00Z"/>
        </w:rPr>
      </w:pPr>
      <w:r w:rsidRPr="002341CA">
        <w:t xml:space="preserve">Figure 10.3.1.3.1: </w:t>
      </w:r>
      <w:del w:id="213" w:author="Ericsson LM" w:date="2016-05-16T19:15:00Z">
        <w:r w:rsidRPr="002341CA" w:rsidDel="007F1792">
          <w:delText>EC-EGPRS</w:delText>
        </w:r>
      </w:del>
      <w:ins w:id="214" w:author="Ericsson LM" w:date="2016-05-16T19:15:00Z">
        <w:r w:rsidR="007F1792" w:rsidRPr="002341CA">
          <w:t>EC-GSM-</w:t>
        </w:r>
        <w:proofErr w:type="spellStart"/>
        <w:r w:rsidR="007F1792" w:rsidRPr="002341CA">
          <w:t>IoT</w:t>
        </w:r>
      </w:ins>
      <w:proofErr w:type="spellEnd"/>
      <w:r w:rsidRPr="002341CA">
        <w:t xml:space="preserve"> Downlink RLC/MAC control block together with its </w:t>
      </w:r>
      <w:ins w:id="215" w:author="Ericsson LM" w:date="2016-05-16T19:15:00Z">
        <w:r w:rsidR="007F1792" w:rsidRPr="002341CA">
          <w:t xml:space="preserve">normal </w:t>
        </w:r>
      </w:ins>
      <w:r w:rsidRPr="002341CA">
        <w:t>MAC header</w:t>
      </w:r>
      <w:ins w:id="216" w:author="Ericsson LM" w:date="2016-05-16T19:16:00Z">
        <w:r w:rsidR="007F1792" w:rsidRPr="002341CA">
          <w:t xml:space="preserve"> when Payload Type is set to 0</w:t>
        </w:r>
      </w:ins>
    </w:p>
    <w:tbl>
      <w:tblPr>
        <w:tblW w:w="0" w:type="auto"/>
        <w:jc w:val="center"/>
        <w:tblInd w:w="681" w:type="dxa"/>
        <w:tblCellMar>
          <w:left w:w="0" w:type="dxa"/>
          <w:right w:w="0" w:type="dxa"/>
        </w:tblCellMar>
        <w:tblLook w:val="04A0" w:firstRow="1" w:lastRow="0" w:firstColumn="1" w:lastColumn="0" w:noHBand="0" w:noVBand="1"/>
      </w:tblPr>
      <w:tblGrid>
        <w:gridCol w:w="657"/>
        <w:gridCol w:w="615"/>
        <w:gridCol w:w="691"/>
      </w:tblGrid>
      <w:tr w:rsidR="007F1792" w:rsidRPr="002341CA" w:rsidTr="00E85080">
        <w:trPr>
          <w:cantSplit/>
          <w:jc w:val="center"/>
          <w:ins w:id="217" w:author="Ericsson LM" w:date="2016-05-16T19:16:00Z"/>
        </w:trPr>
        <w:tc>
          <w:tcPr>
            <w:tcW w:w="1963" w:type="dxa"/>
            <w:gridSpan w:val="3"/>
            <w:tcMar>
              <w:top w:w="0" w:type="dxa"/>
              <w:left w:w="28" w:type="dxa"/>
              <w:bottom w:w="0" w:type="dxa"/>
              <w:right w:w="28" w:type="dxa"/>
            </w:tcMar>
          </w:tcPr>
          <w:p w:rsidR="007F1792" w:rsidRPr="002341CA" w:rsidRDefault="007F1792" w:rsidP="00E85080">
            <w:pPr>
              <w:pStyle w:val="TAC"/>
              <w:rPr>
                <w:ins w:id="218" w:author="Ericsson LM" w:date="2016-05-16T19:16:00Z"/>
              </w:rPr>
            </w:pPr>
            <w:ins w:id="219" w:author="Ericsson LM" w:date="2016-05-16T19:16:00Z">
              <w:r w:rsidRPr="002341CA">
                <w:t>Bit</w:t>
              </w:r>
            </w:ins>
          </w:p>
        </w:tc>
      </w:tr>
      <w:tr w:rsidR="007F1792" w:rsidRPr="002341CA" w:rsidTr="00E85080">
        <w:trPr>
          <w:cantSplit/>
          <w:jc w:val="center"/>
          <w:ins w:id="220" w:author="Ericsson LM" w:date="2016-05-16T19:16:00Z"/>
        </w:trPr>
        <w:tc>
          <w:tcPr>
            <w:tcW w:w="657" w:type="dxa"/>
            <w:tcMar>
              <w:top w:w="0" w:type="dxa"/>
              <w:left w:w="28" w:type="dxa"/>
              <w:bottom w:w="0" w:type="dxa"/>
              <w:right w:w="28" w:type="dxa"/>
            </w:tcMar>
            <w:hideMark/>
          </w:tcPr>
          <w:p w:rsidR="007F1792" w:rsidRPr="002341CA" w:rsidRDefault="007F1792" w:rsidP="00E85080">
            <w:pPr>
              <w:pStyle w:val="TAC"/>
              <w:rPr>
                <w:ins w:id="221" w:author="Ericsson LM" w:date="2016-05-16T19:16:00Z"/>
              </w:rPr>
            </w:pPr>
            <w:ins w:id="222" w:author="Ericsson LM" w:date="2016-05-16T19:16:00Z">
              <w:r w:rsidRPr="002341CA">
                <w:t>3</w:t>
              </w:r>
            </w:ins>
          </w:p>
        </w:tc>
        <w:tc>
          <w:tcPr>
            <w:tcW w:w="615" w:type="dxa"/>
            <w:tcMar>
              <w:top w:w="0" w:type="dxa"/>
              <w:left w:w="28" w:type="dxa"/>
              <w:bottom w:w="0" w:type="dxa"/>
              <w:right w:w="28" w:type="dxa"/>
            </w:tcMar>
            <w:hideMark/>
          </w:tcPr>
          <w:p w:rsidR="007F1792" w:rsidRPr="002341CA" w:rsidRDefault="007F1792" w:rsidP="00E85080">
            <w:pPr>
              <w:pStyle w:val="TAC"/>
              <w:rPr>
                <w:ins w:id="223" w:author="Ericsson LM" w:date="2016-05-16T19:16:00Z"/>
              </w:rPr>
            </w:pPr>
            <w:ins w:id="224" w:author="Ericsson LM" w:date="2016-05-16T19:16:00Z">
              <w:r w:rsidRPr="002341CA">
                <w:t>2</w:t>
              </w:r>
            </w:ins>
          </w:p>
        </w:tc>
        <w:tc>
          <w:tcPr>
            <w:tcW w:w="691" w:type="dxa"/>
            <w:tcMar>
              <w:top w:w="0" w:type="dxa"/>
              <w:left w:w="28" w:type="dxa"/>
              <w:bottom w:w="0" w:type="dxa"/>
              <w:right w:w="28" w:type="dxa"/>
            </w:tcMar>
            <w:hideMark/>
          </w:tcPr>
          <w:p w:rsidR="007F1792" w:rsidRPr="002341CA" w:rsidRDefault="007F1792" w:rsidP="00E85080">
            <w:pPr>
              <w:pStyle w:val="TAC"/>
              <w:rPr>
                <w:ins w:id="225" w:author="Ericsson LM" w:date="2016-05-16T19:16:00Z"/>
              </w:rPr>
            </w:pPr>
            <w:ins w:id="226" w:author="Ericsson LM" w:date="2016-05-16T19:16:00Z">
              <w:r w:rsidRPr="002341CA">
                <w:t>1</w:t>
              </w:r>
            </w:ins>
          </w:p>
        </w:tc>
      </w:tr>
      <w:tr w:rsidR="007F1792" w:rsidRPr="002341CA" w:rsidTr="00E85080">
        <w:trPr>
          <w:cantSplit/>
          <w:jc w:val="center"/>
          <w:ins w:id="227" w:author="Ericsson LM" w:date="2016-05-16T19:16:00Z"/>
        </w:trPr>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7F1792" w:rsidRPr="002341CA" w:rsidRDefault="007F1792" w:rsidP="00E85080">
            <w:pPr>
              <w:rPr>
                <w:ins w:id="228" w:author="Ericsson LM" w:date="2016-05-16T19:16: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7F1792" w:rsidRPr="002341CA" w:rsidRDefault="007F1792" w:rsidP="00E85080">
            <w:pPr>
              <w:pStyle w:val="TAC"/>
              <w:rPr>
                <w:ins w:id="229" w:author="Ericsson LM" w:date="2016-05-16T19:16:00Z"/>
              </w:rPr>
            </w:pPr>
            <w:ins w:id="230" w:author="Ericsson LM" w:date="2016-05-16T19:16:00Z">
              <w:r w:rsidRPr="002341CA">
                <w:t>USF</w:t>
              </w:r>
            </w:ins>
          </w:p>
        </w:tc>
        <w:tc>
          <w:tcPr>
            <w:tcW w:w="691"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7F1792" w:rsidRPr="002341CA" w:rsidRDefault="007F1792" w:rsidP="00E85080">
            <w:pPr>
              <w:rPr>
                <w:ins w:id="231" w:author="Ericsson LM" w:date="2016-05-16T19:16:00Z"/>
              </w:rPr>
            </w:pPr>
          </w:p>
        </w:tc>
      </w:tr>
    </w:tbl>
    <w:tbl>
      <w:tblPr>
        <w:tblpPr w:leftFromText="180" w:rightFromText="180" w:vertAnchor="text" w:horzAnchor="margin" w:tblpX="454" w:tblpY="243"/>
        <w:tblW w:w="0" w:type="auto"/>
        <w:tblCellMar>
          <w:left w:w="0" w:type="dxa"/>
          <w:right w:w="0" w:type="dxa"/>
        </w:tblCellMar>
        <w:tblLook w:val="04A0" w:firstRow="1" w:lastRow="0" w:firstColumn="1" w:lastColumn="0" w:noHBand="0" w:noVBand="1"/>
      </w:tblPr>
      <w:tblGrid>
        <w:gridCol w:w="836"/>
        <w:gridCol w:w="283"/>
        <w:gridCol w:w="554"/>
        <w:gridCol w:w="710"/>
        <w:gridCol w:w="755"/>
        <w:gridCol w:w="79"/>
        <w:gridCol w:w="867"/>
        <w:gridCol w:w="461"/>
        <w:gridCol w:w="260"/>
        <w:gridCol w:w="699"/>
        <w:gridCol w:w="23"/>
        <w:gridCol w:w="820"/>
        <w:gridCol w:w="2388"/>
      </w:tblGrid>
      <w:tr w:rsidR="007F1792" w:rsidRPr="002341CA" w:rsidTr="00E85080">
        <w:trPr>
          <w:cantSplit/>
          <w:ins w:id="232" w:author="Ericsson LM" w:date="2016-05-16T19:16:00Z"/>
        </w:trPr>
        <w:tc>
          <w:tcPr>
            <w:tcW w:w="1119" w:type="dxa"/>
            <w:gridSpan w:val="2"/>
            <w:tcMar>
              <w:top w:w="0" w:type="dxa"/>
              <w:left w:w="28" w:type="dxa"/>
              <w:bottom w:w="0" w:type="dxa"/>
              <w:right w:w="28" w:type="dxa"/>
            </w:tcMar>
          </w:tcPr>
          <w:p w:rsidR="007F1792" w:rsidRPr="002341CA" w:rsidRDefault="007F1792" w:rsidP="00E85080">
            <w:pPr>
              <w:pStyle w:val="TAC"/>
              <w:rPr>
                <w:ins w:id="233" w:author="Ericsson LM" w:date="2016-05-16T19:16:00Z"/>
              </w:rPr>
            </w:pPr>
          </w:p>
        </w:tc>
        <w:tc>
          <w:tcPr>
            <w:tcW w:w="554" w:type="dxa"/>
            <w:tcMar>
              <w:top w:w="0" w:type="dxa"/>
              <w:left w:w="28" w:type="dxa"/>
              <w:bottom w:w="0" w:type="dxa"/>
              <w:right w:w="28" w:type="dxa"/>
            </w:tcMar>
          </w:tcPr>
          <w:p w:rsidR="007F1792" w:rsidRPr="002341CA" w:rsidRDefault="007F1792" w:rsidP="00E85080">
            <w:pPr>
              <w:pStyle w:val="TAC"/>
              <w:rPr>
                <w:ins w:id="234" w:author="Ericsson LM" w:date="2016-05-16T19:16:00Z"/>
              </w:rPr>
            </w:pPr>
          </w:p>
        </w:tc>
        <w:tc>
          <w:tcPr>
            <w:tcW w:w="710" w:type="dxa"/>
          </w:tcPr>
          <w:p w:rsidR="007F1792" w:rsidRPr="002341CA" w:rsidRDefault="007F1792" w:rsidP="00E85080">
            <w:pPr>
              <w:pStyle w:val="TAC"/>
              <w:rPr>
                <w:ins w:id="235" w:author="Ericsson LM" w:date="2016-05-16T19:16:00Z"/>
              </w:rPr>
            </w:pPr>
          </w:p>
        </w:tc>
        <w:tc>
          <w:tcPr>
            <w:tcW w:w="755" w:type="dxa"/>
            <w:tcMar>
              <w:top w:w="0" w:type="dxa"/>
              <w:left w:w="28" w:type="dxa"/>
              <w:bottom w:w="0" w:type="dxa"/>
              <w:right w:w="28" w:type="dxa"/>
            </w:tcMar>
          </w:tcPr>
          <w:p w:rsidR="007F1792" w:rsidRPr="002341CA" w:rsidRDefault="007F1792" w:rsidP="00E85080">
            <w:pPr>
              <w:pStyle w:val="TAC"/>
              <w:rPr>
                <w:ins w:id="236" w:author="Ericsson LM" w:date="2016-05-16T19:16:00Z"/>
              </w:rPr>
            </w:pPr>
            <w:ins w:id="237" w:author="Ericsson LM" w:date="2016-05-16T19:16:00Z">
              <w:r w:rsidRPr="002341CA">
                <w:t>Bit</w:t>
              </w:r>
            </w:ins>
          </w:p>
        </w:tc>
        <w:tc>
          <w:tcPr>
            <w:tcW w:w="946" w:type="dxa"/>
            <w:gridSpan w:val="2"/>
            <w:tcMar>
              <w:top w:w="0" w:type="dxa"/>
              <w:left w:w="28" w:type="dxa"/>
              <w:bottom w:w="0" w:type="dxa"/>
              <w:right w:w="28" w:type="dxa"/>
            </w:tcMar>
          </w:tcPr>
          <w:p w:rsidR="007F1792" w:rsidRPr="002341CA" w:rsidRDefault="007F1792" w:rsidP="00E85080">
            <w:pPr>
              <w:pStyle w:val="TAC"/>
              <w:rPr>
                <w:ins w:id="238" w:author="Ericsson LM" w:date="2016-05-16T19:16:00Z"/>
              </w:rPr>
            </w:pPr>
          </w:p>
        </w:tc>
        <w:tc>
          <w:tcPr>
            <w:tcW w:w="461" w:type="dxa"/>
            <w:tcMar>
              <w:top w:w="0" w:type="dxa"/>
              <w:left w:w="28" w:type="dxa"/>
              <w:bottom w:w="0" w:type="dxa"/>
              <w:right w:w="28" w:type="dxa"/>
            </w:tcMar>
          </w:tcPr>
          <w:p w:rsidR="007F1792" w:rsidRPr="002341CA" w:rsidRDefault="007F1792" w:rsidP="00E85080">
            <w:pPr>
              <w:pStyle w:val="TAC"/>
              <w:rPr>
                <w:ins w:id="239" w:author="Ericsson LM" w:date="2016-05-16T19:16:00Z"/>
              </w:rPr>
            </w:pPr>
          </w:p>
        </w:tc>
        <w:tc>
          <w:tcPr>
            <w:tcW w:w="959" w:type="dxa"/>
            <w:gridSpan w:val="2"/>
            <w:tcMar>
              <w:top w:w="0" w:type="dxa"/>
              <w:left w:w="28" w:type="dxa"/>
              <w:bottom w:w="0" w:type="dxa"/>
              <w:right w:w="28" w:type="dxa"/>
            </w:tcMar>
          </w:tcPr>
          <w:p w:rsidR="007F1792" w:rsidRPr="002341CA" w:rsidRDefault="007F1792" w:rsidP="00E85080">
            <w:pPr>
              <w:pStyle w:val="TAC"/>
              <w:rPr>
                <w:ins w:id="240" w:author="Ericsson LM" w:date="2016-05-16T19:16:00Z"/>
              </w:rPr>
            </w:pPr>
          </w:p>
        </w:tc>
        <w:tc>
          <w:tcPr>
            <w:tcW w:w="843" w:type="dxa"/>
            <w:gridSpan w:val="2"/>
            <w:tcMar>
              <w:top w:w="0" w:type="dxa"/>
              <w:left w:w="28" w:type="dxa"/>
              <w:bottom w:w="0" w:type="dxa"/>
              <w:right w:w="28" w:type="dxa"/>
            </w:tcMar>
          </w:tcPr>
          <w:p w:rsidR="007F1792" w:rsidRPr="002341CA" w:rsidRDefault="007F1792" w:rsidP="00E85080">
            <w:pPr>
              <w:pStyle w:val="TAC"/>
              <w:rPr>
                <w:ins w:id="241" w:author="Ericsson LM" w:date="2016-05-16T19:16:00Z"/>
              </w:rPr>
            </w:pPr>
          </w:p>
        </w:tc>
        <w:tc>
          <w:tcPr>
            <w:tcW w:w="2388" w:type="dxa"/>
            <w:tcMar>
              <w:top w:w="0" w:type="dxa"/>
              <w:left w:w="28" w:type="dxa"/>
              <w:bottom w:w="0" w:type="dxa"/>
              <w:right w:w="28" w:type="dxa"/>
            </w:tcMar>
          </w:tcPr>
          <w:p w:rsidR="007F1792" w:rsidRPr="002341CA" w:rsidRDefault="007F1792" w:rsidP="00E85080">
            <w:pPr>
              <w:pStyle w:val="TAC"/>
              <w:rPr>
                <w:ins w:id="242" w:author="Ericsson LM" w:date="2016-05-16T19:16:00Z"/>
              </w:rPr>
            </w:pPr>
          </w:p>
        </w:tc>
      </w:tr>
      <w:tr w:rsidR="007F1792" w:rsidRPr="002341CA" w:rsidTr="00E85080">
        <w:trPr>
          <w:cantSplit/>
          <w:ins w:id="243" w:author="Ericsson LM" w:date="2016-05-16T19:16:00Z"/>
        </w:trPr>
        <w:tc>
          <w:tcPr>
            <w:tcW w:w="1119" w:type="dxa"/>
            <w:gridSpan w:val="2"/>
            <w:tcMar>
              <w:top w:w="0" w:type="dxa"/>
              <w:left w:w="28" w:type="dxa"/>
              <w:bottom w:w="0" w:type="dxa"/>
              <w:right w:w="28" w:type="dxa"/>
            </w:tcMar>
            <w:hideMark/>
          </w:tcPr>
          <w:p w:rsidR="007F1792" w:rsidRPr="002341CA" w:rsidRDefault="007F1792" w:rsidP="00E85080">
            <w:pPr>
              <w:pStyle w:val="TAC"/>
              <w:tabs>
                <w:tab w:val="left" w:pos="494"/>
              </w:tabs>
              <w:rPr>
                <w:ins w:id="244" w:author="Ericsson LM" w:date="2016-05-16T19:16:00Z"/>
              </w:rPr>
            </w:pPr>
            <w:ins w:id="245" w:author="Ericsson LM" w:date="2016-05-16T19:16:00Z">
              <w:r w:rsidRPr="002341CA">
                <w:t>8</w:t>
              </w:r>
            </w:ins>
          </w:p>
        </w:tc>
        <w:tc>
          <w:tcPr>
            <w:tcW w:w="554" w:type="dxa"/>
            <w:tcMar>
              <w:top w:w="0" w:type="dxa"/>
              <w:left w:w="28" w:type="dxa"/>
              <w:bottom w:w="0" w:type="dxa"/>
              <w:right w:w="28" w:type="dxa"/>
            </w:tcMar>
            <w:hideMark/>
          </w:tcPr>
          <w:p w:rsidR="007F1792" w:rsidRPr="002341CA" w:rsidRDefault="007F1792" w:rsidP="00E85080">
            <w:pPr>
              <w:pStyle w:val="TAC"/>
              <w:rPr>
                <w:ins w:id="246" w:author="Ericsson LM" w:date="2016-05-16T19:16:00Z"/>
              </w:rPr>
            </w:pPr>
            <w:ins w:id="247" w:author="Ericsson LM" w:date="2016-05-16T19:16:00Z">
              <w:r w:rsidRPr="002341CA">
                <w:t>7</w:t>
              </w:r>
            </w:ins>
          </w:p>
        </w:tc>
        <w:tc>
          <w:tcPr>
            <w:tcW w:w="710" w:type="dxa"/>
            <w:hideMark/>
          </w:tcPr>
          <w:p w:rsidR="007F1792" w:rsidRPr="002341CA" w:rsidRDefault="007F1792" w:rsidP="00E85080">
            <w:pPr>
              <w:pStyle w:val="TAC"/>
              <w:rPr>
                <w:ins w:id="248" w:author="Ericsson LM" w:date="2016-05-16T19:16:00Z"/>
              </w:rPr>
            </w:pPr>
            <w:ins w:id="249" w:author="Ericsson LM" w:date="2016-05-16T19:16:00Z">
              <w:r w:rsidRPr="002341CA">
                <w:t>6</w:t>
              </w:r>
            </w:ins>
          </w:p>
        </w:tc>
        <w:tc>
          <w:tcPr>
            <w:tcW w:w="755" w:type="dxa"/>
            <w:tcMar>
              <w:top w:w="0" w:type="dxa"/>
              <w:left w:w="28" w:type="dxa"/>
              <w:bottom w:w="0" w:type="dxa"/>
              <w:right w:w="28" w:type="dxa"/>
            </w:tcMar>
            <w:hideMark/>
          </w:tcPr>
          <w:p w:rsidR="007F1792" w:rsidRPr="002341CA" w:rsidRDefault="007F1792" w:rsidP="00E85080">
            <w:pPr>
              <w:pStyle w:val="TAC"/>
              <w:rPr>
                <w:ins w:id="250" w:author="Ericsson LM" w:date="2016-05-16T19:16:00Z"/>
              </w:rPr>
            </w:pPr>
            <w:ins w:id="251" w:author="Ericsson LM" w:date="2016-05-16T19:16:00Z">
              <w:r w:rsidRPr="002341CA">
                <w:t>5</w:t>
              </w:r>
            </w:ins>
          </w:p>
        </w:tc>
        <w:tc>
          <w:tcPr>
            <w:tcW w:w="946" w:type="dxa"/>
            <w:gridSpan w:val="2"/>
            <w:tcMar>
              <w:top w:w="0" w:type="dxa"/>
              <w:left w:w="28" w:type="dxa"/>
              <w:bottom w:w="0" w:type="dxa"/>
              <w:right w:w="28" w:type="dxa"/>
            </w:tcMar>
            <w:hideMark/>
          </w:tcPr>
          <w:p w:rsidR="007F1792" w:rsidRPr="002341CA" w:rsidRDefault="007F1792" w:rsidP="00E85080">
            <w:pPr>
              <w:pStyle w:val="TAC"/>
              <w:rPr>
                <w:ins w:id="252" w:author="Ericsson LM" w:date="2016-05-16T19:16:00Z"/>
              </w:rPr>
            </w:pPr>
            <w:ins w:id="253" w:author="Ericsson LM" w:date="2016-05-16T19:16:00Z">
              <w:r w:rsidRPr="002341CA">
                <w:t>4</w:t>
              </w:r>
            </w:ins>
          </w:p>
        </w:tc>
        <w:tc>
          <w:tcPr>
            <w:tcW w:w="461" w:type="dxa"/>
            <w:tcMar>
              <w:top w:w="0" w:type="dxa"/>
              <w:left w:w="28" w:type="dxa"/>
              <w:bottom w:w="0" w:type="dxa"/>
              <w:right w:w="28" w:type="dxa"/>
            </w:tcMar>
            <w:hideMark/>
          </w:tcPr>
          <w:p w:rsidR="007F1792" w:rsidRPr="002341CA" w:rsidRDefault="007F1792" w:rsidP="00E85080">
            <w:pPr>
              <w:pStyle w:val="TAC"/>
              <w:rPr>
                <w:ins w:id="254" w:author="Ericsson LM" w:date="2016-05-16T19:16:00Z"/>
              </w:rPr>
            </w:pPr>
            <w:ins w:id="255" w:author="Ericsson LM" w:date="2016-05-16T19:16:00Z">
              <w:r w:rsidRPr="002341CA">
                <w:t>3</w:t>
              </w:r>
            </w:ins>
          </w:p>
        </w:tc>
        <w:tc>
          <w:tcPr>
            <w:tcW w:w="959" w:type="dxa"/>
            <w:gridSpan w:val="2"/>
            <w:tcMar>
              <w:top w:w="0" w:type="dxa"/>
              <w:left w:w="28" w:type="dxa"/>
              <w:bottom w:w="0" w:type="dxa"/>
              <w:right w:w="28" w:type="dxa"/>
            </w:tcMar>
            <w:hideMark/>
          </w:tcPr>
          <w:p w:rsidR="007F1792" w:rsidRPr="002341CA" w:rsidRDefault="007F1792" w:rsidP="00E85080">
            <w:pPr>
              <w:pStyle w:val="TAC"/>
              <w:rPr>
                <w:ins w:id="256" w:author="Ericsson LM" w:date="2016-05-16T19:16:00Z"/>
              </w:rPr>
            </w:pPr>
            <w:ins w:id="257" w:author="Ericsson LM" w:date="2016-05-16T19:16:00Z">
              <w:r w:rsidRPr="002341CA">
                <w:t>2</w:t>
              </w:r>
            </w:ins>
          </w:p>
        </w:tc>
        <w:tc>
          <w:tcPr>
            <w:tcW w:w="843" w:type="dxa"/>
            <w:gridSpan w:val="2"/>
            <w:tcMar>
              <w:top w:w="0" w:type="dxa"/>
              <w:left w:w="28" w:type="dxa"/>
              <w:bottom w:w="0" w:type="dxa"/>
              <w:right w:w="28" w:type="dxa"/>
            </w:tcMar>
            <w:hideMark/>
          </w:tcPr>
          <w:p w:rsidR="007F1792" w:rsidRPr="002341CA" w:rsidRDefault="007F1792" w:rsidP="00E85080">
            <w:pPr>
              <w:pStyle w:val="TAC"/>
              <w:rPr>
                <w:ins w:id="258" w:author="Ericsson LM" w:date="2016-05-16T19:16:00Z"/>
              </w:rPr>
            </w:pPr>
            <w:ins w:id="259" w:author="Ericsson LM" w:date="2016-05-16T19:16:00Z">
              <w:r w:rsidRPr="002341CA">
                <w:t>1</w:t>
              </w:r>
            </w:ins>
          </w:p>
        </w:tc>
        <w:tc>
          <w:tcPr>
            <w:tcW w:w="2388" w:type="dxa"/>
            <w:tcMar>
              <w:top w:w="0" w:type="dxa"/>
              <w:left w:w="28" w:type="dxa"/>
              <w:bottom w:w="0" w:type="dxa"/>
              <w:right w:w="28" w:type="dxa"/>
            </w:tcMar>
          </w:tcPr>
          <w:p w:rsidR="007F1792" w:rsidRPr="002341CA" w:rsidRDefault="007F1792" w:rsidP="00E85080">
            <w:pPr>
              <w:pStyle w:val="TAC"/>
              <w:rPr>
                <w:ins w:id="260" w:author="Ericsson LM" w:date="2016-05-16T19:16:00Z"/>
              </w:rPr>
            </w:pPr>
          </w:p>
        </w:tc>
      </w:tr>
      <w:tr w:rsidR="007F1792" w:rsidRPr="002341CA" w:rsidTr="00E85080">
        <w:trPr>
          <w:cantSplit/>
          <w:ins w:id="261" w:author="Ericsson LM" w:date="2016-05-16T19:16:00Z"/>
        </w:trPr>
        <w:tc>
          <w:tcPr>
            <w:tcW w:w="83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F1792" w:rsidRPr="002341CA" w:rsidRDefault="007F1792" w:rsidP="00E85080">
            <w:pPr>
              <w:pStyle w:val="TAC"/>
              <w:rPr>
                <w:ins w:id="262" w:author="Ericsson LM" w:date="2016-05-16T19:16:00Z"/>
              </w:rPr>
            </w:pPr>
            <w:ins w:id="263" w:author="Ericsson LM" w:date="2016-05-16T19:16:00Z">
              <w:r w:rsidRPr="002341CA">
                <w:t>PR</w:t>
              </w:r>
            </w:ins>
          </w:p>
        </w:tc>
        <w:tc>
          <w:tcPr>
            <w:tcW w:w="837" w:type="dxa"/>
            <w:gridSpan w:val="2"/>
            <w:tcBorders>
              <w:top w:val="single" w:sz="8" w:space="0" w:color="auto"/>
              <w:left w:val="single" w:sz="8" w:space="0" w:color="auto"/>
              <w:bottom w:val="single" w:sz="8" w:space="0" w:color="auto"/>
              <w:right w:val="single" w:sz="8" w:space="0" w:color="auto"/>
            </w:tcBorders>
          </w:tcPr>
          <w:p w:rsidR="007F1792" w:rsidRPr="002341CA" w:rsidRDefault="007F1792" w:rsidP="00E85080">
            <w:pPr>
              <w:pStyle w:val="TAC"/>
              <w:rPr>
                <w:ins w:id="264" w:author="Ericsson LM" w:date="2016-05-16T19:16:00Z"/>
              </w:rPr>
            </w:pPr>
            <w:ins w:id="265" w:author="Ericsson LM" w:date="2016-05-16T19:16:00Z">
              <w:r w:rsidRPr="002341CA">
                <w:t>Payload Type</w:t>
              </w:r>
            </w:ins>
          </w:p>
        </w:tc>
        <w:tc>
          <w:tcPr>
            <w:tcW w:w="1544" w:type="dxa"/>
            <w:gridSpan w:val="3"/>
            <w:tcBorders>
              <w:top w:val="single" w:sz="8" w:space="0" w:color="auto"/>
              <w:left w:val="single" w:sz="8" w:space="0" w:color="auto"/>
              <w:bottom w:val="single" w:sz="8" w:space="0" w:color="auto"/>
              <w:right w:val="single" w:sz="8" w:space="0" w:color="auto"/>
            </w:tcBorders>
          </w:tcPr>
          <w:p w:rsidR="007F1792" w:rsidRPr="002341CA" w:rsidRDefault="007F1792" w:rsidP="00E85080">
            <w:pPr>
              <w:pStyle w:val="TAC"/>
              <w:rPr>
                <w:ins w:id="266" w:author="Ericsson LM" w:date="2016-05-16T19:16:00Z"/>
              </w:rPr>
            </w:pPr>
            <w:ins w:id="267" w:author="Ericsson LM" w:date="2016-05-16T19:16:00Z">
              <w:r w:rsidRPr="002341CA">
                <w:t>RRBP</w:t>
              </w:r>
            </w:ins>
          </w:p>
        </w:tc>
        <w:tc>
          <w:tcPr>
            <w:tcW w:w="867" w:type="dxa"/>
            <w:tcBorders>
              <w:top w:val="single" w:sz="8" w:space="0" w:color="auto"/>
              <w:left w:val="single" w:sz="8" w:space="0" w:color="auto"/>
              <w:bottom w:val="single" w:sz="8" w:space="0" w:color="auto"/>
              <w:right w:val="single" w:sz="8" w:space="0" w:color="auto"/>
            </w:tcBorders>
          </w:tcPr>
          <w:p w:rsidR="007F1792" w:rsidRPr="002341CA" w:rsidRDefault="007F1792" w:rsidP="00E85080">
            <w:pPr>
              <w:pStyle w:val="TAC"/>
              <w:rPr>
                <w:ins w:id="268" w:author="Ericsson LM" w:date="2016-05-16T19:16:00Z"/>
              </w:rPr>
            </w:pPr>
            <w:ins w:id="269" w:author="Ericsson LM" w:date="2016-05-16T19:16:00Z">
              <w:r w:rsidRPr="002341CA">
                <w:t>S/P</w:t>
              </w:r>
            </w:ins>
          </w:p>
        </w:tc>
        <w:tc>
          <w:tcPr>
            <w:tcW w:w="721"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F1792" w:rsidRPr="002341CA" w:rsidRDefault="007F1792" w:rsidP="00E85080">
            <w:pPr>
              <w:jc w:val="center"/>
              <w:rPr>
                <w:ins w:id="270" w:author="Ericsson LM" w:date="2016-05-16T19:16:00Z"/>
              </w:rPr>
            </w:pPr>
            <w:proofErr w:type="spellStart"/>
            <w:ins w:id="271" w:author="Ericsson LM" w:date="2016-05-16T19:16:00Z">
              <w:r w:rsidRPr="002341CA">
                <w:t>PRe</w:t>
              </w:r>
              <w:proofErr w:type="spellEnd"/>
            </w:ins>
          </w:p>
        </w:tc>
        <w:tc>
          <w:tcPr>
            <w:tcW w:w="722" w:type="dxa"/>
            <w:gridSpan w:val="2"/>
            <w:tcBorders>
              <w:top w:val="single" w:sz="8" w:space="0" w:color="auto"/>
              <w:left w:val="single" w:sz="8" w:space="0" w:color="auto"/>
              <w:bottom w:val="single" w:sz="8" w:space="0" w:color="auto"/>
              <w:right w:val="single" w:sz="8" w:space="0" w:color="auto"/>
            </w:tcBorders>
          </w:tcPr>
          <w:p w:rsidR="007F1792" w:rsidRPr="002341CA" w:rsidRDefault="007F1792" w:rsidP="00E85080">
            <w:pPr>
              <w:jc w:val="center"/>
              <w:rPr>
                <w:ins w:id="272" w:author="Ericsson LM" w:date="2016-05-16T19:16:00Z"/>
              </w:rPr>
            </w:pPr>
            <w:ins w:id="273" w:author="Ericsson LM" w:date="2016-05-16T19:16:00Z">
              <w:r w:rsidRPr="002341CA">
                <w:t>RBSN</w:t>
              </w:r>
            </w:ins>
          </w:p>
        </w:tc>
        <w:tc>
          <w:tcPr>
            <w:tcW w:w="820" w:type="dxa"/>
            <w:tcBorders>
              <w:top w:val="single" w:sz="8" w:space="0" w:color="auto"/>
              <w:left w:val="single" w:sz="8" w:space="0" w:color="auto"/>
              <w:bottom w:val="single" w:sz="8" w:space="0" w:color="auto"/>
              <w:right w:val="single" w:sz="8" w:space="0" w:color="auto"/>
            </w:tcBorders>
          </w:tcPr>
          <w:p w:rsidR="007F1792" w:rsidRPr="002341CA" w:rsidRDefault="007F1792" w:rsidP="00E85080">
            <w:pPr>
              <w:jc w:val="center"/>
              <w:rPr>
                <w:ins w:id="274" w:author="Ericsson LM" w:date="2016-05-16T19:16:00Z"/>
              </w:rPr>
            </w:pPr>
            <w:ins w:id="275" w:author="Ericsson LM" w:date="2016-05-16T19:16:00Z">
              <w:r w:rsidRPr="002341CA">
                <w:t>FS</w:t>
              </w:r>
            </w:ins>
          </w:p>
        </w:tc>
        <w:tc>
          <w:tcPr>
            <w:tcW w:w="2388" w:type="dxa"/>
            <w:tcMar>
              <w:top w:w="0" w:type="dxa"/>
              <w:left w:w="28" w:type="dxa"/>
              <w:bottom w:w="0" w:type="dxa"/>
              <w:right w:w="28" w:type="dxa"/>
            </w:tcMar>
            <w:hideMark/>
          </w:tcPr>
          <w:p w:rsidR="007F1792" w:rsidRPr="002341CA" w:rsidRDefault="007F1792" w:rsidP="00E85080">
            <w:pPr>
              <w:pStyle w:val="TAC"/>
              <w:rPr>
                <w:ins w:id="276" w:author="Ericsson LM" w:date="2016-05-16T19:16:00Z"/>
              </w:rPr>
            </w:pPr>
            <w:ins w:id="277" w:author="Ericsson LM" w:date="2016-05-16T19:16:00Z">
              <w:r w:rsidRPr="002341CA">
                <w:t>MAC header (13 bits)</w:t>
              </w:r>
            </w:ins>
          </w:p>
        </w:tc>
      </w:tr>
      <w:tr w:rsidR="007F1792" w:rsidRPr="002341CA" w:rsidTr="00E85080">
        <w:trPr>
          <w:cantSplit/>
          <w:ins w:id="278" w:author="Ericsson LM" w:date="2016-05-16T19:16:00Z"/>
        </w:trPr>
        <w:tc>
          <w:tcPr>
            <w:tcW w:w="4084" w:type="dxa"/>
            <w:gridSpan w:val="7"/>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tcPr>
          <w:p w:rsidR="007F1792" w:rsidRPr="002341CA" w:rsidRDefault="007F1792" w:rsidP="00E85080">
            <w:pPr>
              <w:pStyle w:val="TAC"/>
              <w:rPr>
                <w:ins w:id="279" w:author="Ericsson LM" w:date="2016-05-16T19:16:00Z"/>
              </w:rPr>
            </w:pPr>
            <w:ins w:id="280" w:author="Ericsson LM" w:date="2016-05-16T19:16:00Z">
              <w:r w:rsidRPr="002341CA">
                <w:t>TFI</w:t>
              </w:r>
              <w:r w:rsidRPr="002341CA" w:rsidDel="00361A62">
                <w:t xml:space="preserve"> </w:t>
              </w:r>
            </w:ins>
          </w:p>
        </w:tc>
        <w:tc>
          <w:tcPr>
            <w:tcW w:w="2263" w:type="dxa"/>
            <w:gridSpan w:val="5"/>
            <w:tcBorders>
              <w:top w:val="single" w:sz="8" w:space="0" w:color="auto"/>
              <w:left w:val="nil"/>
              <w:right w:val="single" w:sz="8" w:space="0" w:color="auto"/>
            </w:tcBorders>
          </w:tcPr>
          <w:p w:rsidR="007F1792" w:rsidRPr="002341CA" w:rsidRDefault="007F1792" w:rsidP="00E85080">
            <w:pPr>
              <w:pStyle w:val="TAC"/>
              <w:rPr>
                <w:ins w:id="281" w:author="Ericsson LM" w:date="2016-05-16T19:16:00Z"/>
              </w:rPr>
            </w:pPr>
          </w:p>
        </w:tc>
        <w:tc>
          <w:tcPr>
            <w:tcW w:w="2388" w:type="dxa"/>
            <w:tcMar>
              <w:top w:w="0" w:type="dxa"/>
              <w:left w:w="28" w:type="dxa"/>
              <w:bottom w:w="0" w:type="dxa"/>
              <w:right w:w="28" w:type="dxa"/>
            </w:tcMar>
            <w:hideMark/>
          </w:tcPr>
          <w:p w:rsidR="007F1792" w:rsidRPr="002341CA" w:rsidRDefault="007F1792" w:rsidP="00E85080">
            <w:pPr>
              <w:pStyle w:val="TAC"/>
              <w:rPr>
                <w:ins w:id="282" w:author="Ericsson LM" w:date="2016-05-16T19:16:00Z"/>
              </w:rPr>
            </w:pPr>
            <w:ins w:id="283" w:author="Ericsson LM" w:date="2016-05-16T19:16:00Z">
              <w:r w:rsidRPr="002341CA">
                <w:t xml:space="preserve">Octet 1 </w:t>
              </w:r>
            </w:ins>
          </w:p>
        </w:tc>
      </w:tr>
      <w:tr w:rsidR="007F1792" w:rsidRPr="002341CA" w:rsidTr="00E85080">
        <w:trPr>
          <w:cantSplit/>
          <w:ins w:id="284" w:author="Ericsson LM" w:date="2016-05-16T19:16:00Z"/>
        </w:trPr>
        <w:tc>
          <w:tcPr>
            <w:tcW w:w="6347" w:type="dxa"/>
            <w:gridSpan w:val="12"/>
            <w:tcBorders>
              <w:left w:val="single" w:sz="8" w:space="0" w:color="auto"/>
              <w:bottom w:val="nil"/>
              <w:right w:val="single" w:sz="8" w:space="0" w:color="auto"/>
            </w:tcBorders>
            <w:tcMar>
              <w:top w:w="0" w:type="dxa"/>
              <w:left w:w="28" w:type="dxa"/>
              <w:bottom w:w="0" w:type="dxa"/>
              <w:right w:w="28" w:type="dxa"/>
            </w:tcMar>
          </w:tcPr>
          <w:p w:rsidR="007F1792" w:rsidRPr="002341CA" w:rsidRDefault="007F1792" w:rsidP="00E85080">
            <w:pPr>
              <w:rPr>
                <w:ins w:id="285" w:author="Ericsson LM" w:date="2016-05-16T19:16: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7F1792" w:rsidRPr="002341CA" w:rsidRDefault="007F1792" w:rsidP="00E85080">
            <w:pPr>
              <w:pStyle w:val="TAC"/>
              <w:rPr>
                <w:ins w:id="286" w:author="Ericsson LM" w:date="2016-05-16T19:16:00Z"/>
              </w:rPr>
            </w:pPr>
            <w:ins w:id="287" w:author="Ericsson LM" w:date="2016-05-16T19:16:00Z">
              <w:r w:rsidRPr="002341CA">
                <w:t>Octet 2</w:t>
              </w:r>
            </w:ins>
          </w:p>
        </w:tc>
      </w:tr>
      <w:tr w:rsidR="007F1792" w:rsidRPr="002341CA" w:rsidTr="00E85080">
        <w:trPr>
          <w:cantSplit/>
          <w:ins w:id="288" w:author="Ericsson LM" w:date="2016-05-16T19:16:00Z"/>
        </w:trPr>
        <w:tc>
          <w:tcPr>
            <w:tcW w:w="6347" w:type="dxa"/>
            <w:gridSpan w:val="12"/>
            <w:tcBorders>
              <w:top w:val="nil"/>
              <w:left w:val="single" w:sz="8" w:space="0" w:color="auto"/>
              <w:right w:val="single" w:sz="8" w:space="0" w:color="auto"/>
            </w:tcBorders>
            <w:tcMar>
              <w:top w:w="0" w:type="dxa"/>
              <w:left w:w="28" w:type="dxa"/>
              <w:bottom w:w="0" w:type="dxa"/>
              <w:right w:w="28" w:type="dxa"/>
            </w:tcMar>
            <w:hideMark/>
          </w:tcPr>
          <w:p w:rsidR="007F1792" w:rsidRPr="002341CA" w:rsidRDefault="007F1792" w:rsidP="00E85080">
            <w:pPr>
              <w:jc w:val="center"/>
              <w:rPr>
                <w:ins w:id="289" w:author="Ericsson LM" w:date="2016-05-16T19:16:00Z"/>
              </w:rPr>
            </w:pPr>
            <w:ins w:id="290" w:author="Ericsson LM" w:date="2016-05-16T19:16:00Z">
              <w:r w:rsidRPr="002341CA">
                <w:t>Control Message Contents</w:t>
              </w:r>
            </w:ins>
          </w:p>
        </w:tc>
        <w:tc>
          <w:tcPr>
            <w:tcW w:w="2388" w:type="dxa"/>
            <w:tcBorders>
              <w:top w:val="nil"/>
              <w:left w:val="single" w:sz="8" w:space="0" w:color="auto"/>
              <w:right w:val="nil"/>
            </w:tcBorders>
            <w:tcMar>
              <w:top w:w="0" w:type="dxa"/>
              <w:left w:w="28" w:type="dxa"/>
              <w:bottom w:w="0" w:type="dxa"/>
              <w:right w:w="28" w:type="dxa"/>
            </w:tcMar>
            <w:hideMark/>
          </w:tcPr>
          <w:p w:rsidR="007F1792" w:rsidRPr="002341CA" w:rsidRDefault="007F1792" w:rsidP="00E85080">
            <w:pPr>
              <w:pStyle w:val="TAC"/>
              <w:rPr>
                <w:ins w:id="291" w:author="Ericsson LM" w:date="2016-05-16T19:16:00Z"/>
                <w:rFonts w:cs="Arial"/>
                <w:szCs w:val="18"/>
              </w:rPr>
            </w:pPr>
            <w:ins w:id="292" w:author="Ericsson LM" w:date="2016-05-16T19:16:00Z">
              <w:r w:rsidRPr="002341CA">
                <w:t>…</w:t>
              </w:r>
            </w:ins>
          </w:p>
        </w:tc>
      </w:tr>
      <w:tr w:rsidR="007F1792" w:rsidRPr="002341CA" w:rsidTr="00E85080">
        <w:trPr>
          <w:cantSplit/>
          <w:ins w:id="293" w:author="Ericsson LM" w:date="2016-05-16T19:16:00Z"/>
        </w:trPr>
        <w:tc>
          <w:tcPr>
            <w:tcW w:w="6347" w:type="dxa"/>
            <w:gridSpan w:val="12"/>
            <w:tcBorders>
              <w:top w:val="nil"/>
              <w:left w:val="single" w:sz="8" w:space="0" w:color="auto"/>
              <w:bottom w:val="single" w:sz="4" w:space="0" w:color="auto"/>
              <w:right w:val="single" w:sz="4" w:space="0" w:color="auto"/>
            </w:tcBorders>
            <w:tcMar>
              <w:top w:w="0" w:type="dxa"/>
              <w:left w:w="28" w:type="dxa"/>
              <w:bottom w:w="0" w:type="dxa"/>
              <w:right w:w="28" w:type="dxa"/>
            </w:tcMar>
          </w:tcPr>
          <w:p w:rsidR="007F1792" w:rsidRPr="002341CA" w:rsidRDefault="007F1792" w:rsidP="00E85080">
            <w:pPr>
              <w:jc w:val="center"/>
              <w:rPr>
                <w:ins w:id="294" w:author="Ericsson LM" w:date="2016-05-16T19:16:00Z"/>
              </w:rPr>
            </w:pPr>
          </w:p>
        </w:tc>
        <w:tc>
          <w:tcPr>
            <w:tcW w:w="2388" w:type="dxa"/>
            <w:tcBorders>
              <w:top w:val="nil"/>
              <w:left w:val="single" w:sz="4" w:space="0" w:color="auto"/>
              <w:right w:val="nil"/>
            </w:tcBorders>
            <w:tcMar>
              <w:top w:w="0" w:type="dxa"/>
              <w:left w:w="28" w:type="dxa"/>
              <w:bottom w:w="0" w:type="dxa"/>
              <w:right w:w="28" w:type="dxa"/>
            </w:tcMar>
          </w:tcPr>
          <w:p w:rsidR="007F1792" w:rsidRPr="002341CA" w:rsidRDefault="007F1792" w:rsidP="00E85080">
            <w:pPr>
              <w:pStyle w:val="TAC"/>
              <w:rPr>
                <w:ins w:id="295" w:author="Ericsson LM" w:date="2016-05-16T19:16:00Z"/>
              </w:rPr>
            </w:pPr>
            <w:ins w:id="296" w:author="Ericsson LM" w:date="2016-05-16T19:16:00Z">
              <w:r w:rsidRPr="002341CA">
                <w:t>Octet 9</w:t>
              </w:r>
            </w:ins>
          </w:p>
        </w:tc>
      </w:tr>
    </w:tbl>
    <w:p w:rsidR="007F1792" w:rsidRPr="002341CA" w:rsidRDefault="007F1792" w:rsidP="007F1792">
      <w:pPr>
        <w:pStyle w:val="NF"/>
        <w:rPr>
          <w:ins w:id="297" w:author="Ericsson LM" w:date="2016-05-16T19:16:00Z"/>
          <w:rFonts w:cs="Arial"/>
          <w:szCs w:val="18"/>
        </w:rPr>
      </w:pPr>
    </w:p>
    <w:p w:rsidR="007F1792" w:rsidRPr="002341CA" w:rsidRDefault="007F1792" w:rsidP="007F1792">
      <w:pPr>
        <w:pStyle w:val="NF"/>
        <w:rPr>
          <w:ins w:id="298" w:author="Ericsson LM" w:date="2016-05-16T19:16:00Z"/>
          <w:rFonts w:cs="Arial"/>
          <w:szCs w:val="18"/>
        </w:rPr>
      </w:pPr>
    </w:p>
    <w:p w:rsidR="007F1792" w:rsidRPr="002341CA" w:rsidRDefault="007F1792" w:rsidP="007F1792">
      <w:pPr>
        <w:pStyle w:val="TF"/>
      </w:pPr>
      <w:ins w:id="299" w:author="Ericsson LM" w:date="2016-05-16T19:16:00Z">
        <w:r w:rsidRPr="002341CA">
          <w:t>Figure 10.3.1.3.2: EC-GSM-</w:t>
        </w:r>
        <w:proofErr w:type="spellStart"/>
        <w:r w:rsidRPr="002341CA">
          <w:t>IoT</w:t>
        </w:r>
        <w:proofErr w:type="spellEnd"/>
        <w:r w:rsidRPr="002341CA">
          <w:t xml:space="preserve"> Downlink RLC/MAC control block together with its extended MAC header when Payload Type is set to 1</w:t>
        </w:r>
      </w:ins>
    </w:p>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7D347B" w:rsidRPr="002341CA" w:rsidRDefault="007D347B" w:rsidP="007D347B">
      <w:pPr>
        <w:pStyle w:val="Heading3"/>
      </w:pPr>
      <w:bookmarkStart w:id="300" w:name="_Toc446495544"/>
      <w:r w:rsidRPr="002341CA">
        <w:t>10.3.2</w:t>
      </w:r>
      <w:r w:rsidRPr="002341CA">
        <w:tab/>
        <w:t>Uplink RLC/MAC control block</w:t>
      </w:r>
      <w:bookmarkEnd w:id="300"/>
    </w:p>
    <w:p w:rsidR="007D347B" w:rsidRPr="002341CA" w:rsidRDefault="007D347B" w:rsidP="007D347B">
      <w:pPr>
        <w:keepNext/>
        <w:keepLines/>
      </w:pPr>
      <w:r w:rsidRPr="002341CA">
        <w:t>The Uplink RLC/MAC control block together with its MAC header is formatted as shown in figure 10.3.2.1.</w:t>
      </w:r>
    </w:p>
    <w:tbl>
      <w:tblPr>
        <w:tblW w:w="0" w:type="auto"/>
        <w:jc w:val="center"/>
        <w:tblLayout w:type="fixed"/>
        <w:tblCellMar>
          <w:left w:w="28" w:type="dxa"/>
          <w:right w:w="28" w:type="dxa"/>
        </w:tblCellMar>
        <w:tblLook w:val="0000" w:firstRow="0" w:lastRow="0" w:firstColumn="0" w:lastColumn="0" w:noHBand="0" w:noVBand="0"/>
      </w:tblPr>
      <w:tblGrid>
        <w:gridCol w:w="675"/>
        <w:gridCol w:w="624"/>
        <w:gridCol w:w="624"/>
        <w:gridCol w:w="624"/>
        <w:gridCol w:w="624"/>
        <w:gridCol w:w="624"/>
        <w:gridCol w:w="624"/>
        <w:gridCol w:w="624"/>
        <w:gridCol w:w="1985"/>
      </w:tblGrid>
      <w:tr w:rsidR="007D347B" w:rsidRPr="002341CA" w:rsidTr="00E85080">
        <w:trPr>
          <w:cantSplit/>
          <w:jc w:val="center"/>
        </w:trPr>
        <w:tc>
          <w:tcPr>
            <w:tcW w:w="5043" w:type="dxa"/>
            <w:gridSpan w:val="8"/>
          </w:tcPr>
          <w:p w:rsidR="007D347B" w:rsidRPr="002341CA" w:rsidRDefault="007D347B" w:rsidP="00E85080">
            <w:pPr>
              <w:pStyle w:val="TAC"/>
            </w:pPr>
            <w:r w:rsidRPr="002341CA">
              <w:t>Bit</w:t>
            </w:r>
          </w:p>
        </w:tc>
        <w:tc>
          <w:tcPr>
            <w:tcW w:w="1985" w:type="dxa"/>
          </w:tcPr>
          <w:p w:rsidR="007D347B" w:rsidRPr="002341CA" w:rsidRDefault="007D347B" w:rsidP="00E85080">
            <w:pPr>
              <w:pStyle w:val="TAC"/>
            </w:pPr>
          </w:p>
        </w:tc>
      </w:tr>
      <w:tr w:rsidR="007D347B" w:rsidRPr="002341CA" w:rsidTr="00E85080">
        <w:trPr>
          <w:cantSplit/>
          <w:jc w:val="center"/>
        </w:trPr>
        <w:tc>
          <w:tcPr>
            <w:tcW w:w="675" w:type="dxa"/>
          </w:tcPr>
          <w:p w:rsidR="007D347B" w:rsidRPr="002341CA" w:rsidRDefault="007D347B" w:rsidP="00E85080">
            <w:pPr>
              <w:pStyle w:val="TAC"/>
            </w:pPr>
            <w:r w:rsidRPr="002341CA">
              <w:t>8</w:t>
            </w:r>
          </w:p>
        </w:tc>
        <w:tc>
          <w:tcPr>
            <w:tcW w:w="624" w:type="dxa"/>
          </w:tcPr>
          <w:p w:rsidR="007D347B" w:rsidRPr="002341CA" w:rsidRDefault="007D347B" w:rsidP="00E85080">
            <w:pPr>
              <w:pStyle w:val="TAC"/>
            </w:pPr>
            <w:r w:rsidRPr="002341CA">
              <w:t>7</w:t>
            </w:r>
          </w:p>
        </w:tc>
        <w:tc>
          <w:tcPr>
            <w:tcW w:w="624" w:type="dxa"/>
          </w:tcPr>
          <w:p w:rsidR="007D347B" w:rsidRPr="002341CA" w:rsidRDefault="007D347B" w:rsidP="00E85080">
            <w:pPr>
              <w:pStyle w:val="TAC"/>
            </w:pPr>
            <w:r w:rsidRPr="002341CA">
              <w:t>6</w:t>
            </w:r>
          </w:p>
        </w:tc>
        <w:tc>
          <w:tcPr>
            <w:tcW w:w="624" w:type="dxa"/>
          </w:tcPr>
          <w:p w:rsidR="007D347B" w:rsidRPr="002341CA" w:rsidRDefault="007D347B" w:rsidP="00E85080">
            <w:pPr>
              <w:pStyle w:val="TAC"/>
            </w:pPr>
            <w:r w:rsidRPr="002341CA">
              <w:t>5</w:t>
            </w:r>
          </w:p>
        </w:tc>
        <w:tc>
          <w:tcPr>
            <w:tcW w:w="624" w:type="dxa"/>
          </w:tcPr>
          <w:p w:rsidR="007D347B" w:rsidRPr="002341CA" w:rsidRDefault="007D347B" w:rsidP="00E85080">
            <w:pPr>
              <w:pStyle w:val="TAC"/>
            </w:pPr>
            <w:r w:rsidRPr="002341CA">
              <w:t>4</w:t>
            </w:r>
          </w:p>
        </w:tc>
        <w:tc>
          <w:tcPr>
            <w:tcW w:w="624" w:type="dxa"/>
          </w:tcPr>
          <w:p w:rsidR="007D347B" w:rsidRPr="002341CA" w:rsidRDefault="007D347B" w:rsidP="00E85080">
            <w:pPr>
              <w:pStyle w:val="TAC"/>
            </w:pPr>
            <w:r w:rsidRPr="002341CA">
              <w:t>3</w:t>
            </w:r>
          </w:p>
        </w:tc>
        <w:tc>
          <w:tcPr>
            <w:tcW w:w="624" w:type="dxa"/>
          </w:tcPr>
          <w:p w:rsidR="007D347B" w:rsidRPr="002341CA" w:rsidRDefault="007D347B" w:rsidP="00E85080">
            <w:pPr>
              <w:pStyle w:val="TAC"/>
            </w:pPr>
            <w:r w:rsidRPr="002341CA">
              <w:t>2</w:t>
            </w:r>
          </w:p>
        </w:tc>
        <w:tc>
          <w:tcPr>
            <w:tcW w:w="624" w:type="dxa"/>
          </w:tcPr>
          <w:p w:rsidR="007D347B" w:rsidRPr="002341CA" w:rsidRDefault="007D347B" w:rsidP="00E85080">
            <w:pPr>
              <w:pStyle w:val="TAC"/>
            </w:pPr>
            <w:r w:rsidRPr="002341CA">
              <w:t>1</w:t>
            </w:r>
          </w:p>
        </w:tc>
        <w:tc>
          <w:tcPr>
            <w:tcW w:w="1985" w:type="dxa"/>
          </w:tcPr>
          <w:p w:rsidR="007D347B" w:rsidRPr="002341CA" w:rsidRDefault="007D347B" w:rsidP="00E85080">
            <w:pPr>
              <w:pStyle w:val="TAC"/>
            </w:pPr>
          </w:p>
        </w:tc>
      </w:tr>
      <w:tr w:rsidR="007D347B" w:rsidRPr="002341CA" w:rsidTr="00E85080">
        <w:trPr>
          <w:cantSplit/>
          <w:jc w:val="center"/>
        </w:trPr>
        <w:tc>
          <w:tcPr>
            <w:tcW w:w="1299" w:type="dxa"/>
            <w:gridSpan w:val="2"/>
            <w:tcBorders>
              <w:top w:val="single" w:sz="6" w:space="0" w:color="auto"/>
              <w:left w:val="single" w:sz="6" w:space="0" w:color="auto"/>
              <w:bottom w:val="single" w:sz="6" w:space="0" w:color="auto"/>
            </w:tcBorders>
          </w:tcPr>
          <w:p w:rsidR="007D347B" w:rsidRPr="002341CA" w:rsidRDefault="007D347B" w:rsidP="00E85080">
            <w:pPr>
              <w:pStyle w:val="TAC"/>
            </w:pPr>
            <w:r w:rsidRPr="002341CA">
              <w:t>Payload Type</w:t>
            </w:r>
          </w:p>
        </w:tc>
        <w:tc>
          <w:tcPr>
            <w:tcW w:w="624" w:type="dxa"/>
            <w:tcBorders>
              <w:top w:val="single" w:sz="6" w:space="0" w:color="auto"/>
              <w:left w:val="single" w:sz="6" w:space="0" w:color="auto"/>
              <w:bottom w:val="single" w:sz="6" w:space="0" w:color="auto"/>
            </w:tcBorders>
          </w:tcPr>
          <w:p w:rsidR="007D347B" w:rsidRPr="002341CA" w:rsidRDefault="007D347B" w:rsidP="00E85080"/>
        </w:tc>
        <w:tc>
          <w:tcPr>
            <w:tcW w:w="624" w:type="dxa"/>
            <w:tcBorders>
              <w:top w:val="single" w:sz="6" w:space="0" w:color="auto"/>
              <w:bottom w:val="single" w:sz="6" w:space="0" w:color="auto"/>
            </w:tcBorders>
          </w:tcPr>
          <w:p w:rsidR="007D347B" w:rsidRPr="002341CA" w:rsidRDefault="007D347B" w:rsidP="00E85080"/>
        </w:tc>
        <w:tc>
          <w:tcPr>
            <w:tcW w:w="624" w:type="dxa"/>
            <w:tcBorders>
              <w:top w:val="single" w:sz="6" w:space="0" w:color="auto"/>
              <w:bottom w:val="single" w:sz="6" w:space="0" w:color="auto"/>
            </w:tcBorders>
          </w:tcPr>
          <w:p w:rsidR="007D347B" w:rsidRPr="002341CA" w:rsidRDefault="007D347B" w:rsidP="00E85080">
            <w:pPr>
              <w:pStyle w:val="TAC"/>
            </w:pPr>
            <w:r w:rsidRPr="002341CA">
              <w:t>spare</w:t>
            </w:r>
          </w:p>
        </w:tc>
        <w:tc>
          <w:tcPr>
            <w:tcW w:w="624" w:type="dxa"/>
            <w:tcBorders>
              <w:top w:val="single" w:sz="6" w:space="0" w:color="auto"/>
              <w:bottom w:val="single" w:sz="6" w:space="0" w:color="auto"/>
            </w:tcBorders>
          </w:tcPr>
          <w:p w:rsidR="007D347B" w:rsidRPr="002341CA" w:rsidRDefault="007D347B" w:rsidP="00E85080"/>
        </w:tc>
        <w:tc>
          <w:tcPr>
            <w:tcW w:w="624" w:type="dxa"/>
            <w:tcBorders>
              <w:top w:val="single" w:sz="6" w:space="0" w:color="auto"/>
              <w:bottom w:val="single" w:sz="6" w:space="0" w:color="auto"/>
            </w:tcBorders>
          </w:tcPr>
          <w:p w:rsidR="007D347B" w:rsidRPr="002341CA" w:rsidRDefault="007D347B" w:rsidP="00E85080"/>
        </w:tc>
        <w:tc>
          <w:tcPr>
            <w:tcW w:w="624" w:type="dxa"/>
            <w:tcBorders>
              <w:top w:val="single" w:sz="6" w:space="0" w:color="auto"/>
              <w:left w:val="single" w:sz="6" w:space="0" w:color="auto"/>
              <w:bottom w:val="single" w:sz="6" w:space="0" w:color="auto"/>
              <w:right w:val="single" w:sz="6" w:space="0" w:color="auto"/>
            </w:tcBorders>
          </w:tcPr>
          <w:p w:rsidR="007D347B" w:rsidRPr="002341CA" w:rsidRDefault="007D347B" w:rsidP="00E85080">
            <w:pPr>
              <w:pStyle w:val="TAC"/>
            </w:pPr>
            <w:r w:rsidRPr="002341CA">
              <w:t>R</w:t>
            </w:r>
          </w:p>
        </w:tc>
        <w:tc>
          <w:tcPr>
            <w:tcW w:w="1985" w:type="dxa"/>
          </w:tcPr>
          <w:p w:rsidR="007D347B" w:rsidRPr="002341CA" w:rsidRDefault="007D347B" w:rsidP="00E85080">
            <w:pPr>
              <w:pStyle w:val="TAC"/>
            </w:pPr>
            <w:r w:rsidRPr="002341CA">
              <w:t>MAC header</w:t>
            </w:r>
          </w:p>
        </w:tc>
      </w:tr>
      <w:tr w:rsidR="007D347B" w:rsidRPr="002341CA" w:rsidTr="00E85080">
        <w:trPr>
          <w:cantSplit/>
          <w:jc w:val="center"/>
        </w:trPr>
        <w:tc>
          <w:tcPr>
            <w:tcW w:w="675" w:type="dxa"/>
            <w:tcBorders>
              <w:top w:val="single" w:sz="6" w:space="0" w:color="auto"/>
              <w:left w:val="single" w:sz="6" w:space="0" w:color="auto"/>
            </w:tcBorders>
          </w:tcPr>
          <w:p w:rsidR="007D347B" w:rsidRPr="002341CA" w:rsidRDefault="007D347B" w:rsidP="00E85080"/>
        </w:tc>
        <w:tc>
          <w:tcPr>
            <w:tcW w:w="624" w:type="dxa"/>
            <w:tcBorders>
              <w:top w:val="single" w:sz="6" w:space="0" w:color="auto"/>
            </w:tcBorders>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Borders>
              <w:top w:val="single" w:sz="6" w:space="0" w:color="auto"/>
            </w:tcBorders>
          </w:tcPr>
          <w:p w:rsidR="007D347B" w:rsidRPr="002341CA" w:rsidRDefault="007D347B" w:rsidP="00E85080"/>
        </w:tc>
        <w:tc>
          <w:tcPr>
            <w:tcW w:w="624" w:type="dxa"/>
            <w:tcBorders>
              <w:top w:val="single" w:sz="6" w:space="0" w:color="auto"/>
            </w:tcBorders>
          </w:tcPr>
          <w:p w:rsidR="007D347B" w:rsidRPr="002341CA" w:rsidRDefault="007D347B" w:rsidP="00E85080"/>
        </w:tc>
        <w:tc>
          <w:tcPr>
            <w:tcW w:w="624" w:type="dxa"/>
            <w:tcBorders>
              <w:top w:val="single" w:sz="6" w:space="0" w:color="auto"/>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1</w:t>
            </w:r>
          </w:p>
        </w:tc>
      </w:tr>
      <w:tr w:rsidR="007D347B" w:rsidRPr="002341CA" w:rsidTr="00E85080">
        <w:trPr>
          <w:cantSplit/>
          <w:jc w:val="center"/>
        </w:trPr>
        <w:tc>
          <w:tcPr>
            <w:tcW w:w="675" w:type="dxa"/>
            <w:tcBorders>
              <w:left w:val="single" w:sz="6" w:space="0" w:color="auto"/>
            </w:tcBorders>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Borders>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2</w:t>
            </w:r>
          </w:p>
        </w:tc>
      </w:tr>
      <w:tr w:rsidR="007D347B" w:rsidRPr="002341CA" w:rsidTr="00E85080">
        <w:trPr>
          <w:cantSplit/>
          <w:jc w:val="center"/>
        </w:trPr>
        <w:tc>
          <w:tcPr>
            <w:tcW w:w="675" w:type="dxa"/>
            <w:tcBorders>
              <w:left w:val="single" w:sz="6" w:space="0" w:color="auto"/>
            </w:tcBorders>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Borders>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3</w:t>
            </w:r>
          </w:p>
        </w:tc>
      </w:tr>
      <w:tr w:rsidR="007D347B" w:rsidRPr="002341CA" w:rsidTr="00E85080">
        <w:trPr>
          <w:cantSplit/>
          <w:jc w:val="center"/>
        </w:trPr>
        <w:tc>
          <w:tcPr>
            <w:tcW w:w="5043" w:type="dxa"/>
            <w:gridSpan w:val="8"/>
            <w:tcBorders>
              <w:left w:val="single" w:sz="6" w:space="0" w:color="auto"/>
              <w:right w:val="single" w:sz="6" w:space="0" w:color="auto"/>
            </w:tcBorders>
          </w:tcPr>
          <w:p w:rsidR="007D347B" w:rsidRPr="002341CA" w:rsidRDefault="007D347B" w:rsidP="00E85080">
            <w:pPr>
              <w:pStyle w:val="TAC"/>
            </w:pPr>
            <w:r w:rsidRPr="002341CA">
              <w:t>Control Message Contents</w:t>
            </w:r>
          </w:p>
        </w:tc>
        <w:tc>
          <w:tcPr>
            <w:tcW w:w="1985" w:type="dxa"/>
          </w:tcPr>
          <w:p w:rsidR="007D347B" w:rsidRPr="002341CA" w:rsidRDefault="007D347B" w:rsidP="00E85080">
            <w:pPr>
              <w:pStyle w:val="TAC"/>
            </w:pPr>
            <w:r w:rsidRPr="002341CA">
              <w:t>.</w:t>
            </w:r>
          </w:p>
          <w:p w:rsidR="007D347B" w:rsidRPr="002341CA" w:rsidRDefault="007D347B" w:rsidP="00E85080">
            <w:pPr>
              <w:pStyle w:val="TAC"/>
            </w:pPr>
            <w:r w:rsidRPr="002341CA">
              <w:t>.</w:t>
            </w:r>
          </w:p>
          <w:p w:rsidR="007D347B" w:rsidRPr="002341CA" w:rsidRDefault="007D347B" w:rsidP="00E85080">
            <w:pPr>
              <w:pStyle w:val="TAC"/>
            </w:pPr>
            <w:r w:rsidRPr="002341CA">
              <w:t>.</w:t>
            </w:r>
          </w:p>
        </w:tc>
      </w:tr>
      <w:tr w:rsidR="007D347B" w:rsidRPr="002341CA" w:rsidTr="00E85080">
        <w:trPr>
          <w:cantSplit/>
          <w:jc w:val="center"/>
        </w:trPr>
        <w:tc>
          <w:tcPr>
            <w:tcW w:w="675" w:type="dxa"/>
            <w:tcBorders>
              <w:left w:val="single" w:sz="6" w:space="0" w:color="auto"/>
            </w:tcBorders>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Pr>
          <w:p w:rsidR="007D347B" w:rsidRPr="002341CA" w:rsidRDefault="007D347B" w:rsidP="00E85080"/>
        </w:tc>
        <w:tc>
          <w:tcPr>
            <w:tcW w:w="624" w:type="dxa"/>
            <w:tcBorders>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21</w:t>
            </w:r>
          </w:p>
        </w:tc>
      </w:tr>
      <w:tr w:rsidR="007D347B" w:rsidRPr="002341CA" w:rsidTr="00E85080">
        <w:trPr>
          <w:cantSplit/>
          <w:jc w:val="center"/>
        </w:trPr>
        <w:tc>
          <w:tcPr>
            <w:tcW w:w="675" w:type="dxa"/>
            <w:tcBorders>
              <w:left w:val="single" w:sz="6" w:space="0" w:color="auto"/>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tcBorders>
          </w:tcPr>
          <w:p w:rsidR="007D347B" w:rsidRPr="002341CA" w:rsidRDefault="007D347B" w:rsidP="00E85080"/>
        </w:tc>
        <w:tc>
          <w:tcPr>
            <w:tcW w:w="624" w:type="dxa"/>
            <w:tcBorders>
              <w:bottom w:val="single" w:sz="6" w:space="0" w:color="auto"/>
              <w:right w:val="single" w:sz="6" w:space="0" w:color="auto"/>
            </w:tcBorders>
          </w:tcPr>
          <w:p w:rsidR="007D347B" w:rsidRPr="002341CA" w:rsidRDefault="007D347B" w:rsidP="00E85080"/>
        </w:tc>
        <w:tc>
          <w:tcPr>
            <w:tcW w:w="1985" w:type="dxa"/>
          </w:tcPr>
          <w:p w:rsidR="007D347B" w:rsidRPr="002341CA" w:rsidRDefault="007D347B" w:rsidP="00E85080">
            <w:pPr>
              <w:pStyle w:val="TAC"/>
            </w:pPr>
            <w:r w:rsidRPr="002341CA">
              <w:t>Octet 22</w:t>
            </w:r>
          </w:p>
        </w:tc>
      </w:tr>
    </w:tbl>
    <w:p w:rsidR="007D347B" w:rsidRPr="002341CA" w:rsidRDefault="007D347B" w:rsidP="007D347B">
      <w:pPr>
        <w:pStyle w:val="NF"/>
      </w:pPr>
    </w:p>
    <w:p w:rsidR="007D347B" w:rsidRPr="002341CA" w:rsidRDefault="007D347B" w:rsidP="007D347B">
      <w:pPr>
        <w:pStyle w:val="TF"/>
      </w:pPr>
      <w:r w:rsidRPr="002341CA">
        <w:t>Figure 10.3.2.1: Uplink RLC/MAC control block together with its MAC header</w:t>
      </w:r>
    </w:p>
    <w:p w:rsidR="007D347B" w:rsidRPr="002341CA" w:rsidRDefault="007D347B" w:rsidP="007D347B">
      <w:r w:rsidRPr="002341CA">
        <w:t xml:space="preserve">A coding block payload content of 64 bits has been defined for use on EC-PACCH/U. The payload is coded to generate punctured bits for EC-PACCH/U and designed to provide compatibility with GPRS and EGPRS. The EC-PACCH/U RLC/MAC control block for </w:t>
      </w:r>
      <w:del w:id="301" w:author="Ericsson LM" w:date="2016-05-16T19:19:00Z">
        <w:r w:rsidRPr="002341CA" w:rsidDel="00091D55">
          <w:delText>EC-EGPRS</w:delText>
        </w:r>
      </w:del>
      <w:ins w:id="302" w:author="Ericsson LM" w:date="2016-05-16T19:19:00Z">
        <w:r w:rsidR="00091D55" w:rsidRPr="002341CA">
          <w:t>EC-GSM-</w:t>
        </w:r>
        <w:proofErr w:type="spellStart"/>
        <w:r w:rsidR="00091D55" w:rsidRPr="002341CA">
          <w:t>IoT</w:t>
        </w:r>
        <w:proofErr w:type="spellEnd"/>
        <w:r w:rsidR="00091D55" w:rsidRPr="002341CA">
          <w:t xml:space="preserve"> is without</w:t>
        </w:r>
      </w:ins>
      <w:r w:rsidRPr="002341CA">
        <w:t xml:space="preserve"> </w:t>
      </w:r>
      <w:del w:id="303" w:author="Ericsson LM" w:date="2016-05-16T19:19:00Z">
        <w:r w:rsidRPr="002341CA" w:rsidDel="00091D55">
          <w:delText xml:space="preserve">together with its </w:delText>
        </w:r>
      </w:del>
      <w:r w:rsidRPr="002341CA">
        <w:t xml:space="preserve">MAC header </w:t>
      </w:r>
      <w:del w:id="304" w:author="Ericsson LM" w:date="2016-05-16T19:19:00Z">
        <w:r w:rsidRPr="002341CA" w:rsidDel="00091D55">
          <w:delText xml:space="preserve">is </w:delText>
        </w:r>
      </w:del>
      <w:ins w:id="305" w:author="Ericsson LM" w:date="2016-05-16T19:19:00Z">
        <w:r w:rsidR="00091D55" w:rsidRPr="002341CA">
          <w:t xml:space="preserve">and </w:t>
        </w:r>
      </w:ins>
      <w:r w:rsidRPr="002341CA">
        <w:t xml:space="preserve">formatted as shown in figure 10.3.2.2. </w:t>
      </w:r>
    </w:p>
    <w:tbl>
      <w:tblPr>
        <w:tblW w:w="0" w:type="auto"/>
        <w:jc w:val="center"/>
        <w:tblCellMar>
          <w:left w:w="28" w:type="dxa"/>
          <w:right w:w="0" w:type="dxa"/>
        </w:tblCellMar>
        <w:tblLook w:val="04A0" w:firstRow="1" w:lastRow="0" w:firstColumn="1" w:lastColumn="0" w:noHBand="0" w:noVBand="1"/>
      </w:tblPr>
      <w:tblGrid>
        <w:gridCol w:w="766"/>
        <w:gridCol w:w="111"/>
        <w:gridCol w:w="513"/>
        <w:gridCol w:w="111"/>
        <w:gridCol w:w="513"/>
        <w:gridCol w:w="111"/>
        <w:gridCol w:w="513"/>
        <w:gridCol w:w="111"/>
        <w:gridCol w:w="513"/>
        <w:gridCol w:w="111"/>
        <w:gridCol w:w="513"/>
        <w:gridCol w:w="111"/>
        <w:gridCol w:w="513"/>
        <w:gridCol w:w="111"/>
        <w:gridCol w:w="513"/>
        <w:gridCol w:w="111"/>
        <w:gridCol w:w="1874"/>
        <w:gridCol w:w="111"/>
      </w:tblGrid>
      <w:tr w:rsidR="007D347B" w:rsidRPr="002341CA" w:rsidDel="00994161" w:rsidTr="00E85080">
        <w:trPr>
          <w:cantSplit/>
          <w:jc w:val="center"/>
          <w:del w:id="306" w:author="Ericsson LM" w:date="2016-05-16T19:21:00Z"/>
        </w:trPr>
        <w:tc>
          <w:tcPr>
            <w:tcW w:w="877" w:type="dxa"/>
            <w:gridSpan w:val="2"/>
            <w:tcMar>
              <w:top w:w="0" w:type="dxa"/>
              <w:left w:w="28" w:type="dxa"/>
              <w:bottom w:w="0" w:type="dxa"/>
              <w:right w:w="28" w:type="dxa"/>
            </w:tcMar>
          </w:tcPr>
          <w:p w:rsidR="007D347B" w:rsidRPr="002341CA" w:rsidDel="00994161" w:rsidRDefault="007D347B" w:rsidP="00E85080">
            <w:pPr>
              <w:pStyle w:val="TAC"/>
              <w:rPr>
                <w:del w:id="307"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08"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09"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10"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11"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12" w:author="Ericsson LM" w:date="2016-05-16T19:21:00Z"/>
              </w:rPr>
            </w:pPr>
            <w:del w:id="313" w:author="Ericsson LM" w:date="2016-05-16T19:21:00Z">
              <w:r w:rsidRPr="002341CA" w:rsidDel="00994161">
                <w:delText>Bit</w:delText>
              </w:r>
            </w:del>
          </w:p>
        </w:tc>
        <w:tc>
          <w:tcPr>
            <w:tcW w:w="624" w:type="dxa"/>
            <w:gridSpan w:val="2"/>
            <w:tcMar>
              <w:top w:w="0" w:type="dxa"/>
              <w:left w:w="28" w:type="dxa"/>
              <w:bottom w:w="0" w:type="dxa"/>
              <w:right w:w="28" w:type="dxa"/>
            </w:tcMar>
          </w:tcPr>
          <w:p w:rsidR="007D347B" w:rsidRPr="002341CA" w:rsidDel="00994161" w:rsidRDefault="007D347B" w:rsidP="00E85080">
            <w:pPr>
              <w:pStyle w:val="TAC"/>
              <w:rPr>
                <w:del w:id="314"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pStyle w:val="TAC"/>
              <w:rPr>
                <w:del w:id="315" w:author="Ericsson LM" w:date="2016-05-16T19:21:00Z"/>
              </w:rPr>
            </w:pPr>
          </w:p>
        </w:tc>
        <w:tc>
          <w:tcPr>
            <w:tcW w:w="1985" w:type="dxa"/>
            <w:gridSpan w:val="2"/>
            <w:tcMar>
              <w:top w:w="0" w:type="dxa"/>
              <w:left w:w="28" w:type="dxa"/>
              <w:bottom w:w="0" w:type="dxa"/>
              <w:right w:w="28" w:type="dxa"/>
            </w:tcMar>
          </w:tcPr>
          <w:p w:rsidR="007D347B" w:rsidRPr="002341CA" w:rsidDel="00994161" w:rsidRDefault="007D347B" w:rsidP="00E85080">
            <w:pPr>
              <w:pStyle w:val="TAC"/>
              <w:rPr>
                <w:del w:id="316" w:author="Ericsson LM" w:date="2016-05-16T19:21:00Z"/>
              </w:rPr>
            </w:pPr>
          </w:p>
        </w:tc>
      </w:tr>
      <w:tr w:rsidR="007D347B" w:rsidRPr="002341CA" w:rsidDel="00994161" w:rsidTr="00E85080">
        <w:trPr>
          <w:cantSplit/>
          <w:jc w:val="center"/>
          <w:del w:id="317" w:author="Ericsson LM" w:date="2016-05-16T19:21:00Z"/>
        </w:trPr>
        <w:tc>
          <w:tcPr>
            <w:tcW w:w="877" w:type="dxa"/>
            <w:gridSpan w:val="2"/>
            <w:tcMar>
              <w:top w:w="0" w:type="dxa"/>
              <w:left w:w="28" w:type="dxa"/>
              <w:bottom w:w="0" w:type="dxa"/>
              <w:right w:w="28" w:type="dxa"/>
            </w:tcMar>
            <w:hideMark/>
          </w:tcPr>
          <w:p w:rsidR="007D347B" w:rsidRPr="002341CA" w:rsidDel="00994161" w:rsidRDefault="007D347B" w:rsidP="00E85080">
            <w:pPr>
              <w:pStyle w:val="TAC"/>
              <w:rPr>
                <w:del w:id="318" w:author="Ericsson LM" w:date="2016-05-16T19:21:00Z"/>
              </w:rPr>
            </w:pPr>
            <w:del w:id="319" w:author="Ericsson LM" w:date="2016-05-16T19:21:00Z">
              <w:r w:rsidRPr="002341CA" w:rsidDel="00994161">
                <w:delText>8</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0" w:author="Ericsson LM" w:date="2016-05-16T19:21:00Z"/>
              </w:rPr>
            </w:pPr>
            <w:del w:id="321" w:author="Ericsson LM" w:date="2016-05-16T19:21:00Z">
              <w:r w:rsidRPr="002341CA" w:rsidDel="00994161">
                <w:delText>7</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2" w:author="Ericsson LM" w:date="2016-05-16T19:21:00Z"/>
              </w:rPr>
            </w:pPr>
            <w:del w:id="323" w:author="Ericsson LM" w:date="2016-05-16T19:21:00Z">
              <w:r w:rsidRPr="002341CA" w:rsidDel="00994161">
                <w:delText>6</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4" w:author="Ericsson LM" w:date="2016-05-16T19:21:00Z"/>
              </w:rPr>
            </w:pPr>
            <w:del w:id="325" w:author="Ericsson LM" w:date="2016-05-16T19:21:00Z">
              <w:r w:rsidRPr="002341CA" w:rsidDel="00994161">
                <w:delText>5</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6" w:author="Ericsson LM" w:date="2016-05-16T19:21:00Z"/>
              </w:rPr>
            </w:pPr>
            <w:del w:id="327" w:author="Ericsson LM" w:date="2016-05-16T19:21:00Z">
              <w:r w:rsidRPr="002341CA" w:rsidDel="00994161">
                <w:delText>4</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28" w:author="Ericsson LM" w:date="2016-05-16T19:21:00Z"/>
              </w:rPr>
            </w:pPr>
            <w:del w:id="329" w:author="Ericsson LM" w:date="2016-05-16T19:21:00Z">
              <w:r w:rsidRPr="002341CA" w:rsidDel="00994161">
                <w:delText>3</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30" w:author="Ericsson LM" w:date="2016-05-16T19:21:00Z"/>
              </w:rPr>
            </w:pPr>
            <w:del w:id="331" w:author="Ericsson LM" w:date="2016-05-16T19:21:00Z">
              <w:r w:rsidRPr="002341CA" w:rsidDel="00994161">
                <w:delText>2</w:delText>
              </w:r>
            </w:del>
          </w:p>
        </w:tc>
        <w:tc>
          <w:tcPr>
            <w:tcW w:w="624" w:type="dxa"/>
            <w:gridSpan w:val="2"/>
            <w:tcMar>
              <w:top w:w="0" w:type="dxa"/>
              <w:left w:w="28" w:type="dxa"/>
              <w:bottom w:w="0" w:type="dxa"/>
              <w:right w:w="28" w:type="dxa"/>
            </w:tcMar>
            <w:hideMark/>
          </w:tcPr>
          <w:p w:rsidR="007D347B" w:rsidRPr="002341CA" w:rsidDel="00994161" w:rsidRDefault="007D347B" w:rsidP="00E85080">
            <w:pPr>
              <w:pStyle w:val="TAC"/>
              <w:rPr>
                <w:del w:id="332" w:author="Ericsson LM" w:date="2016-05-16T19:21:00Z"/>
              </w:rPr>
            </w:pPr>
            <w:del w:id="333" w:author="Ericsson LM" w:date="2016-05-16T19:21:00Z">
              <w:r w:rsidRPr="002341CA" w:rsidDel="00994161">
                <w:delText>1</w:delText>
              </w:r>
            </w:del>
          </w:p>
        </w:tc>
        <w:tc>
          <w:tcPr>
            <w:tcW w:w="1985" w:type="dxa"/>
            <w:gridSpan w:val="2"/>
            <w:tcMar>
              <w:top w:w="0" w:type="dxa"/>
              <w:left w:w="28" w:type="dxa"/>
              <w:bottom w:w="0" w:type="dxa"/>
              <w:right w:w="28" w:type="dxa"/>
            </w:tcMar>
          </w:tcPr>
          <w:p w:rsidR="007D347B" w:rsidRPr="002341CA" w:rsidDel="00994161" w:rsidRDefault="007D347B" w:rsidP="00E85080">
            <w:pPr>
              <w:pStyle w:val="TAC"/>
              <w:rPr>
                <w:del w:id="334" w:author="Ericsson LM" w:date="2016-05-16T19:21:00Z"/>
              </w:rPr>
            </w:pPr>
          </w:p>
        </w:tc>
      </w:tr>
      <w:tr w:rsidR="007D347B" w:rsidRPr="002341CA" w:rsidDel="00994161" w:rsidTr="00E85080">
        <w:trPr>
          <w:gridAfter w:val="1"/>
          <w:wAfter w:w="111" w:type="dxa"/>
          <w:cantSplit/>
          <w:jc w:val="center"/>
          <w:del w:id="335" w:author="Ericsson LM" w:date="2016-05-16T19:21:00Z"/>
        </w:trPr>
        <w:tc>
          <w:tcPr>
            <w:tcW w:w="4510" w:type="dxa"/>
            <w:gridSpan w:val="13"/>
            <w:tcBorders>
              <w:top w:val="single" w:sz="8" w:space="0" w:color="auto"/>
              <w:left w:val="single" w:sz="8" w:space="0" w:color="auto"/>
              <w:bottom w:val="single" w:sz="8" w:space="0" w:color="auto"/>
              <w:right w:val="nil"/>
            </w:tcBorders>
            <w:tcMar>
              <w:top w:w="0" w:type="dxa"/>
              <w:left w:w="28" w:type="dxa"/>
              <w:bottom w:w="0" w:type="dxa"/>
              <w:right w:w="28" w:type="dxa"/>
            </w:tcMar>
            <w:hideMark/>
          </w:tcPr>
          <w:p w:rsidR="007D347B" w:rsidRPr="002341CA" w:rsidDel="00994161" w:rsidRDefault="007D347B" w:rsidP="00E85080">
            <w:pPr>
              <w:jc w:val="center"/>
              <w:rPr>
                <w:del w:id="336" w:author="Ericsson LM" w:date="2016-05-16T19:21:00Z"/>
              </w:rPr>
            </w:pPr>
            <w:del w:id="337" w:author="Ericsson LM" w:date="2016-05-16T19:21:00Z">
              <w:r w:rsidRPr="002341CA" w:rsidDel="00994161">
                <w:delText>Spare</w:delText>
              </w:r>
            </w:del>
          </w:p>
        </w:tc>
        <w:tc>
          <w:tcPr>
            <w:tcW w:w="624"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D347B" w:rsidRPr="002341CA" w:rsidDel="00994161" w:rsidRDefault="007D347B" w:rsidP="00E85080">
            <w:pPr>
              <w:pStyle w:val="TAC"/>
              <w:rPr>
                <w:del w:id="338" w:author="Ericsson LM" w:date="2016-05-16T19:21:00Z"/>
              </w:rPr>
            </w:pPr>
            <w:del w:id="339" w:author="Ericsson LM" w:date="2016-05-16T19:21:00Z">
              <w:r w:rsidRPr="002341CA" w:rsidDel="00994161">
                <w:delText>R</w:delText>
              </w:r>
            </w:del>
          </w:p>
        </w:tc>
        <w:tc>
          <w:tcPr>
            <w:tcW w:w="1985" w:type="dxa"/>
            <w:gridSpan w:val="2"/>
            <w:tcMar>
              <w:top w:w="0" w:type="dxa"/>
              <w:left w:w="28" w:type="dxa"/>
              <w:bottom w:w="0" w:type="dxa"/>
              <w:right w:w="28" w:type="dxa"/>
            </w:tcMar>
            <w:hideMark/>
          </w:tcPr>
          <w:p w:rsidR="007D347B" w:rsidRPr="002341CA" w:rsidDel="00994161" w:rsidRDefault="007D347B" w:rsidP="00E85080">
            <w:pPr>
              <w:pStyle w:val="TAC"/>
              <w:rPr>
                <w:del w:id="340" w:author="Ericsson LM" w:date="2016-05-16T19:21:00Z"/>
              </w:rPr>
            </w:pPr>
            <w:del w:id="341" w:author="Ericsson LM" w:date="2016-05-16T19:21:00Z">
              <w:r w:rsidRPr="002341CA" w:rsidDel="00994161">
                <w:delText>MAC header</w:delText>
              </w:r>
            </w:del>
          </w:p>
        </w:tc>
      </w:tr>
      <w:tr w:rsidR="007D347B" w:rsidRPr="002341CA" w:rsidDel="00994161" w:rsidTr="00E85080">
        <w:trPr>
          <w:gridAfter w:val="1"/>
          <w:wAfter w:w="111" w:type="dxa"/>
          <w:cantSplit/>
          <w:jc w:val="center"/>
          <w:del w:id="342" w:author="Ericsson LM" w:date="2016-05-16T19:21:00Z"/>
        </w:trPr>
        <w:tc>
          <w:tcPr>
            <w:tcW w:w="766" w:type="dxa"/>
            <w:tcBorders>
              <w:top w:val="nil"/>
              <w:left w:val="single" w:sz="8" w:space="0" w:color="auto"/>
              <w:bottom w:val="nil"/>
              <w:right w:val="nil"/>
            </w:tcBorders>
            <w:tcMar>
              <w:top w:w="0" w:type="dxa"/>
              <w:left w:w="28" w:type="dxa"/>
              <w:bottom w:w="0" w:type="dxa"/>
              <w:right w:w="28" w:type="dxa"/>
            </w:tcMar>
          </w:tcPr>
          <w:p w:rsidR="007D347B" w:rsidRPr="002341CA" w:rsidDel="00994161" w:rsidRDefault="007D347B" w:rsidP="00E85080">
            <w:pPr>
              <w:rPr>
                <w:del w:id="343"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4"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5"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6"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7"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8" w:author="Ericsson LM" w:date="2016-05-16T19:21:00Z"/>
              </w:rPr>
            </w:pPr>
          </w:p>
        </w:tc>
        <w:tc>
          <w:tcPr>
            <w:tcW w:w="624" w:type="dxa"/>
            <w:gridSpan w:val="2"/>
            <w:tcMar>
              <w:top w:w="0" w:type="dxa"/>
              <w:left w:w="28" w:type="dxa"/>
              <w:bottom w:w="0" w:type="dxa"/>
              <w:right w:w="28" w:type="dxa"/>
            </w:tcMar>
          </w:tcPr>
          <w:p w:rsidR="007D347B" w:rsidRPr="002341CA" w:rsidDel="00994161" w:rsidRDefault="007D347B" w:rsidP="00E85080">
            <w:pPr>
              <w:rPr>
                <w:del w:id="349" w:author="Ericsson LM" w:date="2016-05-16T19:21:00Z"/>
              </w:rPr>
            </w:pPr>
          </w:p>
        </w:tc>
        <w:tc>
          <w:tcPr>
            <w:tcW w:w="624" w:type="dxa"/>
            <w:gridSpan w:val="2"/>
            <w:tcBorders>
              <w:top w:val="nil"/>
              <w:left w:val="nil"/>
              <w:bottom w:val="nil"/>
              <w:right w:val="single" w:sz="8" w:space="0" w:color="auto"/>
            </w:tcBorders>
            <w:tcMar>
              <w:top w:w="0" w:type="dxa"/>
              <w:left w:w="28" w:type="dxa"/>
              <w:bottom w:w="0" w:type="dxa"/>
              <w:right w:w="28" w:type="dxa"/>
            </w:tcMar>
          </w:tcPr>
          <w:p w:rsidR="007D347B" w:rsidRPr="002341CA" w:rsidDel="00994161" w:rsidRDefault="007D347B" w:rsidP="00E85080">
            <w:pPr>
              <w:rPr>
                <w:del w:id="350" w:author="Ericsson LM" w:date="2016-05-16T19:21:00Z"/>
              </w:rPr>
            </w:pPr>
          </w:p>
        </w:tc>
        <w:tc>
          <w:tcPr>
            <w:tcW w:w="1985" w:type="dxa"/>
            <w:gridSpan w:val="2"/>
            <w:tcMar>
              <w:top w:w="0" w:type="dxa"/>
              <w:left w:w="28" w:type="dxa"/>
              <w:bottom w:w="0" w:type="dxa"/>
              <w:right w:w="28" w:type="dxa"/>
            </w:tcMar>
            <w:hideMark/>
          </w:tcPr>
          <w:p w:rsidR="007D347B" w:rsidRPr="002341CA" w:rsidDel="00994161" w:rsidRDefault="007D347B" w:rsidP="00E85080">
            <w:pPr>
              <w:pStyle w:val="TAC"/>
              <w:rPr>
                <w:del w:id="351" w:author="Ericsson LM" w:date="2016-05-16T19:21:00Z"/>
              </w:rPr>
            </w:pPr>
            <w:del w:id="352" w:author="Ericsson LM" w:date="2016-05-16T19:21:00Z">
              <w:r w:rsidRPr="002341CA" w:rsidDel="00994161">
                <w:delText>Octet 1</w:delText>
              </w:r>
            </w:del>
          </w:p>
        </w:tc>
      </w:tr>
      <w:tr w:rsidR="007D347B" w:rsidRPr="002341CA" w:rsidDel="00994161" w:rsidTr="00E85080">
        <w:trPr>
          <w:gridAfter w:val="1"/>
          <w:wAfter w:w="111" w:type="dxa"/>
          <w:cantSplit/>
          <w:jc w:val="center"/>
          <w:del w:id="353" w:author="Ericsson LM" w:date="2016-05-16T19:21:00Z"/>
        </w:trPr>
        <w:tc>
          <w:tcPr>
            <w:tcW w:w="5134" w:type="dxa"/>
            <w:gridSpan w:val="15"/>
            <w:tcBorders>
              <w:top w:val="nil"/>
              <w:left w:val="single" w:sz="8" w:space="0" w:color="auto"/>
              <w:right w:val="single" w:sz="8" w:space="0" w:color="auto"/>
            </w:tcBorders>
            <w:tcMar>
              <w:top w:w="0" w:type="dxa"/>
              <w:left w:w="28" w:type="dxa"/>
              <w:bottom w:w="0" w:type="dxa"/>
              <w:right w:w="28" w:type="dxa"/>
            </w:tcMar>
          </w:tcPr>
          <w:p w:rsidR="007D347B" w:rsidRPr="002341CA" w:rsidDel="00994161" w:rsidRDefault="007D347B" w:rsidP="00E85080">
            <w:pPr>
              <w:jc w:val="center"/>
              <w:rPr>
                <w:del w:id="354" w:author="Ericsson LM" w:date="2016-05-16T19:21:00Z"/>
              </w:rPr>
            </w:pPr>
            <w:del w:id="355" w:author="Ericsson LM" w:date="2016-05-16T19:21:00Z">
              <w:r w:rsidRPr="002341CA" w:rsidDel="00994161">
                <w:delText>Control Message Contents</w:delText>
              </w:r>
            </w:del>
          </w:p>
        </w:tc>
        <w:tc>
          <w:tcPr>
            <w:tcW w:w="1985" w:type="dxa"/>
            <w:gridSpan w:val="2"/>
            <w:tcMar>
              <w:top w:w="0" w:type="dxa"/>
              <w:left w:w="28" w:type="dxa"/>
              <w:bottom w:w="0" w:type="dxa"/>
              <w:right w:w="28" w:type="dxa"/>
            </w:tcMar>
          </w:tcPr>
          <w:p w:rsidR="007D347B" w:rsidRPr="002341CA" w:rsidDel="00994161" w:rsidRDefault="007D347B" w:rsidP="00E85080">
            <w:pPr>
              <w:pStyle w:val="TAC"/>
              <w:rPr>
                <w:del w:id="356" w:author="Ericsson LM" w:date="2016-05-16T19:21:00Z"/>
              </w:rPr>
            </w:pPr>
            <w:del w:id="357" w:author="Ericsson LM" w:date="2016-05-16T19:21:00Z">
              <w:r w:rsidRPr="002341CA" w:rsidDel="00994161">
                <w:delText>…</w:delText>
              </w:r>
            </w:del>
          </w:p>
        </w:tc>
      </w:tr>
      <w:tr w:rsidR="007D347B" w:rsidRPr="002341CA" w:rsidDel="00994161" w:rsidTr="00E85080">
        <w:trPr>
          <w:gridAfter w:val="1"/>
          <w:wAfter w:w="111" w:type="dxa"/>
          <w:cantSplit/>
          <w:jc w:val="center"/>
          <w:del w:id="358" w:author="Ericsson LM" w:date="2016-05-16T19:21:00Z"/>
        </w:trPr>
        <w:tc>
          <w:tcPr>
            <w:tcW w:w="5134" w:type="dxa"/>
            <w:gridSpan w:val="15"/>
            <w:tcBorders>
              <w:left w:val="single" w:sz="8" w:space="0" w:color="auto"/>
              <w:bottom w:val="single" w:sz="4" w:space="0" w:color="auto"/>
              <w:right w:val="single" w:sz="8" w:space="0" w:color="auto"/>
            </w:tcBorders>
            <w:tcMar>
              <w:top w:w="0" w:type="dxa"/>
              <w:left w:w="28" w:type="dxa"/>
              <w:bottom w:w="0" w:type="dxa"/>
              <w:right w:w="28" w:type="dxa"/>
            </w:tcMar>
          </w:tcPr>
          <w:p w:rsidR="007D347B" w:rsidRPr="002341CA" w:rsidDel="00994161" w:rsidRDefault="007D347B" w:rsidP="00E85080">
            <w:pPr>
              <w:jc w:val="center"/>
              <w:rPr>
                <w:del w:id="359" w:author="Ericsson LM" w:date="2016-05-16T19:21:00Z"/>
              </w:rPr>
            </w:pPr>
          </w:p>
        </w:tc>
        <w:tc>
          <w:tcPr>
            <w:tcW w:w="1985" w:type="dxa"/>
            <w:gridSpan w:val="2"/>
            <w:tcMar>
              <w:top w:w="0" w:type="dxa"/>
              <w:left w:w="28" w:type="dxa"/>
              <w:bottom w:w="0" w:type="dxa"/>
              <w:right w:w="28" w:type="dxa"/>
            </w:tcMar>
            <w:hideMark/>
          </w:tcPr>
          <w:p w:rsidR="007D347B" w:rsidRPr="002341CA" w:rsidDel="00994161" w:rsidRDefault="007D347B" w:rsidP="00E85080">
            <w:pPr>
              <w:pStyle w:val="TAC"/>
              <w:rPr>
                <w:del w:id="360" w:author="Ericsson LM" w:date="2016-05-16T19:21:00Z"/>
              </w:rPr>
            </w:pPr>
            <w:del w:id="361" w:author="Ericsson LM" w:date="2016-05-16T19:21:00Z">
              <w:r w:rsidRPr="002341CA" w:rsidDel="00994161">
                <w:delText>Octet 8</w:delText>
              </w:r>
            </w:del>
          </w:p>
        </w:tc>
      </w:tr>
      <w:tr w:rsidR="00994161" w:rsidRPr="002341CA" w:rsidTr="00E85080">
        <w:trPr>
          <w:cantSplit/>
          <w:jc w:val="center"/>
          <w:ins w:id="362" w:author="Ericsson LM" w:date="2016-05-16T19:21:00Z"/>
        </w:trPr>
        <w:tc>
          <w:tcPr>
            <w:tcW w:w="877" w:type="dxa"/>
            <w:gridSpan w:val="2"/>
            <w:tcMar>
              <w:top w:w="0" w:type="dxa"/>
              <w:left w:w="28" w:type="dxa"/>
              <w:bottom w:w="0" w:type="dxa"/>
              <w:right w:w="28" w:type="dxa"/>
            </w:tcMar>
          </w:tcPr>
          <w:p w:rsidR="00994161" w:rsidRPr="002341CA" w:rsidRDefault="00994161" w:rsidP="00E85080">
            <w:pPr>
              <w:pStyle w:val="TAC"/>
              <w:rPr>
                <w:ins w:id="363"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4"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5"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6"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7"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68" w:author="Ericsson LM" w:date="2016-05-16T19:21:00Z"/>
              </w:rPr>
            </w:pPr>
            <w:ins w:id="369" w:author="Ericsson LM" w:date="2016-05-16T19:21:00Z">
              <w:r w:rsidRPr="002341CA">
                <w:t>Bit</w:t>
              </w:r>
            </w:ins>
          </w:p>
        </w:tc>
        <w:tc>
          <w:tcPr>
            <w:tcW w:w="624" w:type="dxa"/>
            <w:gridSpan w:val="2"/>
            <w:tcMar>
              <w:top w:w="0" w:type="dxa"/>
              <w:left w:w="28" w:type="dxa"/>
              <w:bottom w:w="0" w:type="dxa"/>
              <w:right w:w="28" w:type="dxa"/>
            </w:tcMar>
          </w:tcPr>
          <w:p w:rsidR="00994161" w:rsidRPr="002341CA" w:rsidRDefault="00994161" w:rsidP="00E85080">
            <w:pPr>
              <w:pStyle w:val="TAC"/>
              <w:rPr>
                <w:ins w:id="370" w:author="Ericsson LM" w:date="2016-05-16T19:21:00Z"/>
              </w:rPr>
            </w:pPr>
          </w:p>
        </w:tc>
        <w:tc>
          <w:tcPr>
            <w:tcW w:w="624" w:type="dxa"/>
            <w:gridSpan w:val="2"/>
            <w:tcMar>
              <w:top w:w="0" w:type="dxa"/>
              <w:left w:w="28" w:type="dxa"/>
              <w:bottom w:w="0" w:type="dxa"/>
              <w:right w:w="28" w:type="dxa"/>
            </w:tcMar>
          </w:tcPr>
          <w:p w:rsidR="00994161" w:rsidRPr="002341CA" w:rsidRDefault="00994161" w:rsidP="00E85080">
            <w:pPr>
              <w:pStyle w:val="TAC"/>
              <w:rPr>
                <w:ins w:id="371" w:author="Ericsson LM" w:date="2016-05-16T19:21:00Z"/>
              </w:rPr>
            </w:pPr>
          </w:p>
        </w:tc>
        <w:tc>
          <w:tcPr>
            <w:tcW w:w="1985" w:type="dxa"/>
            <w:gridSpan w:val="2"/>
            <w:tcMar>
              <w:top w:w="0" w:type="dxa"/>
              <w:left w:w="28" w:type="dxa"/>
              <w:bottom w:w="0" w:type="dxa"/>
              <w:right w:w="28" w:type="dxa"/>
            </w:tcMar>
          </w:tcPr>
          <w:p w:rsidR="00994161" w:rsidRPr="002341CA" w:rsidRDefault="00994161" w:rsidP="00E85080">
            <w:pPr>
              <w:pStyle w:val="TAC"/>
              <w:rPr>
                <w:ins w:id="372" w:author="Ericsson LM" w:date="2016-05-16T19:21:00Z"/>
              </w:rPr>
            </w:pPr>
          </w:p>
        </w:tc>
      </w:tr>
      <w:tr w:rsidR="00994161" w:rsidRPr="002341CA" w:rsidTr="00E85080">
        <w:trPr>
          <w:cantSplit/>
          <w:jc w:val="center"/>
          <w:ins w:id="373" w:author="Ericsson LM" w:date="2016-05-16T19:21:00Z"/>
        </w:trPr>
        <w:tc>
          <w:tcPr>
            <w:tcW w:w="877" w:type="dxa"/>
            <w:gridSpan w:val="2"/>
            <w:tcMar>
              <w:top w:w="0" w:type="dxa"/>
              <w:left w:w="28" w:type="dxa"/>
              <w:bottom w:w="0" w:type="dxa"/>
              <w:right w:w="28" w:type="dxa"/>
            </w:tcMar>
            <w:hideMark/>
          </w:tcPr>
          <w:p w:rsidR="00994161" w:rsidRPr="002341CA" w:rsidRDefault="00994161" w:rsidP="00E85080">
            <w:pPr>
              <w:pStyle w:val="TAC"/>
              <w:rPr>
                <w:ins w:id="374" w:author="Ericsson LM" w:date="2016-05-16T19:21:00Z"/>
              </w:rPr>
            </w:pPr>
            <w:ins w:id="375" w:author="Ericsson LM" w:date="2016-05-16T19:21:00Z">
              <w:r w:rsidRPr="002341CA">
                <w:t>8</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76" w:author="Ericsson LM" w:date="2016-05-16T19:21:00Z"/>
              </w:rPr>
            </w:pPr>
            <w:ins w:id="377" w:author="Ericsson LM" w:date="2016-05-16T19:21:00Z">
              <w:r w:rsidRPr="002341CA">
                <w:t>7</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78" w:author="Ericsson LM" w:date="2016-05-16T19:21:00Z"/>
              </w:rPr>
            </w:pPr>
            <w:ins w:id="379" w:author="Ericsson LM" w:date="2016-05-16T19:21:00Z">
              <w:r w:rsidRPr="002341CA">
                <w:t>6</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0" w:author="Ericsson LM" w:date="2016-05-16T19:21:00Z"/>
              </w:rPr>
            </w:pPr>
            <w:ins w:id="381" w:author="Ericsson LM" w:date="2016-05-16T19:21:00Z">
              <w:r w:rsidRPr="002341CA">
                <w:t>5</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2" w:author="Ericsson LM" w:date="2016-05-16T19:21:00Z"/>
              </w:rPr>
            </w:pPr>
            <w:ins w:id="383" w:author="Ericsson LM" w:date="2016-05-16T19:21:00Z">
              <w:r w:rsidRPr="002341CA">
                <w:t>4</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4" w:author="Ericsson LM" w:date="2016-05-16T19:21:00Z"/>
              </w:rPr>
            </w:pPr>
            <w:ins w:id="385" w:author="Ericsson LM" w:date="2016-05-16T19:21:00Z">
              <w:r w:rsidRPr="002341CA">
                <w:t>3</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6" w:author="Ericsson LM" w:date="2016-05-16T19:21:00Z"/>
              </w:rPr>
            </w:pPr>
            <w:ins w:id="387" w:author="Ericsson LM" w:date="2016-05-16T19:21:00Z">
              <w:r w:rsidRPr="002341CA">
                <w:t>2</w:t>
              </w:r>
            </w:ins>
          </w:p>
        </w:tc>
        <w:tc>
          <w:tcPr>
            <w:tcW w:w="624" w:type="dxa"/>
            <w:gridSpan w:val="2"/>
            <w:tcMar>
              <w:top w:w="0" w:type="dxa"/>
              <w:left w:w="28" w:type="dxa"/>
              <w:bottom w:w="0" w:type="dxa"/>
              <w:right w:w="28" w:type="dxa"/>
            </w:tcMar>
            <w:hideMark/>
          </w:tcPr>
          <w:p w:rsidR="00994161" w:rsidRPr="002341CA" w:rsidRDefault="00994161" w:rsidP="00E85080">
            <w:pPr>
              <w:pStyle w:val="TAC"/>
              <w:rPr>
                <w:ins w:id="388" w:author="Ericsson LM" w:date="2016-05-16T19:21:00Z"/>
              </w:rPr>
            </w:pPr>
            <w:ins w:id="389" w:author="Ericsson LM" w:date="2016-05-16T19:21:00Z">
              <w:r w:rsidRPr="002341CA">
                <w:t>1</w:t>
              </w:r>
            </w:ins>
          </w:p>
        </w:tc>
        <w:tc>
          <w:tcPr>
            <w:tcW w:w="1985" w:type="dxa"/>
            <w:gridSpan w:val="2"/>
            <w:tcMar>
              <w:top w:w="0" w:type="dxa"/>
              <w:left w:w="28" w:type="dxa"/>
              <w:bottom w:w="0" w:type="dxa"/>
              <w:right w:w="28" w:type="dxa"/>
            </w:tcMar>
          </w:tcPr>
          <w:p w:rsidR="00994161" w:rsidRPr="002341CA" w:rsidRDefault="00994161" w:rsidP="00E85080">
            <w:pPr>
              <w:pStyle w:val="TAC"/>
              <w:rPr>
                <w:ins w:id="390" w:author="Ericsson LM" w:date="2016-05-16T19:21:00Z"/>
              </w:rPr>
            </w:pPr>
          </w:p>
        </w:tc>
      </w:tr>
      <w:tr w:rsidR="00994161" w:rsidRPr="002341CA" w:rsidTr="00E85080">
        <w:trPr>
          <w:gridAfter w:val="1"/>
          <w:wAfter w:w="111" w:type="dxa"/>
          <w:cantSplit/>
          <w:jc w:val="center"/>
          <w:ins w:id="391" w:author="Ericsson LM" w:date="2016-05-16T19:21:00Z"/>
        </w:trPr>
        <w:tc>
          <w:tcPr>
            <w:tcW w:w="766" w:type="dxa"/>
            <w:tcBorders>
              <w:top w:val="single" w:sz="4" w:space="0" w:color="auto"/>
              <w:left w:val="single" w:sz="8" w:space="0" w:color="auto"/>
              <w:bottom w:val="nil"/>
              <w:right w:val="nil"/>
            </w:tcBorders>
            <w:tcMar>
              <w:top w:w="0" w:type="dxa"/>
              <w:left w:w="28" w:type="dxa"/>
              <w:bottom w:w="0" w:type="dxa"/>
              <w:right w:w="28" w:type="dxa"/>
            </w:tcMar>
          </w:tcPr>
          <w:p w:rsidR="00994161" w:rsidRPr="002341CA" w:rsidRDefault="00994161" w:rsidP="00E85080">
            <w:pPr>
              <w:rPr>
                <w:ins w:id="392"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3"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4"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5"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6"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7" w:author="Ericsson LM" w:date="2016-05-16T19:21:00Z"/>
              </w:rPr>
            </w:pPr>
          </w:p>
        </w:tc>
        <w:tc>
          <w:tcPr>
            <w:tcW w:w="624" w:type="dxa"/>
            <w:gridSpan w:val="2"/>
            <w:tcBorders>
              <w:top w:val="single" w:sz="4" w:space="0" w:color="auto"/>
            </w:tcBorders>
            <w:tcMar>
              <w:top w:w="0" w:type="dxa"/>
              <w:left w:w="28" w:type="dxa"/>
              <w:bottom w:w="0" w:type="dxa"/>
              <w:right w:w="28" w:type="dxa"/>
            </w:tcMar>
          </w:tcPr>
          <w:p w:rsidR="00994161" w:rsidRPr="002341CA" w:rsidRDefault="00994161" w:rsidP="00E85080">
            <w:pPr>
              <w:rPr>
                <w:ins w:id="398" w:author="Ericsson LM" w:date="2016-05-16T19:21:00Z"/>
              </w:rPr>
            </w:pPr>
          </w:p>
        </w:tc>
        <w:tc>
          <w:tcPr>
            <w:tcW w:w="624" w:type="dxa"/>
            <w:gridSpan w:val="2"/>
            <w:tcBorders>
              <w:top w:val="single" w:sz="4" w:space="0" w:color="auto"/>
              <w:left w:val="nil"/>
              <w:bottom w:val="nil"/>
              <w:right w:val="single" w:sz="8" w:space="0" w:color="auto"/>
            </w:tcBorders>
            <w:tcMar>
              <w:top w:w="0" w:type="dxa"/>
              <w:left w:w="28" w:type="dxa"/>
              <w:bottom w:w="0" w:type="dxa"/>
              <w:right w:w="28" w:type="dxa"/>
            </w:tcMar>
          </w:tcPr>
          <w:p w:rsidR="00994161" w:rsidRPr="002341CA" w:rsidRDefault="00994161" w:rsidP="00E85080">
            <w:pPr>
              <w:rPr>
                <w:ins w:id="399" w:author="Ericsson LM" w:date="2016-05-16T19:21:00Z"/>
              </w:rPr>
            </w:pPr>
          </w:p>
        </w:tc>
        <w:tc>
          <w:tcPr>
            <w:tcW w:w="1985" w:type="dxa"/>
            <w:gridSpan w:val="2"/>
            <w:tcMar>
              <w:top w:w="0" w:type="dxa"/>
              <w:left w:w="28" w:type="dxa"/>
              <w:bottom w:w="0" w:type="dxa"/>
              <w:right w:w="28" w:type="dxa"/>
            </w:tcMar>
            <w:hideMark/>
          </w:tcPr>
          <w:p w:rsidR="00994161" w:rsidRPr="002341CA" w:rsidRDefault="00994161" w:rsidP="00E85080">
            <w:pPr>
              <w:pStyle w:val="TAC"/>
              <w:rPr>
                <w:ins w:id="400" w:author="Ericsson LM" w:date="2016-05-16T19:21:00Z"/>
              </w:rPr>
            </w:pPr>
            <w:ins w:id="401" w:author="Ericsson LM" w:date="2016-05-16T19:21:00Z">
              <w:r w:rsidRPr="002341CA">
                <w:t>Octet 1</w:t>
              </w:r>
            </w:ins>
          </w:p>
        </w:tc>
      </w:tr>
      <w:tr w:rsidR="00994161" w:rsidRPr="002341CA" w:rsidTr="00E85080">
        <w:trPr>
          <w:gridAfter w:val="1"/>
          <w:wAfter w:w="111" w:type="dxa"/>
          <w:cantSplit/>
          <w:jc w:val="center"/>
          <w:ins w:id="402" w:author="Ericsson LM" w:date="2016-05-16T19:21:00Z"/>
        </w:trPr>
        <w:tc>
          <w:tcPr>
            <w:tcW w:w="5134" w:type="dxa"/>
            <w:gridSpan w:val="15"/>
            <w:tcBorders>
              <w:top w:val="nil"/>
              <w:left w:val="single" w:sz="8" w:space="0" w:color="auto"/>
              <w:right w:val="single" w:sz="8" w:space="0" w:color="auto"/>
            </w:tcBorders>
            <w:tcMar>
              <w:top w:w="0" w:type="dxa"/>
              <w:left w:w="28" w:type="dxa"/>
              <w:bottom w:w="0" w:type="dxa"/>
              <w:right w:w="28" w:type="dxa"/>
            </w:tcMar>
          </w:tcPr>
          <w:p w:rsidR="00994161" w:rsidRPr="002341CA" w:rsidRDefault="00994161" w:rsidP="00E85080">
            <w:pPr>
              <w:jc w:val="center"/>
              <w:rPr>
                <w:ins w:id="403" w:author="Ericsson LM" w:date="2016-05-16T19:21:00Z"/>
              </w:rPr>
            </w:pPr>
            <w:ins w:id="404" w:author="Ericsson LM" w:date="2016-05-16T19:21:00Z">
              <w:r w:rsidRPr="002341CA">
                <w:lastRenderedPageBreak/>
                <w:t>Control Message Contents</w:t>
              </w:r>
            </w:ins>
          </w:p>
        </w:tc>
        <w:tc>
          <w:tcPr>
            <w:tcW w:w="1985" w:type="dxa"/>
            <w:gridSpan w:val="2"/>
            <w:tcMar>
              <w:top w:w="0" w:type="dxa"/>
              <w:left w:w="28" w:type="dxa"/>
              <w:bottom w:w="0" w:type="dxa"/>
              <w:right w:w="28" w:type="dxa"/>
            </w:tcMar>
          </w:tcPr>
          <w:p w:rsidR="00994161" w:rsidRPr="002341CA" w:rsidRDefault="00994161" w:rsidP="00E85080">
            <w:pPr>
              <w:pStyle w:val="TAC"/>
              <w:rPr>
                <w:ins w:id="405" w:author="Ericsson LM" w:date="2016-05-16T19:21:00Z"/>
              </w:rPr>
            </w:pPr>
            <w:ins w:id="406" w:author="Ericsson LM" w:date="2016-05-16T19:21:00Z">
              <w:r w:rsidRPr="002341CA">
                <w:t>…</w:t>
              </w:r>
            </w:ins>
          </w:p>
        </w:tc>
      </w:tr>
      <w:tr w:rsidR="00994161" w:rsidRPr="002341CA" w:rsidTr="00E85080">
        <w:trPr>
          <w:gridAfter w:val="1"/>
          <w:wAfter w:w="111" w:type="dxa"/>
          <w:cantSplit/>
          <w:jc w:val="center"/>
          <w:ins w:id="407" w:author="Ericsson LM" w:date="2016-05-16T19:21:00Z"/>
        </w:trPr>
        <w:tc>
          <w:tcPr>
            <w:tcW w:w="5134" w:type="dxa"/>
            <w:gridSpan w:val="15"/>
            <w:tcBorders>
              <w:left w:val="single" w:sz="8" w:space="0" w:color="auto"/>
              <w:bottom w:val="single" w:sz="4" w:space="0" w:color="auto"/>
              <w:right w:val="single" w:sz="8" w:space="0" w:color="auto"/>
            </w:tcBorders>
            <w:tcMar>
              <w:top w:w="0" w:type="dxa"/>
              <w:left w:w="28" w:type="dxa"/>
              <w:bottom w:w="0" w:type="dxa"/>
              <w:right w:w="28" w:type="dxa"/>
            </w:tcMar>
          </w:tcPr>
          <w:p w:rsidR="00994161" w:rsidRPr="002341CA" w:rsidRDefault="00994161" w:rsidP="00E85080">
            <w:pPr>
              <w:jc w:val="center"/>
              <w:rPr>
                <w:ins w:id="408" w:author="Ericsson LM" w:date="2016-05-16T19:21:00Z"/>
              </w:rPr>
            </w:pPr>
          </w:p>
        </w:tc>
        <w:tc>
          <w:tcPr>
            <w:tcW w:w="1985" w:type="dxa"/>
            <w:gridSpan w:val="2"/>
            <w:tcMar>
              <w:top w:w="0" w:type="dxa"/>
              <w:left w:w="28" w:type="dxa"/>
              <w:bottom w:w="0" w:type="dxa"/>
              <w:right w:w="28" w:type="dxa"/>
            </w:tcMar>
            <w:hideMark/>
          </w:tcPr>
          <w:p w:rsidR="00994161" w:rsidRPr="002341CA" w:rsidRDefault="00994161" w:rsidP="00E85080">
            <w:pPr>
              <w:pStyle w:val="TAC"/>
              <w:rPr>
                <w:ins w:id="409" w:author="Ericsson LM" w:date="2016-05-16T19:21:00Z"/>
              </w:rPr>
            </w:pPr>
            <w:ins w:id="410" w:author="Ericsson LM" w:date="2016-05-16T19:21:00Z">
              <w:r w:rsidRPr="002341CA">
                <w:t>Octet 8</w:t>
              </w:r>
            </w:ins>
          </w:p>
        </w:tc>
      </w:tr>
    </w:tbl>
    <w:p w:rsidR="00994161" w:rsidRPr="002341CA" w:rsidRDefault="00994161" w:rsidP="00994161">
      <w:pPr>
        <w:pStyle w:val="NF"/>
        <w:rPr>
          <w:ins w:id="411" w:author="Ericsson LM" w:date="2016-05-16T19:21:00Z"/>
          <w:rFonts w:cs="Arial"/>
          <w:szCs w:val="18"/>
        </w:rPr>
      </w:pPr>
    </w:p>
    <w:p w:rsidR="007D347B" w:rsidRPr="002341CA" w:rsidRDefault="007D347B" w:rsidP="007D347B">
      <w:pPr>
        <w:pStyle w:val="NF"/>
        <w:rPr>
          <w:rFonts w:cs="Arial"/>
          <w:szCs w:val="18"/>
        </w:rPr>
      </w:pPr>
    </w:p>
    <w:p w:rsidR="005725B3" w:rsidRPr="002341CA" w:rsidRDefault="007D347B" w:rsidP="007D347B">
      <w:pPr>
        <w:pStyle w:val="TF"/>
      </w:pPr>
      <w:r w:rsidRPr="002341CA">
        <w:t xml:space="preserve">Figure 10.3.2.2: </w:t>
      </w:r>
      <w:del w:id="412" w:author="Ericsson LM" w:date="2016-05-16T19:22:00Z">
        <w:r w:rsidRPr="002341CA" w:rsidDel="00994161">
          <w:delText>EC-EGPRS</w:delText>
        </w:r>
      </w:del>
      <w:ins w:id="413" w:author="Ericsson LM" w:date="2016-05-16T19:22:00Z">
        <w:r w:rsidR="00994161" w:rsidRPr="002341CA">
          <w:t>EC-GSM-</w:t>
        </w:r>
        <w:proofErr w:type="spellStart"/>
        <w:r w:rsidR="00994161" w:rsidRPr="002341CA">
          <w:t>IoT</w:t>
        </w:r>
      </w:ins>
      <w:proofErr w:type="spellEnd"/>
      <w:r w:rsidRPr="002341CA">
        <w:t xml:space="preserve"> Uplink RLC/MAC control block</w:t>
      </w:r>
      <w:del w:id="414" w:author="Ericsson LM" w:date="2016-05-16T19:22:00Z">
        <w:r w:rsidRPr="002341CA" w:rsidDel="00994161">
          <w:delText xml:space="preserve"> together with its MAC header</w:delText>
        </w:r>
      </w:del>
      <w:r w:rsidRPr="002341C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F935C5" w:rsidRPr="002341CA" w:rsidRDefault="00F935C5" w:rsidP="00F935C5">
      <w:pPr>
        <w:pStyle w:val="Heading2"/>
      </w:pPr>
      <w:bookmarkStart w:id="415" w:name="_Toc446495545"/>
      <w:r w:rsidRPr="002341CA">
        <w:t>10.3a</w:t>
      </w:r>
      <w:r w:rsidRPr="002341CA">
        <w:tab/>
      </w:r>
      <w:del w:id="416" w:author="Ericsson LM" w:date="2016-05-16T19:24:00Z">
        <w:r w:rsidRPr="002341CA" w:rsidDel="00B85D8F">
          <w:delText>(EC-)</w:delText>
        </w:r>
      </w:del>
      <w:r w:rsidRPr="002341CA">
        <w:t xml:space="preserve">EGPRS </w:t>
      </w:r>
      <w:ins w:id="417" w:author="Ericsson LM" w:date="2016-05-16T19:24:00Z">
        <w:r w:rsidR="00B85D8F" w:rsidRPr="002341CA">
          <w:t>and EC-GSM-</w:t>
        </w:r>
        <w:proofErr w:type="spellStart"/>
        <w:r w:rsidR="00B85D8F" w:rsidRPr="002341CA">
          <w:t>IoT</w:t>
        </w:r>
        <w:proofErr w:type="spellEnd"/>
        <w:r w:rsidR="00B85D8F" w:rsidRPr="002341CA">
          <w:t xml:space="preserve"> </w:t>
        </w:r>
      </w:ins>
      <w:r w:rsidRPr="002341CA">
        <w:t>RLC data blocks and RLC/MAC headers</w:t>
      </w:r>
      <w:bookmarkEnd w:id="415"/>
    </w:p>
    <w:p w:rsidR="00F935C5" w:rsidRPr="002341CA" w:rsidRDefault="00F935C5" w:rsidP="00F935C5">
      <w:pPr>
        <w:pStyle w:val="Heading3"/>
      </w:pPr>
      <w:bookmarkStart w:id="418" w:name="_Toc446495546"/>
      <w:r w:rsidRPr="002341CA">
        <w:t>10.3a.0</w:t>
      </w:r>
      <w:r w:rsidRPr="002341CA">
        <w:tab/>
        <w:t>General</w:t>
      </w:r>
      <w:bookmarkEnd w:id="418"/>
    </w:p>
    <w:p w:rsidR="00F935C5" w:rsidRPr="002341CA" w:rsidRDefault="00F935C5" w:rsidP="00F935C5">
      <w:r w:rsidRPr="002341CA">
        <w:t xml:space="preserve">The </w:t>
      </w:r>
      <w:del w:id="419" w:author="Ericsson LM" w:date="2016-05-16T19:25:00Z">
        <w:r w:rsidRPr="002341CA" w:rsidDel="00DA0E82">
          <w:delText>(EC-)</w:delText>
        </w:r>
      </w:del>
      <w:r w:rsidRPr="002341CA">
        <w:t xml:space="preserve">EGPRS </w:t>
      </w:r>
      <w:ins w:id="420" w:author="Ericsson LM" w:date="2016-05-16T19:25:00Z">
        <w:r w:rsidR="00DA0E82" w:rsidRPr="002341CA">
          <w:t>and EC-GSM-</w:t>
        </w:r>
        <w:proofErr w:type="spellStart"/>
        <w:r w:rsidR="00DA0E82" w:rsidRPr="002341CA">
          <w:t>IoT</w:t>
        </w:r>
        <w:proofErr w:type="spellEnd"/>
        <w:r w:rsidR="00DA0E82" w:rsidRPr="002341CA">
          <w:t xml:space="preserve"> </w:t>
        </w:r>
      </w:ins>
      <w:r w:rsidRPr="002341CA">
        <w:t>RLC data block consists of a FBI (downlink) or TI (uplink) field and an E field followed by an EGPRS RLC data unit. The EGPRS RLC data unit is a sequence of N2 octets that are numbered from 1 to N2.</w:t>
      </w:r>
    </w:p>
    <w:p w:rsidR="00F935C5" w:rsidRPr="002341CA" w:rsidRDefault="00F935C5" w:rsidP="00F935C5">
      <w:pPr>
        <w:pStyle w:val="NO"/>
      </w:pPr>
      <w:r w:rsidRPr="002341CA">
        <w:t>NOTE:</w:t>
      </w:r>
      <w:r w:rsidRPr="002341CA">
        <w:tab/>
        <w:t>The octets of an EGPRS RLC data unit are not necessarily aligned with the octets of the RLC/MAC block. An octet of the EGPRS RLC data unit may thus span across the boundary between two consecutive octets of the RLC/MAC block.</w:t>
      </w:r>
    </w:p>
    <w:p w:rsidR="00F935C5" w:rsidRPr="002341CA" w:rsidRDefault="00F935C5" w:rsidP="00F935C5">
      <w:r w:rsidRPr="002341CA">
        <w:t xml:space="preserve">The RLC/MAC block format convention of sub-clause 10.0b for </w:t>
      </w:r>
      <w:del w:id="421" w:author="Ericsson LM" w:date="2016-05-16T19:25:00Z">
        <w:r w:rsidRPr="002341CA" w:rsidDel="00DA0E82">
          <w:delText>(EC-)</w:delText>
        </w:r>
      </w:del>
      <w:r w:rsidRPr="002341CA">
        <w:t xml:space="preserve">EGPRS </w:t>
      </w:r>
      <w:ins w:id="422" w:author="Ericsson LM" w:date="2016-05-16T19:25:00Z">
        <w:r w:rsidR="00DA0E82" w:rsidRPr="002341CA">
          <w:t>and EC-GSM-</w:t>
        </w:r>
        <w:proofErr w:type="spellStart"/>
        <w:r w:rsidR="00DA0E82" w:rsidRPr="002341CA">
          <w:t>IoT</w:t>
        </w:r>
        <w:proofErr w:type="spellEnd"/>
        <w:r w:rsidR="00DA0E82" w:rsidRPr="002341CA">
          <w:t xml:space="preserve"> </w:t>
        </w:r>
      </w:ins>
      <w:r w:rsidRPr="002341CA">
        <w:t xml:space="preserve">applies when the components of the </w:t>
      </w:r>
      <w:del w:id="423" w:author="Ericsson LM" w:date="2016-05-16T19:25:00Z">
        <w:r w:rsidRPr="002341CA" w:rsidDel="00DA0E82">
          <w:delText>(EC-)</w:delText>
        </w:r>
      </w:del>
      <w:r w:rsidRPr="002341CA">
        <w:t xml:space="preserve">EGPRS </w:t>
      </w:r>
      <w:ins w:id="424" w:author="Ericsson LM" w:date="2016-05-16T19:25:00Z">
        <w:r w:rsidR="00DA0E82" w:rsidRPr="002341CA">
          <w:t>and EC-GSM-</w:t>
        </w:r>
        <w:proofErr w:type="spellStart"/>
        <w:r w:rsidR="00DA0E82" w:rsidRPr="002341CA">
          <w:t>IoT</w:t>
        </w:r>
        <w:proofErr w:type="spellEnd"/>
        <w:r w:rsidR="00DA0E82" w:rsidRPr="002341CA">
          <w:t xml:space="preserve"> </w:t>
        </w:r>
      </w:ins>
      <w:r w:rsidRPr="002341CA">
        <w:t>RLC data block are assembled into the RLC/MAC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097"/>
        <w:gridCol w:w="2433"/>
      </w:tblGrid>
      <w:tr w:rsidR="00F935C5" w:rsidRPr="002341CA" w:rsidTr="00E85080">
        <w:trPr>
          <w:cantSplit/>
          <w:jc w:val="center"/>
        </w:trPr>
        <w:tc>
          <w:tcPr>
            <w:tcW w:w="1097" w:type="dxa"/>
          </w:tcPr>
          <w:p w:rsidR="00F935C5" w:rsidRPr="002341CA" w:rsidRDefault="00F935C5" w:rsidP="00E85080">
            <w:pPr>
              <w:pStyle w:val="TAC"/>
            </w:pPr>
            <w:r w:rsidRPr="002341CA">
              <w:t>E</w:t>
            </w:r>
          </w:p>
        </w:tc>
        <w:tc>
          <w:tcPr>
            <w:tcW w:w="1097" w:type="dxa"/>
          </w:tcPr>
          <w:p w:rsidR="00F935C5" w:rsidRPr="002341CA" w:rsidRDefault="00F935C5" w:rsidP="00E85080">
            <w:pPr>
              <w:pStyle w:val="TAC"/>
            </w:pPr>
            <w:r w:rsidRPr="002341CA">
              <w:t>FBI/TI</w:t>
            </w:r>
          </w:p>
        </w:tc>
        <w:tc>
          <w:tcPr>
            <w:tcW w:w="2433" w:type="dxa"/>
          </w:tcPr>
          <w:p w:rsidR="00F935C5" w:rsidRPr="002341CA" w:rsidRDefault="00F935C5" w:rsidP="00E85080">
            <w:pPr>
              <w:pStyle w:val="TAC"/>
            </w:pPr>
            <w:r w:rsidRPr="002341CA">
              <w:t>EGPRS RLC data unit</w:t>
            </w:r>
          </w:p>
        </w:tc>
      </w:tr>
    </w:tbl>
    <w:p w:rsidR="00F935C5" w:rsidRPr="002341CA" w:rsidRDefault="00F935C5" w:rsidP="00F935C5">
      <w:pPr>
        <w:pStyle w:val="TF"/>
      </w:pPr>
      <w:r w:rsidRPr="002341CA">
        <w:t xml:space="preserve">Figure 10.3a.0.1: Components of the EGPRS and </w:t>
      </w:r>
      <w:ins w:id="425" w:author="Ericsson LM" w:date="2016-05-16T19:26:00Z">
        <w:r w:rsidR="00DA0E82" w:rsidRPr="002341CA">
          <w:t>EC-GSM-</w:t>
        </w:r>
        <w:proofErr w:type="spellStart"/>
        <w:r w:rsidR="00DA0E82" w:rsidRPr="002341CA">
          <w:t>IoT</w:t>
        </w:r>
      </w:ins>
      <w:proofErr w:type="spellEnd"/>
      <w:del w:id="426" w:author="Ericsson LM" w:date="2016-05-16T19:26:00Z">
        <w:r w:rsidRPr="002341CA" w:rsidDel="00DA0E82">
          <w:delText>EC-EGPRS</w:delText>
        </w:r>
      </w:del>
      <w:r w:rsidRPr="002341CA">
        <w:t xml:space="preserve"> RLC data block</w:t>
      </w:r>
    </w:p>
    <w:p w:rsidR="00F935C5" w:rsidRPr="002341CA" w:rsidRDefault="00F935C5" w:rsidP="00F935C5">
      <w:r w:rsidRPr="002341CA">
        <w:t>The size of the EGPRS RLC data unit for each of the channel coding schemes is shown in table 10.3a.0.1.</w:t>
      </w:r>
    </w:p>
    <w:p w:rsidR="00F935C5" w:rsidRPr="002341CA" w:rsidRDefault="00F935C5" w:rsidP="00F935C5">
      <w:pPr>
        <w:pStyle w:val="TH"/>
      </w:pPr>
      <w:r w:rsidRPr="002341CA">
        <w:t xml:space="preserve">Table 10.3a.0.1: EGPRS </w:t>
      </w:r>
      <w:ins w:id="427" w:author="Ericsson LM" w:date="2016-05-16T19:26:00Z">
        <w:r w:rsidR="00DA0E82" w:rsidRPr="002341CA">
          <w:t>and EC-GSM-</w:t>
        </w:r>
        <w:proofErr w:type="spellStart"/>
        <w:r w:rsidR="00DA0E82" w:rsidRPr="002341CA">
          <w:t>IoT</w:t>
        </w:r>
        <w:proofErr w:type="spellEnd"/>
        <w:r w:rsidR="00DA0E82" w:rsidRPr="002341CA">
          <w:t xml:space="preserve"> </w:t>
        </w:r>
      </w:ins>
      <w:r w:rsidRPr="002341CA">
        <w:t>RLC data unit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036"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31</w:t>
            </w:r>
          </w:p>
        </w:tc>
        <w:tc>
          <w:tcPr>
            <w:tcW w:w="1036" w:type="dxa"/>
          </w:tcPr>
          <w:p w:rsidR="00F935C5" w:rsidRPr="002341CA" w:rsidRDefault="00F935C5" w:rsidP="00E85080">
            <w:pPr>
              <w:pStyle w:val="TAC"/>
            </w:pPr>
            <w:r w:rsidRPr="002341CA">
              <w:t>A padding</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036" w:type="dxa"/>
          </w:tcPr>
          <w:p w:rsidR="00F935C5" w:rsidRPr="002341CA" w:rsidRDefault="00F935C5" w:rsidP="00E85080">
            <w:pPr>
              <w:pStyle w:val="TAC"/>
            </w:pPr>
            <w:r w:rsidRPr="002341CA">
              <w:t>A padding / A</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MCS-6 with padding</w:t>
            </w:r>
          </w:p>
        </w:tc>
        <w:tc>
          <w:tcPr>
            <w:tcW w:w="3329" w:type="dxa"/>
          </w:tcPr>
          <w:p w:rsidR="00F935C5" w:rsidRPr="002341CA" w:rsidRDefault="00F935C5" w:rsidP="00E85080">
            <w:pPr>
              <w:pStyle w:val="TAC"/>
            </w:pPr>
            <w:r w:rsidRPr="002341CA">
              <w:t>68</w:t>
            </w:r>
          </w:p>
        </w:tc>
        <w:tc>
          <w:tcPr>
            <w:tcW w:w="1036" w:type="dxa"/>
          </w:tcPr>
          <w:p w:rsidR="00F935C5" w:rsidRPr="002341CA" w:rsidRDefault="00F935C5" w:rsidP="00E85080">
            <w:pPr>
              <w:pStyle w:val="TAC"/>
            </w:pPr>
            <w:r w:rsidRPr="002341CA">
              <w:t>A padding</w:t>
            </w:r>
          </w:p>
        </w:tc>
      </w:tr>
      <w:tr w:rsidR="00F935C5" w:rsidRPr="002341CA" w:rsidTr="00E85080">
        <w:trPr>
          <w:cantSplit/>
          <w:jc w:val="center"/>
        </w:trPr>
        <w:tc>
          <w:tcPr>
            <w:tcW w:w="2252" w:type="dxa"/>
          </w:tcPr>
          <w:p w:rsidR="00F935C5" w:rsidRPr="002341CA" w:rsidRDefault="00F935C5" w:rsidP="00E85080">
            <w:pPr>
              <w:pStyle w:val="TAC"/>
            </w:pPr>
            <w:r w:rsidRPr="002341CA">
              <w:t>MCS-6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MCS-7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MCS-8</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w:t>
            </w:r>
          </w:p>
        </w:tc>
      </w:tr>
      <w:tr w:rsidR="00F935C5" w:rsidRPr="002341CA" w:rsidTr="00E85080">
        <w:trPr>
          <w:cantSplit/>
          <w:jc w:val="center"/>
        </w:trPr>
        <w:tc>
          <w:tcPr>
            <w:tcW w:w="2252" w:type="dxa"/>
          </w:tcPr>
          <w:p w:rsidR="00F935C5" w:rsidRPr="002341CA" w:rsidRDefault="00F935C5" w:rsidP="00E85080">
            <w:pPr>
              <w:pStyle w:val="TAC"/>
            </w:pPr>
            <w:r w:rsidRPr="002341CA">
              <w:t>MCS-9</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6617" w:type="dxa"/>
            <w:gridSpan w:val="3"/>
          </w:tcPr>
          <w:p w:rsidR="00F935C5" w:rsidRPr="002341CA" w:rsidRDefault="00F935C5" w:rsidP="00E85080">
            <w:pPr>
              <w:pStyle w:val="TAN"/>
            </w:pPr>
            <w:r w:rsidRPr="002341CA">
              <w:t>NOTE 1:</w:t>
            </w:r>
            <w:r w:rsidRPr="002341CA">
              <w:tab/>
              <w:t>The four families of EGPRS RLC data blocks C, B, A and A padding based on a common size basis (22, 28, 37 and 68 octets respectively) enable link adaptation retransmission as described in sub-clause 9.</w:t>
            </w:r>
          </w:p>
          <w:p w:rsidR="00F935C5" w:rsidRPr="002341CA" w:rsidRDefault="00F935C5" w:rsidP="00E85080">
            <w:pPr>
              <w:pStyle w:val="TAN"/>
            </w:pPr>
            <w:r w:rsidRPr="002341CA">
              <w:t>NOTE 2:</w:t>
            </w:r>
            <w:r w:rsidRPr="002341CA">
              <w:tab/>
              <w:t xml:space="preserve">Modulation and coding schemes of family </w:t>
            </w:r>
            <w:proofErr w:type="gramStart"/>
            <w:r w:rsidRPr="002341CA">
              <w:t>A padding</w:t>
            </w:r>
            <w:proofErr w:type="gramEnd"/>
            <w:r w:rsidRPr="002341CA">
              <w:t xml:space="preserve"> are compatible with Family A padding6 defined for EGPRS2.</w:t>
            </w:r>
          </w:p>
        </w:tc>
      </w:tr>
    </w:tbl>
    <w:p w:rsidR="00F935C5" w:rsidRPr="002341CA" w:rsidRDefault="00F935C5" w:rsidP="00F935C5"/>
    <w:p w:rsidR="00F935C5" w:rsidRPr="002341CA" w:rsidRDefault="00F935C5" w:rsidP="00F935C5">
      <w:r w:rsidRPr="002341CA">
        <w:t>The size of the RLC data unit for each of the channel coding schemes used in EGPRS2 is shown in tables 10.3a.0.3, 10.3a.0.4, 10.3a.0.5, and 10.3a.0.6.</w:t>
      </w:r>
    </w:p>
    <w:p w:rsidR="00F935C5" w:rsidRPr="002341CA" w:rsidRDefault="00F935C5" w:rsidP="00F935C5">
      <w:pPr>
        <w:pStyle w:val="TH"/>
      </w:pPr>
      <w:r w:rsidRPr="002341CA">
        <w:lastRenderedPageBreak/>
        <w:t>Table 10.3a.0.3: RLC data unit size (EGPRS2-A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036"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 with padding</w:t>
            </w:r>
          </w:p>
        </w:tc>
        <w:tc>
          <w:tcPr>
            <w:tcW w:w="3329" w:type="dxa"/>
          </w:tcPr>
          <w:p w:rsidR="00F935C5" w:rsidRPr="002341CA" w:rsidRDefault="00F935C5" w:rsidP="00E85080">
            <w:pPr>
              <w:pStyle w:val="TAC"/>
            </w:pPr>
            <w:r w:rsidRPr="002341CA">
              <w:t>26</w:t>
            </w:r>
          </w:p>
        </w:tc>
        <w:tc>
          <w:tcPr>
            <w:tcW w:w="1036" w:type="dxa"/>
          </w:tcPr>
          <w:p w:rsidR="00F935C5" w:rsidRPr="002341CA" w:rsidRDefault="00F935C5" w:rsidP="00E85080">
            <w:pPr>
              <w:pStyle w:val="TAC"/>
            </w:pPr>
            <w:r w:rsidRPr="002341CA">
              <w:t>B padding2</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036" w:type="dxa"/>
          </w:tcPr>
          <w:p w:rsidR="00F935C5" w:rsidRPr="002341CA" w:rsidRDefault="00F935C5" w:rsidP="00E85080">
            <w:pPr>
              <w:pStyle w:val="TAC"/>
            </w:pPr>
            <w:r w:rsidRPr="002341CA">
              <w:t>B padding2 / 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31</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DAS-5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DAS-6</w:t>
            </w:r>
          </w:p>
        </w:tc>
        <w:tc>
          <w:tcPr>
            <w:tcW w:w="3329" w:type="dxa"/>
          </w:tcPr>
          <w:p w:rsidR="00F935C5" w:rsidRPr="002341CA" w:rsidRDefault="00F935C5" w:rsidP="00E85080">
            <w:pPr>
              <w:pStyle w:val="TAC"/>
            </w:pPr>
            <w:r w:rsidRPr="002341CA">
              <w:t>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NOTE 2</w:t>
            </w:r>
          </w:p>
        </w:tc>
      </w:tr>
      <w:tr w:rsidR="00F935C5" w:rsidRPr="002341CA" w:rsidTr="00E85080">
        <w:trPr>
          <w:cantSplit/>
          <w:jc w:val="center"/>
        </w:trPr>
        <w:tc>
          <w:tcPr>
            <w:tcW w:w="2252" w:type="dxa"/>
          </w:tcPr>
          <w:p w:rsidR="00F935C5" w:rsidRPr="002341CA" w:rsidRDefault="00F935C5" w:rsidP="00E85080">
            <w:pPr>
              <w:pStyle w:val="TAC"/>
            </w:pPr>
            <w:r w:rsidRPr="002341CA">
              <w:t>DAS-7</w:t>
            </w:r>
          </w:p>
        </w:tc>
        <w:tc>
          <w:tcPr>
            <w:tcW w:w="3329" w:type="dxa"/>
          </w:tcPr>
          <w:p w:rsidR="00F935C5" w:rsidRPr="002341CA" w:rsidRDefault="00F935C5" w:rsidP="00E85080">
            <w:pPr>
              <w:pStyle w:val="TAC"/>
            </w:pPr>
            <w:r w:rsidRPr="002341CA">
              <w:t>82</w:t>
            </w:r>
          </w:p>
        </w:tc>
        <w:tc>
          <w:tcPr>
            <w:tcW w:w="1036" w:type="dxa"/>
          </w:tcPr>
          <w:p w:rsidR="00F935C5" w:rsidRPr="002341CA" w:rsidRDefault="00F935C5" w:rsidP="00E85080">
            <w:pPr>
              <w:pStyle w:val="TAC"/>
            </w:pPr>
            <w:r w:rsidRPr="002341CA">
              <w:t>B padding2</w:t>
            </w:r>
          </w:p>
        </w:tc>
      </w:tr>
      <w:tr w:rsidR="00F935C5" w:rsidRPr="002341CA" w:rsidTr="00E85080">
        <w:trPr>
          <w:cantSplit/>
          <w:jc w:val="center"/>
        </w:trPr>
        <w:tc>
          <w:tcPr>
            <w:tcW w:w="2252" w:type="dxa"/>
          </w:tcPr>
          <w:p w:rsidR="00F935C5" w:rsidRPr="002341CA" w:rsidRDefault="00F935C5" w:rsidP="00E85080">
            <w:pPr>
              <w:pStyle w:val="TAC"/>
            </w:pPr>
            <w:r w:rsidRPr="002341CA">
              <w:t>MCS-7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DAS-8</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MCS-8</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DAS-9</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DAS-10</w:t>
            </w:r>
          </w:p>
        </w:tc>
        <w:tc>
          <w:tcPr>
            <w:tcW w:w="3329" w:type="dxa"/>
          </w:tcPr>
          <w:p w:rsidR="00F935C5" w:rsidRPr="002341CA" w:rsidRDefault="00F935C5" w:rsidP="00E85080">
            <w:pPr>
              <w:pStyle w:val="TAC"/>
            </w:pPr>
            <w:r w:rsidRPr="002341CA">
              <w:t>2x82</w:t>
            </w:r>
          </w:p>
        </w:tc>
        <w:tc>
          <w:tcPr>
            <w:tcW w:w="1036" w:type="dxa"/>
          </w:tcPr>
          <w:p w:rsidR="00F935C5" w:rsidRPr="002341CA" w:rsidRDefault="00F935C5" w:rsidP="00E85080">
            <w:pPr>
              <w:pStyle w:val="TAC"/>
            </w:pPr>
            <w:r w:rsidRPr="002341CA">
              <w:t>B padding2</w:t>
            </w:r>
          </w:p>
        </w:tc>
      </w:tr>
      <w:tr w:rsidR="00F935C5" w:rsidRPr="002341CA" w:rsidTr="00E85080">
        <w:trPr>
          <w:cantSplit/>
          <w:jc w:val="center"/>
        </w:trPr>
        <w:tc>
          <w:tcPr>
            <w:tcW w:w="2252" w:type="dxa"/>
          </w:tcPr>
          <w:p w:rsidR="00F935C5" w:rsidRPr="002341CA" w:rsidRDefault="00F935C5" w:rsidP="00E85080">
            <w:pPr>
              <w:pStyle w:val="TAC"/>
            </w:pPr>
            <w:r w:rsidRPr="002341CA">
              <w:t>DAS-11</w:t>
            </w:r>
          </w:p>
        </w:tc>
        <w:tc>
          <w:tcPr>
            <w:tcW w:w="3329" w:type="dxa"/>
          </w:tcPr>
          <w:p w:rsidR="00F935C5" w:rsidRPr="002341CA" w:rsidRDefault="00F935C5" w:rsidP="00E85080">
            <w:pPr>
              <w:pStyle w:val="TAC"/>
            </w:pPr>
            <w:r w:rsidRPr="002341CA">
              <w:t>3x68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DAS-12</w:t>
            </w:r>
          </w:p>
        </w:tc>
        <w:tc>
          <w:tcPr>
            <w:tcW w:w="3329" w:type="dxa"/>
          </w:tcPr>
          <w:p w:rsidR="00F935C5" w:rsidRPr="002341CA" w:rsidRDefault="00F935C5" w:rsidP="00E85080">
            <w:pPr>
              <w:pStyle w:val="TAC"/>
            </w:pPr>
            <w:r w:rsidRPr="002341CA">
              <w:t>3x82</w:t>
            </w:r>
          </w:p>
        </w:tc>
        <w:tc>
          <w:tcPr>
            <w:tcW w:w="1036" w:type="dxa"/>
          </w:tcPr>
          <w:p w:rsidR="00F935C5" w:rsidRPr="002341CA" w:rsidRDefault="00F935C5" w:rsidP="00E85080">
            <w:pPr>
              <w:pStyle w:val="TAC"/>
            </w:pPr>
            <w:r w:rsidRPr="002341CA">
              <w:t>B padding2</w:t>
            </w:r>
          </w:p>
        </w:tc>
      </w:tr>
      <w:tr w:rsidR="00F935C5" w:rsidRPr="002341CA" w:rsidTr="00E85080">
        <w:trPr>
          <w:cantSplit/>
          <w:jc w:val="center"/>
        </w:trPr>
        <w:tc>
          <w:tcPr>
            <w:tcW w:w="6617" w:type="dxa"/>
            <w:gridSpan w:val="3"/>
          </w:tcPr>
          <w:p w:rsidR="00F935C5" w:rsidRPr="002341CA" w:rsidRDefault="00F935C5" w:rsidP="00E85080">
            <w:pPr>
              <w:pStyle w:val="TAN"/>
            </w:pPr>
            <w:r w:rsidRPr="002341CA">
              <w:t>NOTE 1:</w:t>
            </w:r>
            <w:r w:rsidRPr="002341CA">
              <w:tab/>
              <w:t>The four families of RLC data blocks (C, B, A padding6, and B padding2) based on a common size basis (22, 28, 68 and 82 octets respectively) enable link adaptation retransmission as described in sub-clause 9.</w:t>
            </w:r>
          </w:p>
          <w:p w:rsidR="00F935C5" w:rsidRPr="002341CA" w:rsidRDefault="00F935C5" w:rsidP="00E85080">
            <w:pPr>
              <w:pStyle w:val="TAN"/>
            </w:pPr>
            <w:r w:rsidRPr="002341CA">
              <w:t>NOTE 2:</w:t>
            </w:r>
            <w:r w:rsidRPr="002341CA">
              <w:tab/>
              <w:t>MCS-6 is also used for EGPRS2-A downlink (see sub-clause 5.2.1).</w:t>
            </w:r>
          </w:p>
        </w:tc>
      </w:tr>
    </w:tbl>
    <w:p w:rsidR="00F935C5" w:rsidRPr="002341CA" w:rsidRDefault="00F935C5" w:rsidP="00F935C5"/>
    <w:p w:rsidR="00F935C5" w:rsidRPr="002341CA" w:rsidRDefault="00F935C5" w:rsidP="00F935C5">
      <w:pPr>
        <w:pStyle w:val="TH"/>
      </w:pPr>
      <w:r w:rsidRPr="002341CA">
        <w:t>Table 10.3a.0.4: RLC data unit size (EGPRS2-B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036"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31</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036" w:type="dxa"/>
          </w:tcPr>
          <w:p w:rsidR="00F935C5" w:rsidRPr="002341CA" w:rsidRDefault="00F935C5" w:rsidP="00E85080">
            <w:pPr>
              <w:pStyle w:val="TAC"/>
            </w:pPr>
            <w:r w:rsidRPr="002341CA">
              <w:t>A padding6 / A</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DAS-5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DBS-5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DAS-6</w:t>
            </w:r>
          </w:p>
        </w:tc>
        <w:tc>
          <w:tcPr>
            <w:tcW w:w="3329" w:type="dxa"/>
          </w:tcPr>
          <w:p w:rsidR="00F935C5" w:rsidRPr="002341CA" w:rsidRDefault="00F935C5" w:rsidP="00E85080">
            <w:pPr>
              <w:pStyle w:val="TAC"/>
            </w:pPr>
            <w:r w:rsidRPr="002341CA">
              <w:t>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DBS-6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MCS-7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DAS-8</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DBS-7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MCS-8</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DAS-9</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MCS-9</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DAS-10 with padding</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 padding8</w:t>
            </w:r>
          </w:p>
        </w:tc>
      </w:tr>
      <w:tr w:rsidR="00F935C5" w:rsidRPr="002341CA" w:rsidTr="00E85080">
        <w:trPr>
          <w:cantSplit/>
          <w:jc w:val="center"/>
        </w:trPr>
        <w:tc>
          <w:tcPr>
            <w:tcW w:w="2252" w:type="dxa"/>
          </w:tcPr>
          <w:p w:rsidR="00F935C5" w:rsidRPr="002341CA" w:rsidRDefault="00F935C5" w:rsidP="00E85080">
            <w:pPr>
              <w:pStyle w:val="TAC"/>
            </w:pPr>
            <w:r w:rsidRPr="002341CA">
              <w:t>DBS-8</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DBS-9</w:t>
            </w:r>
          </w:p>
        </w:tc>
        <w:tc>
          <w:tcPr>
            <w:tcW w:w="3329" w:type="dxa"/>
          </w:tcPr>
          <w:p w:rsidR="00F935C5" w:rsidRPr="002341CA" w:rsidRDefault="00F935C5" w:rsidP="00E85080">
            <w:pPr>
              <w:pStyle w:val="TAC"/>
            </w:pPr>
            <w:r w:rsidRPr="002341CA">
              <w:t>3x56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DAS-11</w:t>
            </w:r>
          </w:p>
        </w:tc>
        <w:tc>
          <w:tcPr>
            <w:tcW w:w="3329" w:type="dxa"/>
          </w:tcPr>
          <w:p w:rsidR="00F935C5" w:rsidRPr="002341CA" w:rsidRDefault="00F935C5" w:rsidP="00E85080">
            <w:pPr>
              <w:pStyle w:val="TAC"/>
            </w:pPr>
            <w:r w:rsidRPr="002341CA">
              <w:t>3x68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DAS-12 with padding</w:t>
            </w:r>
          </w:p>
        </w:tc>
        <w:tc>
          <w:tcPr>
            <w:tcW w:w="3329" w:type="dxa"/>
          </w:tcPr>
          <w:p w:rsidR="00F935C5" w:rsidRPr="002341CA" w:rsidRDefault="00F935C5" w:rsidP="00E85080">
            <w:pPr>
              <w:pStyle w:val="TAC"/>
            </w:pPr>
            <w:r w:rsidRPr="002341CA">
              <w:t>3x74</w:t>
            </w:r>
          </w:p>
        </w:tc>
        <w:tc>
          <w:tcPr>
            <w:tcW w:w="1036" w:type="dxa"/>
          </w:tcPr>
          <w:p w:rsidR="00F935C5" w:rsidRPr="002341CA" w:rsidRDefault="00F935C5" w:rsidP="00E85080">
            <w:pPr>
              <w:pStyle w:val="TAC"/>
            </w:pPr>
            <w:r w:rsidRPr="002341CA">
              <w:t>A padding8</w:t>
            </w:r>
          </w:p>
        </w:tc>
      </w:tr>
      <w:tr w:rsidR="00F935C5" w:rsidRPr="002341CA" w:rsidTr="00E85080">
        <w:trPr>
          <w:cantSplit/>
          <w:jc w:val="center"/>
        </w:trPr>
        <w:tc>
          <w:tcPr>
            <w:tcW w:w="2252" w:type="dxa"/>
          </w:tcPr>
          <w:p w:rsidR="00F935C5" w:rsidRPr="002341CA" w:rsidRDefault="00F935C5" w:rsidP="00E85080">
            <w:pPr>
              <w:pStyle w:val="TAC"/>
            </w:pPr>
            <w:r w:rsidRPr="002341CA">
              <w:t>DBS-10</w:t>
            </w:r>
          </w:p>
        </w:tc>
        <w:tc>
          <w:tcPr>
            <w:tcW w:w="3329" w:type="dxa"/>
          </w:tcPr>
          <w:p w:rsidR="00F935C5" w:rsidRPr="002341CA" w:rsidRDefault="00F935C5" w:rsidP="00E85080">
            <w:pPr>
              <w:pStyle w:val="TAC"/>
            </w:pPr>
            <w:r w:rsidRPr="002341CA">
              <w:t>3x74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DBS-11</w:t>
            </w:r>
          </w:p>
        </w:tc>
        <w:tc>
          <w:tcPr>
            <w:tcW w:w="3329" w:type="dxa"/>
          </w:tcPr>
          <w:p w:rsidR="00F935C5" w:rsidRPr="002341CA" w:rsidRDefault="00F935C5" w:rsidP="00E85080">
            <w:pPr>
              <w:pStyle w:val="TAC"/>
            </w:pPr>
            <w:r w:rsidRPr="002341CA">
              <w:t>4x68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DBS-12</w:t>
            </w:r>
          </w:p>
        </w:tc>
        <w:tc>
          <w:tcPr>
            <w:tcW w:w="3329" w:type="dxa"/>
          </w:tcPr>
          <w:p w:rsidR="00F935C5" w:rsidRPr="002341CA" w:rsidRDefault="00F935C5" w:rsidP="00E85080">
            <w:pPr>
              <w:pStyle w:val="TAC"/>
            </w:pPr>
            <w:r w:rsidRPr="002341CA">
              <w:t>4x74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6617" w:type="dxa"/>
            <w:gridSpan w:val="3"/>
          </w:tcPr>
          <w:p w:rsidR="00F935C5" w:rsidRPr="002341CA" w:rsidRDefault="00F935C5" w:rsidP="00E85080">
            <w:pPr>
              <w:pStyle w:val="TAN"/>
            </w:pPr>
            <w:r w:rsidRPr="002341CA">
              <w:t>NOTE 1:</w:t>
            </w:r>
            <w:r w:rsidRPr="002341CA">
              <w:tab/>
              <w:t>The five families of RLC data blocks (C, B, A, A padding6 and A padding8) based on a common size basis (22, 28, 37, 68 and 74 octets respectively) enable link adaptation retransmission as described in sub-clause 9.</w:t>
            </w:r>
          </w:p>
        </w:tc>
      </w:tr>
    </w:tbl>
    <w:p w:rsidR="00F935C5" w:rsidRPr="002341CA" w:rsidRDefault="00F935C5" w:rsidP="00F935C5"/>
    <w:p w:rsidR="00F935C5" w:rsidRPr="002341CA" w:rsidRDefault="00F935C5" w:rsidP="00F935C5">
      <w:pPr>
        <w:pStyle w:val="TH"/>
      </w:pPr>
      <w:r w:rsidRPr="002341CA">
        <w:lastRenderedPageBreak/>
        <w:t>Table 10.3a.0.5: RLC data unit size (EGPRS2-</w:t>
      </w:r>
      <w:proofErr w:type="gramStart"/>
      <w:r w:rsidRPr="002341CA">
        <w:t>A</w:t>
      </w:r>
      <w:proofErr w:type="gramEnd"/>
      <w:r w:rsidRPr="002341CA">
        <w:t xml:space="preserve">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188"/>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188"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188"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188"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27</w:t>
            </w:r>
          </w:p>
        </w:tc>
        <w:tc>
          <w:tcPr>
            <w:tcW w:w="1188" w:type="dxa"/>
          </w:tcPr>
          <w:p w:rsidR="00F935C5" w:rsidRPr="002341CA" w:rsidRDefault="00F935C5" w:rsidP="00E85080">
            <w:pPr>
              <w:pStyle w:val="TAC"/>
            </w:pPr>
            <w:r w:rsidRPr="002341CA">
              <w:t>A padding10</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188" w:type="dxa"/>
          </w:tcPr>
          <w:p w:rsidR="00F935C5" w:rsidRPr="002341CA" w:rsidRDefault="00F935C5" w:rsidP="00E85080">
            <w:pPr>
              <w:pStyle w:val="TAC"/>
            </w:pPr>
            <w:r w:rsidRPr="002341CA">
              <w:t>A padding10 / A</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188"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MCS-5</w:t>
            </w:r>
          </w:p>
        </w:tc>
        <w:tc>
          <w:tcPr>
            <w:tcW w:w="3329" w:type="dxa"/>
          </w:tcPr>
          <w:p w:rsidR="00F935C5" w:rsidRPr="002341CA" w:rsidRDefault="00F935C5" w:rsidP="00E85080">
            <w:pPr>
              <w:pStyle w:val="TAC"/>
            </w:pPr>
            <w:r w:rsidRPr="002341CA">
              <w:t>56</w:t>
            </w:r>
          </w:p>
        </w:tc>
        <w:tc>
          <w:tcPr>
            <w:tcW w:w="1188"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MCS-6 with padding</w:t>
            </w:r>
          </w:p>
        </w:tc>
        <w:tc>
          <w:tcPr>
            <w:tcW w:w="3329" w:type="dxa"/>
          </w:tcPr>
          <w:p w:rsidR="00F935C5" w:rsidRPr="002341CA" w:rsidRDefault="00F935C5" w:rsidP="00E85080">
            <w:pPr>
              <w:pStyle w:val="TAC"/>
            </w:pPr>
            <w:r w:rsidRPr="002341CA">
              <w:t>64</w:t>
            </w:r>
          </w:p>
        </w:tc>
        <w:tc>
          <w:tcPr>
            <w:tcW w:w="1188" w:type="dxa"/>
          </w:tcPr>
          <w:p w:rsidR="00F935C5" w:rsidRPr="002341CA" w:rsidRDefault="00F935C5" w:rsidP="00E85080">
            <w:pPr>
              <w:pStyle w:val="TAC"/>
            </w:pPr>
            <w:r w:rsidRPr="002341CA">
              <w:t>A padding10</w:t>
            </w:r>
          </w:p>
        </w:tc>
      </w:tr>
      <w:tr w:rsidR="00F935C5" w:rsidRPr="002341CA" w:rsidTr="00E85080">
        <w:trPr>
          <w:cantSplit/>
          <w:jc w:val="center"/>
        </w:trPr>
        <w:tc>
          <w:tcPr>
            <w:tcW w:w="2252" w:type="dxa"/>
          </w:tcPr>
          <w:p w:rsidR="00F935C5" w:rsidRPr="002341CA" w:rsidRDefault="00F935C5" w:rsidP="00E85080">
            <w:pPr>
              <w:pStyle w:val="TAC"/>
            </w:pPr>
            <w:r w:rsidRPr="002341CA">
              <w:t>MCS-6</w:t>
            </w:r>
          </w:p>
        </w:tc>
        <w:tc>
          <w:tcPr>
            <w:tcW w:w="3329" w:type="dxa"/>
          </w:tcPr>
          <w:p w:rsidR="00F935C5" w:rsidRPr="002341CA" w:rsidRDefault="00F935C5" w:rsidP="00E85080">
            <w:pPr>
              <w:pStyle w:val="TAC"/>
            </w:pPr>
            <w:r w:rsidRPr="002341CA">
              <w:t>74</w:t>
            </w:r>
          </w:p>
        </w:tc>
        <w:tc>
          <w:tcPr>
            <w:tcW w:w="1188"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UAS-7</w:t>
            </w:r>
          </w:p>
        </w:tc>
        <w:tc>
          <w:tcPr>
            <w:tcW w:w="3329" w:type="dxa"/>
          </w:tcPr>
          <w:p w:rsidR="00F935C5" w:rsidRPr="002341CA" w:rsidRDefault="00F935C5" w:rsidP="00E85080">
            <w:pPr>
              <w:pStyle w:val="TAC"/>
            </w:pPr>
            <w:r w:rsidRPr="002341CA">
              <w:t>2x56</w:t>
            </w:r>
          </w:p>
        </w:tc>
        <w:tc>
          <w:tcPr>
            <w:tcW w:w="1188"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UAS-8</w:t>
            </w:r>
          </w:p>
        </w:tc>
        <w:tc>
          <w:tcPr>
            <w:tcW w:w="3329" w:type="dxa"/>
          </w:tcPr>
          <w:p w:rsidR="00F935C5" w:rsidRPr="002341CA" w:rsidRDefault="00F935C5" w:rsidP="00E85080">
            <w:pPr>
              <w:pStyle w:val="TAC"/>
            </w:pPr>
            <w:r w:rsidRPr="002341CA">
              <w:t>2x64</w:t>
            </w:r>
          </w:p>
        </w:tc>
        <w:tc>
          <w:tcPr>
            <w:tcW w:w="1188" w:type="dxa"/>
          </w:tcPr>
          <w:p w:rsidR="00F935C5" w:rsidRPr="002341CA" w:rsidRDefault="00F935C5" w:rsidP="00E85080">
            <w:pPr>
              <w:pStyle w:val="TAC"/>
            </w:pPr>
            <w:r w:rsidRPr="002341CA">
              <w:t>A padding10</w:t>
            </w:r>
          </w:p>
        </w:tc>
      </w:tr>
      <w:tr w:rsidR="00F935C5" w:rsidRPr="002341CA" w:rsidTr="00E85080">
        <w:trPr>
          <w:cantSplit/>
          <w:jc w:val="center"/>
        </w:trPr>
        <w:tc>
          <w:tcPr>
            <w:tcW w:w="2252" w:type="dxa"/>
          </w:tcPr>
          <w:p w:rsidR="00F935C5" w:rsidRPr="002341CA" w:rsidRDefault="00F935C5" w:rsidP="00E85080">
            <w:pPr>
              <w:pStyle w:val="TAC"/>
            </w:pPr>
            <w:r w:rsidRPr="002341CA">
              <w:t>UAS-9</w:t>
            </w:r>
          </w:p>
        </w:tc>
        <w:tc>
          <w:tcPr>
            <w:tcW w:w="3329" w:type="dxa"/>
          </w:tcPr>
          <w:p w:rsidR="00F935C5" w:rsidRPr="002341CA" w:rsidRDefault="00F935C5" w:rsidP="00E85080">
            <w:pPr>
              <w:pStyle w:val="TAC"/>
            </w:pPr>
            <w:r w:rsidRPr="002341CA">
              <w:t>2x74</w:t>
            </w:r>
          </w:p>
        </w:tc>
        <w:tc>
          <w:tcPr>
            <w:tcW w:w="1188"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UAS-10</w:t>
            </w:r>
          </w:p>
        </w:tc>
        <w:tc>
          <w:tcPr>
            <w:tcW w:w="3329" w:type="dxa"/>
          </w:tcPr>
          <w:p w:rsidR="00F935C5" w:rsidRPr="002341CA" w:rsidRDefault="00F935C5" w:rsidP="00E85080">
            <w:pPr>
              <w:pStyle w:val="TAC"/>
            </w:pPr>
            <w:r w:rsidRPr="002341CA">
              <w:t>3x56</w:t>
            </w:r>
          </w:p>
        </w:tc>
        <w:tc>
          <w:tcPr>
            <w:tcW w:w="1188"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UAS-11</w:t>
            </w:r>
          </w:p>
        </w:tc>
        <w:tc>
          <w:tcPr>
            <w:tcW w:w="3329" w:type="dxa"/>
          </w:tcPr>
          <w:p w:rsidR="00F935C5" w:rsidRPr="002341CA" w:rsidRDefault="00F935C5" w:rsidP="00E85080">
            <w:pPr>
              <w:pStyle w:val="TAC"/>
            </w:pPr>
            <w:r w:rsidRPr="002341CA">
              <w:t>3x64</w:t>
            </w:r>
          </w:p>
        </w:tc>
        <w:tc>
          <w:tcPr>
            <w:tcW w:w="1188" w:type="dxa"/>
          </w:tcPr>
          <w:p w:rsidR="00F935C5" w:rsidRPr="002341CA" w:rsidRDefault="00F935C5" w:rsidP="00E85080">
            <w:pPr>
              <w:pStyle w:val="TAC"/>
            </w:pPr>
            <w:r w:rsidRPr="002341CA">
              <w:t>A padding10</w:t>
            </w:r>
          </w:p>
        </w:tc>
      </w:tr>
      <w:tr w:rsidR="00F935C5" w:rsidRPr="002341CA" w:rsidTr="00E85080">
        <w:trPr>
          <w:cantSplit/>
          <w:jc w:val="center"/>
        </w:trPr>
        <w:tc>
          <w:tcPr>
            <w:tcW w:w="6769" w:type="dxa"/>
            <w:gridSpan w:val="3"/>
          </w:tcPr>
          <w:p w:rsidR="00F935C5" w:rsidRPr="002341CA" w:rsidRDefault="00F935C5" w:rsidP="00E85080">
            <w:pPr>
              <w:pStyle w:val="TAN"/>
            </w:pPr>
            <w:r w:rsidRPr="002341CA">
              <w:t>NOTE 1:</w:t>
            </w:r>
            <w:r w:rsidRPr="002341CA">
              <w:tab/>
              <w:t xml:space="preserve">The four families of RLC data blocks (C, B, A, and A padding10) based on a common size basis (22, 28, 37 and 64 octets respectively) enable link adaptation retransmission as described in sub-clause 9. </w:t>
            </w:r>
          </w:p>
        </w:tc>
      </w:tr>
    </w:tbl>
    <w:p w:rsidR="00F935C5" w:rsidRPr="002341CA" w:rsidRDefault="00F935C5" w:rsidP="00F935C5"/>
    <w:p w:rsidR="00F935C5" w:rsidRPr="002341CA" w:rsidRDefault="00F935C5" w:rsidP="00F935C5">
      <w:pPr>
        <w:pStyle w:val="TH"/>
      </w:pPr>
      <w:r w:rsidRPr="002341CA">
        <w:t>Table 10.3a.0.6: RLC data unit size (EGPRS2-B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F935C5" w:rsidRPr="002341CA" w:rsidTr="00E85080">
        <w:trPr>
          <w:cantSplit/>
          <w:jc w:val="center"/>
        </w:trPr>
        <w:tc>
          <w:tcPr>
            <w:tcW w:w="2252" w:type="dxa"/>
            <w:tcBorders>
              <w:bottom w:val="nil"/>
            </w:tcBorders>
          </w:tcPr>
          <w:p w:rsidR="00F935C5" w:rsidRPr="002341CA" w:rsidRDefault="00F935C5" w:rsidP="00E85080">
            <w:pPr>
              <w:pStyle w:val="TAH"/>
            </w:pPr>
            <w:r w:rsidRPr="002341CA">
              <w:t>Channel Coding Scheme</w:t>
            </w:r>
          </w:p>
        </w:tc>
        <w:tc>
          <w:tcPr>
            <w:tcW w:w="3329" w:type="dxa"/>
            <w:tcBorders>
              <w:bottom w:val="nil"/>
            </w:tcBorders>
          </w:tcPr>
          <w:p w:rsidR="00F935C5" w:rsidRPr="002341CA" w:rsidRDefault="00F935C5" w:rsidP="00E85080">
            <w:pPr>
              <w:pStyle w:val="TAH"/>
            </w:pPr>
            <w:r w:rsidRPr="002341CA">
              <w:t>EGPRS RLC data unit size (N2)</w:t>
            </w:r>
            <w:r w:rsidRPr="002341CA">
              <w:br/>
              <w:t>(octets)</w:t>
            </w:r>
          </w:p>
        </w:tc>
        <w:tc>
          <w:tcPr>
            <w:tcW w:w="1036" w:type="dxa"/>
            <w:tcBorders>
              <w:bottom w:val="nil"/>
            </w:tcBorders>
          </w:tcPr>
          <w:p w:rsidR="00F935C5" w:rsidRPr="002341CA" w:rsidRDefault="00F935C5" w:rsidP="00E85080">
            <w:pPr>
              <w:pStyle w:val="TAH"/>
            </w:pPr>
            <w:r w:rsidRPr="002341CA">
              <w:t>Family</w:t>
            </w:r>
          </w:p>
        </w:tc>
      </w:tr>
      <w:tr w:rsidR="00F935C5" w:rsidRPr="002341CA" w:rsidTr="00E85080">
        <w:trPr>
          <w:cantSplit/>
          <w:jc w:val="center"/>
        </w:trPr>
        <w:tc>
          <w:tcPr>
            <w:tcW w:w="2252" w:type="dxa"/>
          </w:tcPr>
          <w:p w:rsidR="00F935C5" w:rsidRPr="002341CA" w:rsidRDefault="00F935C5" w:rsidP="00E85080">
            <w:pPr>
              <w:pStyle w:val="TAC"/>
            </w:pPr>
            <w:r w:rsidRPr="002341CA">
              <w:t>MCS-1</w:t>
            </w:r>
          </w:p>
        </w:tc>
        <w:tc>
          <w:tcPr>
            <w:tcW w:w="3329" w:type="dxa"/>
          </w:tcPr>
          <w:p w:rsidR="00F935C5" w:rsidRPr="002341CA" w:rsidRDefault="00F935C5" w:rsidP="00E85080">
            <w:pPr>
              <w:pStyle w:val="TAC"/>
            </w:pPr>
            <w:r w:rsidRPr="002341CA">
              <w:t>22</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MCS-2</w:t>
            </w:r>
          </w:p>
        </w:tc>
        <w:tc>
          <w:tcPr>
            <w:tcW w:w="3329" w:type="dxa"/>
          </w:tcPr>
          <w:p w:rsidR="00F935C5" w:rsidRPr="002341CA" w:rsidRDefault="00F935C5" w:rsidP="00E85080">
            <w:pPr>
              <w:pStyle w:val="TAC"/>
            </w:pPr>
            <w:r w:rsidRPr="002341CA">
              <w:t>28</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MCS-3 with padding</w:t>
            </w:r>
          </w:p>
        </w:tc>
        <w:tc>
          <w:tcPr>
            <w:tcW w:w="3329" w:type="dxa"/>
          </w:tcPr>
          <w:p w:rsidR="00F935C5" w:rsidRPr="002341CA" w:rsidRDefault="00F935C5" w:rsidP="00E85080">
            <w:pPr>
              <w:pStyle w:val="TAC"/>
            </w:pPr>
            <w:r w:rsidRPr="002341CA">
              <w:t>31</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MCS-3</w:t>
            </w:r>
          </w:p>
        </w:tc>
        <w:tc>
          <w:tcPr>
            <w:tcW w:w="3329" w:type="dxa"/>
          </w:tcPr>
          <w:p w:rsidR="00F935C5" w:rsidRPr="002341CA" w:rsidRDefault="00F935C5" w:rsidP="00E85080">
            <w:pPr>
              <w:pStyle w:val="TAC"/>
            </w:pPr>
            <w:r w:rsidRPr="002341CA">
              <w:t>37</w:t>
            </w:r>
          </w:p>
        </w:tc>
        <w:tc>
          <w:tcPr>
            <w:tcW w:w="1036" w:type="dxa"/>
          </w:tcPr>
          <w:p w:rsidR="00F935C5" w:rsidRPr="002341CA" w:rsidRDefault="00F935C5" w:rsidP="00E85080">
            <w:pPr>
              <w:pStyle w:val="TAC"/>
            </w:pPr>
            <w:r w:rsidRPr="002341CA">
              <w:t>A padding6 / A</w:t>
            </w:r>
          </w:p>
        </w:tc>
      </w:tr>
      <w:tr w:rsidR="00F935C5" w:rsidRPr="002341CA" w:rsidTr="00E85080">
        <w:trPr>
          <w:cantSplit/>
          <w:jc w:val="center"/>
        </w:trPr>
        <w:tc>
          <w:tcPr>
            <w:tcW w:w="2252" w:type="dxa"/>
          </w:tcPr>
          <w:p w:rsidR="00F935C5" w:rsidRPr="002341CA" w:rsidRDefault="00F935C5" w:rsidP="00E85080">
            <w:pPr>
              <w:pStyle w:val="TAC"/>
            </w:pPr>
            <w:r w:rsidRPr="002341CA">
              <w:t>MCS-4</w:t>
            </w:r>
          </w:p>
        </w:tc>
        <w:tc>
          <w:tcPr>
            <w:tcW w:w="3329" w:type="dxa"/>
          </w:tcPr>
          <w:p w:rsidR="00F935C5" w:rsidRPr="002341CA" w:rsidRDefault="00F935C5" w:rsidP="00E85080">
            <w:pPr>
              <w:pStyle w:val="TAC"/>
            </w:pPr>
            <w:r w:rsidRPr="002341CA">
              <w:t>44</w:t>
            </w:r>
          </w:p>
        </w:tc>
        <w:tc>
          <w:tcPr>
            <w:tcW w:w="1036" w:type="dxa"/>
          </w:tcPr>
          <w:p w:rsidR="00F935C5" w:rsidRPr="002341CA" w:rsidRDefault="00F935C5" w:rsidP="00E85080">
            <w:pPr>
              <w:pStyle w:val="TAC"/>
            </w:pPr>
            <w:r w:rsidRPr="002341CA">
              <w:t>C</w:t>
            </w:r>
          </w:p>
        </w:tc>
      </w:tr>
      <w:tr w:rsidR="00F935C5" w:rsidRPr="002341CA" w:rsidTr="00E85080">
        <w:trPr>
          <w:cantSplit/>
          <w:jc w:val="center"/>
        </w:trPr>
        <w:tc>
          <w:tcPr>
            <w:tcW w:w="2252" w:type="dxa"/>
          </w:tcPr>
          <w:p w:rsidR="00F935C5" w:rsidRPr="002341CA" w:rsidRDefault="00F935C5" w:rsidP="00E85080">
            <w:pPr>
              <w:pStyle w:val="TAC"/>
            </w:pPr>
            <w:r w:rsidRPr="002341CA">
              <w:t>UBS-5</w:t>
            </w:r>
          </w:p>
        </w:tc>
        <w:tc>
          <w:tcPr>
            <w:tcW w:w="3329" w:type="dxa"/>
          </w:tcPr>
          <w:p w:rsidR="00F935C5" w:rsidRPr="002341CA" w:rsidRDefault="00F935C5" w:rsidP="00E85080">
            <w:pPr>
              <w:pStyle w:val="TAC"/>
            </w:pPr>
            <w:r w:rsidRPr="002341CA">
              <w:t>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UBS-6 with padding</w:t>
            </w:r>
          </w:p>
        </w:tc>
        <w:tc>
          <w:tcPr>
            <w:tcW w:w="3329" w:type="dxa"/>
          </w:tcPr>
          <w:p w:rsidR="00F935C5" w:rsidRPr="002341CA" w:rsidRDefault="00F935C5" w:rsidP="00E85080">
            <w:pPr>
              <w:pStyle w:val="TAC"/>
            </w:pPr>
            <w:r w:rsidRPr="002341CA">
              <w:t>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UBS-6</w:t>
            </w:r>
          </w:p>
        </w:tc>
        <w:tc>
          <w:tcPr>
            <w:tcW w:w="3329" w:type="dxa"/>
          </w:tcPr>
          <w:p w:rsidR="00F935C5" w:rsidRPr="002341CA" w:rsidRDefault="00F935C5" w:rsidP="00E85080">
            <w:pPr>
              <w:pStyle w:val="TAC"/>
            </w:pPr>
            <w:r w:rsidRPr="002341CA">
              <w:t>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UBS-7</w:t>
            </w:r>
          </w:p>
        </w:tc>
        <w:tc>
          <w:tcPr>
            <w:tcW w:w="3329" w:type="dxa"/>
          </w:tcPr>
          <w:p w:rsidR="00F935C5" w:rsidRPr="002341CA" w:rsidRDefault="00F935C5" w:rsidP="00E85080">
            <w:pPr>
              <w:pStyle w:val="TAC"/>
            </w:pPr>
            <w:r w:rsidRPr="002341CA">
              <w:t>2x56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UBS-8 with padding</w:t>
            </w:r>
          </w:p>
        </w:tc>
        <w:tc>
          <w:tcPr>
            <w:tcW w:w="3329" w:type="dxa"/>
          </w:tcPr>
          <w:p w:rsidR="00F935C5" w:rsidRPr="002341CA" w:rsidRDefault="00F935C5" w:rsidP="00E85080">
            <w:pPr>
              <w:pStyle w:val="TAC"/>
            </w:pPr>
            <w:r w:rsidRPr="002341CA">
              <w:t>2x68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UBS-8</w:t>
            </w:r>
          </w:p>
        </w:tc>
        <w:tc>
          <w:tcPr>
            <w:tcW w:w="3329" w:type="dxa"/>
          </w:tcPr>
          <w:p w:rsidR="00F935C5" w:rsidRPr="002341CA" w:rsidRDefault="00F935C5" w:rsidP="00E85080">
            <w:pPr>
              <w:pStyle w:val="TAC"/>
            </w:pPr>
            <w:r w:rsidRPr="002341CA">
              <w:t>2x74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UBS-9</w:t>
            </w:r>
          </w:p>
        </w:tc>
        <w:tc>
          <w:tcPr>
            <w:tcW w:w="3329" w:type="dxa"/>
          </w:tcPr>
          <w:p w:rsidR="00F935C5" w:rsidRPr="002341CA" w:rsidRDefault="00F935C5" w:rsidP="00E85080">
            <w:pPr>
              <w:pStyle w:val="TAC"/>
            </w:pPr>
            <w:r w:rsidRPr="002341CA">
              <w:t>3x56</w:t>
            </w:r>
          </w:p>
        </w:tc>
        <w:tc>
          <w:tcPr>
            <w:tcW w:w="1036" w:type="dxa"/>
          </w:tcPr>
          <w:p w:rsidR="00F935C5" w:rsidRPr="002341CA" w:rsidRDefault="00F935C5" w:rsidP="00E85080">
            <w:pPr>
              <w:pStyle w:val="TAC"/>
            </w:pPr>
            <w:r w:rsidRPr="002341CA">
              <w:t>B</w:t>
            </w:r>
          </w:p>
        </w:tc>
      </w:tr>
      <w:tr w:rsidR="00F935C5" w:rsidRPr="002341CA" w:rsidTr="00E85080">
        <w:trPr>
          <w:cantSplit/>
          <w:jc w:val="center"/>
        </w:trPr>
        <w:tc>
          <w:tcPr>
            <w:tcW w:w="2252" w:type="dxa"/>
          </w:tcPr>
          <w:p w:rsidR="00F935C5" w:rsidRPr="002341CA" w:rsidRDefault="00F935C5" w:rsidP="00E85080">
            <w:pPr>
              <w:pStyle w:val="TAC"/>
            </w:pPr>
            <w:r w:rsidRPr="002341CA">
              <w:t>UBS-10 with padding</w:t>
            </w:r>
          </w:p>
        </w:tc>
        <w:tc>
          <w:tcPr>
            <w:tcW w:w="3329" w:type="dxa"/>
          </w:tcPr>
          <w:p w:rsidR="00F935C5" w:rsidRPr="002341CA" w:rsidRDefault="00F935C5" w:rsidP="00E85080">
            <w:pPr>
              <w:pStyle w:val="TAC"/>
            </w:pPr>
            <w:r w:rsidRPr="002341CA">
              <w:t>3x68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UBS-10</w:t>
            </w:r>
          </w:p>
        </w:tc>
        <w:tc>
          <w:tcPr>
            <w:tcW w:w="3329" w:type="dxa"/>
          </w:tcPr>
          <w:p w:rsidR="00F935C5" w:rsidRPr="002341CA" w:rsidRDefault="00F935C5" w:rsidP="00E85080">
            <w:pPr>
              <w:pStyle w:val="TAC"/>
            </w:pPr>
            <w:r w:rsidRPr="002341CA">
              <w:t>3x74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2252" w:type="dxa"/>
          </w:tcPr>
          <w:p w:rsidR="00F935C5" w:rsidRPr="002341CA" w:rsidRDefault="00F935C5" w:rsidP="00E85080">
            <w:pPr>
              <w:pStyle w:val="TAC"/>
            </w:pPr>
            <w:r w:rsidRPr="002341CA">
              <w:t>UBS-11</w:t>
            </w:r>
          </w:p>
        </w:tc>
        <w:tc>
          <w:tcPr>
            <w:tcW w:w="3329" w:type="dxa"/>
          </w:tcPr>
          <w:p w:rsidR="00F935C5" w:rsidRPr="002341CA" w:rsidRDefault="00F935C5" w:rsidP="00E85080">
            <w:pPr>
              <w:pStyle w:val="TAC"/>
            </w:pPr>
            <w:r w:rsidRPr="002341CA">
              <w:t>4x68</w:t>
            </w:r>
          </w:p>
        </w:tc>
        <w:tc>
          <w:tcPr>
            <w:tcW w:w="1036" w:type="dxa"/>
          </w:tcPr>
          <w:p w:rsidR="00F935C5" w:rsidRPr="002341CA" w:rsidRDefault="00F935C5" w:rsidP="00E85080">
            <w:pPr>
              <w:pStyle w:val="TAC"/>
            </w:pPr>
            <w:r w:rsidRPr="002341CA">
              <w:t>A padding6</w:t>
            </w:r>
          </w:p>
        </w:tc>
      </w:tr>
      <w:tr w:rsidR="00F935C5" w:rsidRPr="002341CA" w:rsidTr="00E85080">
        <w:trPr>
          <w:cantSplit/>
          <w:jc w:val="center"/>
        </w:trPr>
        <w:tc>
          <w:tcPr>
            <w:tcW w:w="2252" w:type="dxa"/>
          </w:tcPr>
          <w:p w:rsidR="00F935C5" w:rsidRPr="002341CA" w:rsidRDefault="00F935C5" w:rsidP="00E85080">
            <w:pPr>
              <w:pStyle w:val="TAC"/>
            </w:pPr>
            <w:r w:rsidRPr="002341CA">
              <w:t>UBS-12</w:t>
            </w:r>
          </w:p>
        </w:tc>
        <w:tc>
          <w:tcPr>
            <w:tcW w:w="3329" w:type="dxa"/>
          </w:tcPr>
          <w:p w:rsidR="00F935C5" w:rsidRPr="002341CA" w:rsidRDefault="00F935C5" w:rsidP="00E85080">
            <w:pPr>
              <w:pStyle w:val="TAC"/>
            </w:pPr>
            <w:r w:rsidRPr="002341CA">
              <w:t>4x74</w:t>
            </w:r>
          </w:p>
        </w:tc>
        <w:tc>
          <w:tcPr>
            <w:tcW w:w="1036" w:type="dxa"/>
          </w:tcPr>
          <w:p w:rsidR="00F935C5" w:rsidRPr="002341CA" w:rsidRDefault="00F935C5" w:rsidP="00E85080">
            <w:pPr>
              <w:pStyle w:val="TAC"/>
            </w:pPr>
            <w:r w:rsidRPr="002341CA">
              <w:t>A</w:t>
            </w:r>
          </w:p>
        </w:tc>
      </w:tr>
      <w:tr w:rsidR="00F935C5" w:rsidRPr="002341CA" w:rsidTr="00E85080">
        <w:trPr>
          <w:cantSplit/>
          <w:jc w:val="center"/>
        </w:trPr>
        <w:tc>
          <w:tcPr>
            <w:tcW w:w="6617" w:type="dxa"/>
            <w:gridSpan w:val="3"/>
          </w:tcPr>
          <w:p w:rsidR="00F935C5" w:rsidRPr="002341CA" w:rsidRDefault="00F935C5" w:rsidP="00E85080">
            <w:pPr>
              <w:pStyle w:val="TAN"/>
            </w:pPr>
            <w:r w:rsidRPr="002341CA">
              <w:t>NOTE 1:</w:t>
            </w:r>
            <w:r w:rsidRPr="002341CA">
              <w:tab/>
              <w:t xml:space="preserve">The four families of RLC data blocks (C, B, A and A padding6) based on a common size basis (22, 28, 37 and 68 octets respectively) enable link adaptation retransmission as described in sub-clause 9. </w:t>
            </w:r>
          </w:p>
        </w:tc>
      </w:tr>
    </w:tbl>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7F5F41" w:rsidRPr="002341CA" w:rsidRDefault="007F5F41" w:rsidP="007F5F41">
      <w:pPr>
        <w:pStyle w:val="Heading3"/>
        <w:rPr>
          <w:ins w:id="428" w:author="Ericsson LM" w:date="2016-05-16T19:29:00Z"/>
        </w:rPr>
      </w:pPr>
      <w:bookmarkStart w:id="429" w:name="_Toc446495547"/>
      <w:r w:rsidRPr="002341CA">
        <w:t>10.3a.1</w:t>
      </w:r>
      <w:r w:rsidRPr="002341CA">
        <w:tab/>
      </w:r>
      <w:del w:id="430" w:author="Ericsson LM" w:date="2016-05-16T19:29:00Z">
        <w:r w:rsidRPr="002341CA" w:rsidDel="00905C13">
          <w:delText>(EC-)EGPRS d</w:delText>
        </w:r>
      </w:del>
      <w:ins w:id="431" w:author="Ericsson LM" w:date="2016-05-16T19:29:00Z">
        <w:r w:rsidR="00905C13" w:rsidRPr="002341CA">
          <w:t>D</w:t>
        </w:r>
      </w:ins>
      <w:r w:rsidRPr="002341CA">
        <w:t>ownlink RLC data block</w:t>
      </w:r>
      <w:bookmarkEnd w:id="429"/>
    </w:p>
    <w:p w:rsidR="00905C13" w:rsidRPr="002341CA" w:rsidRDefault="00905C13" w:rsidP="002341CA">
      <w:pPr>
        <w:pStyle w:val="Heading4"/>
      </w:pPr>
      <w:ins w:id="432" w:author="Ericsson LM" w:date="2016-05-16T19:30:00Z">
        <w:r w:rsidRPr="002341CA">
          <w:t>10.3a.1.1</w:t>
        </w:r>
        <w:r w:rsidRPr="002341CA">
          <w:tab/>
          <w:t>EGPRS downlink RLC data block</w:t>
        </w:r>
      </w:ins>
    </w:p>
    <w:p w:rsidR="007F5F41" w:rsidRPr="002341CA" w:rsidRDefault="007F5F41" w:rsidP="007F5F41">
      <w:pPr>
        <w:keepNext/>
      </w:pPr>
      <w:r w:rsidRPr="002341CA">
        <w:t>The EGPRS downlink RLC data blocks are formatted according to figure 10.3a.1.1</w:t>
      </w:r>
      <w:ins w:id="433" w:author="Ericsson LM" w:date="2016-05-16T19:30:00Z">
        <w:r w:rsidR="00905C13" w:rsidRPr="002341CA">
          <w:t>.1</w:t>
        </w:r>
      </w:ins>
      <w:r w:rsidRPr="002341CA">
        <w:t xml:space="preserve">. </w:t>
      </w: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248" w:type="dxa"/>
            <w:gridSpan w:val="2"/>
          </w:tcPr>
          <w:p w:rsidR="007F5F41" w:rsidRPr="002341CA" w:rsidRDefault="007F5F41" w:rsidP="00E85080">
            <w:pPr>
              <w:pStyle w:val="TAC"/>
            </w:pPr>
            <w:r w:rsidRPr="002341CA">
              <w:t>Bit</w:t>
            </w:r>
          </w:p>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bottom w:val="single" w:sz="4" w:space="0" w:color="auto"/>
            </w:tcBorders>
          </w:tcPr>
          <w:p w:rsidR="007F5F41" w:rsidRPr="002341CA" w:rsidRDefault="007F5F41" w:rsidP="00E85080">
            <w:pPr>
              <w:pStyle w:val="TAC"/>
            </w:pPr>
            <w:r w:rsidRPr="002341CA">
              <w:t>2</w:t>
            </w:r>
          </w:p>
        </w:tc>
        <w:tc>
          <w:tcPr>
            <w:tcW w:w="624" w:type="dxa"/>
            <w:tcBorders>
              <w:bottom w:val="single" w:sz="4" w:space="0" w:color="auto"/>
            </w:tcBorders>
          </w:tcPr>
          <w:p w:rsidR="007F5F41" w:rsidRPr="002341CA" w:rsidRDefault="007F5F41" w:rsidP="00E85080">
            <w:pPr>
              <w:pStyle w:val="TAC"/>
            </w:pPr>
            <w:r w:rsidRPr="002341CA">
              <w:t>1</w:t>
            </w:r>
          </w:p>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Borders>
              <w:right w:val="single" w:sz="4" w:space="0" w:color="auto"/>
            </w:tcBorders>
          </w:tcPr>
          <w:p w:rsidR="007F5F41" w:rsidRPr="002341CA" w:rsidRDefault="007F5F41" w:rsidP="00E85080"/>
        </w:tc>
        <w:tc>
          <w:tcPr>
            <w:tcW w:w="624" w:type="dxa"/>
            <w:tcBorders>
              <w:top w:val="single" w:sz="4" w:space="0" w:color="auto"/>
              <w:left w:val="single" w:sz="4" w:space="0" w:color="auto"/>
              <w:bottom w:val="single" w:sz="4" w:space="0" w:color="auto"/>
              <w:right w:val="single" w:sz="4" w:space="0" w:color="auto"/>
            </w:tcBorders>
          </w:tcPr>
          <w:p w:rsidR="007F5F41" w:rsidRPr="002341CA" w:rsidRDefault="007F5F41" w:rsidP="00E85080">
            <w:pPr>
              <w:pStyle w:val="TAC"/>
            </w:pPr>
            <w:r w:rsidRPr="002341CA">
              <w:t>FBI</w:t>
            </w:r>
          </w:p>
        </w:tc>
        <w:tc>
          <w:tcPr>
            <w:tcW w:w="624" w:type="dxa"/>
            <w:tcBorders>
              <w:top w:val="single" w:sz="4" w:space="0" w:color="auto"/>
              <w:left w:val="single" w:sz="4" w:space="0" w:color="auto"/>
              <w:bottom w:val="single" w:sz="4" w:space="0" w:color="auto"/>
              <w:right w:val="single" w:sz="4" w:space="0" w:color="auto"/>
            </w:tcBorders>
          </w:tcPr>
          <w:p w:rsidR="007F5F41" w:rsidRPr="002341CA" w:rsidRDefault="007F5F41" w:rsidP="00E85080">
            <w:pPr>
              <w:pStyle w:val="TAC"/>
            </w:pPr>
            <w:r w:rsidRPr="002341CA">
              <w:t>E</w:t>
            </w:r>
          </w:p>
        </w:tc>
        <w:tc>
          <w:tcPr>
            <w:tcW w:w="624" w:type="dxa"/>
            <w:tcBorders>
              <w:left w:val="single" w:sz="4"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top w:val="single" w:sz="4" w:space="0" w:color="auto"/>
            </w:tcBorders>
          </w:tcPr>
          <w:p w:rsidR="007F5F41" w:rsidRPr="002341CA" w:rsidRDefault="007F5F41" w:rsidP="00E85080"/>
        </w:tc>
        <w:tc>
          <w:tcPr>
            <w:tcW w:w="624" w:type="dxa"/>
            <w:tcBorders>
              <w:top w:val="single" w:sz="4"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985" w:type="dxa"/>
          </w:tcPr>
          <w:p w:rsidR="007F5F41" w:rsidRPr="002341CA" w:rsidRDefault="007F5F41" w:rsidP="00E85080">
            <w:pPr>
              <w:pStyle w:val="TAC"/>
            </w:pPr>
          </w:p>
        </w:tc>
      </w:tr>
      <w:tr w:rsidR="007F5F41" w:rsidRPr="002341CA" w:rsidTr="00E85080">
        <w:trPr>
          <w:cantSplit/>
          <w:jc w:val="center"/>
        </w:trPr>
        <w:tc>
          <w:tcPr>
            <w:tcW w:w="4992" w:type="dxa"/>
            <w:gridSpan w:val="8"/>
          </w:tcPr>
          <w:p w:rsidR="007F5F41" w:rsidRPr="002341CA" w:rsidRDefault="007F5F41" w:rsidP="00E85080">
            <w:pPr>
              <w:pStyle w:val="TAC"/>
            </w:pPr>
            <w:r w:rsidRPr="002341CA">
              <w:t>Bit</w:t>
            </w:r>
          </w:p>
        </w:tc>
        <w:tc>
          <w:tcPr>
            <w:tcW w:w="1985" w:type="dxa"/>
          </w:tcPr>
          <w:p w:rsidR="007F5F41" w:rsidRPr="002341CA" w:rsidRDefault="007F5F41" w:rsidP="00E85080">
            <w:pPr>
              <w:pStyle w:val="TAC"/>
            </w:pPr>
          </w:p>
        </w:tc>
      </w:tr>
      <w:tr w:rsidR="007F5F41" w:rsidRPr="002341CA" w:rsidTr="00E85080">
        <w:trPr>
          <w:cantSplit/>
          <w:jc w:val="center"/>
        </w:trPr>
        <w:tc>
          <w:tcPr>
            <w:tcW w:w="624" w:type="dxa"/>
          </w:tcPr>
          <w:p w:rsidR="007F5F41" w:rsidRPr="002341CA" w:rsidRDefault="007F5F41" w:rsidP="00E85080">
            <w:pPr>
              <w:pStyle w:val="TAC"/>
            </w:pPr>
            <w:r w:rsidRPr="002341CA">
              <w:t>8</w:t>
            </w:r>
          </w:p>
        </w:tc>
        <w:tc>
          <w:tcPr>
            <w:tcW w:w="624" w:type="dxa"/>
          </w:tcPr>
          <w:p w:rsidR="007F5F41" w:rsidRPr="002341CA" w:rsidRDefault="007F5F41" w:rsidP="00E85080">
            <w:pPr>
              <w:pStyle w:val="TAC"/>
            </w:pPr>
            <w:r w:rsidRPr="002341CA">
              <w:t>7</w:t>
            </w:r>
          </w:p>
        </w:tc>
        <w:tc>
          <w:tcPr>
            <w:tcW w:w="624" w:type="dxa"/>
          </w:tcPr>
          <w:p w:rsidR="007F5F41" w:rsidRPr="002341CA" w:rsidRDefault="007F5F41" w:rsidP="00E85080">
            <w:pPr>
              <w:pStyle w:val="TAC"/>
            </w:pPr>
            <w:r w:rsidRPr="002341CA">
              <w:t>6</w:t>
            </w:r>
          </w:p>
        </w:tc>
        <w:tc>
          <w:tcPr>
            <w:tcW w:w="624" w:type="dxa"/>
          </w:tcPr>
          <w:p w:rsidR="007F5F41" w:rsidRPr="002341CA" w:rsidRDefault="007F5F41" w:rsidP="00E85080">
            <w:pPr>
              <w:pStyle w:val="TAC"/>
            </w:pPr>
            <w:r w:rsidRPr="002341CA">
              <w:t>5</w:t>
            </w:r>
          </w:p>
        </w:tc>
        <w:tc>
          <w:tcPr>
            <w:tcW w:w="624" w:type="dxa"/>
          </w:tcPr>
          <w:p w:rsidR="007F5F41" w:rsidRPr="002341CA" w:rsidRDefault="007F5F41" w:rsidP="00E85080">
            <w:pPr>
              <w:pStyle w:val="TAC"/>
            </w:pPr>
            <w:r w:rsidRPr="002341CA">
              <w:t>4</w:t>
            </w:r>
          </w:p>
        </w:tc>
        <w:tc>
          <w:tcPr>
            <w:tcW w:w="624" w:type="dxa"/>
          </w:tcPr>
          <w:p w:rsidR="007F5F41" w:rsidRPr="002341CA" w:rsidRDefault="007F5F41" w:rsidP="00E85080">
            <w:pPr>
              <w:pStyle w:val="TAC"/>
            </w:pPr>
            <w:r w:rsidRPr="002341CA">
              <w:t>3</w:t>
            </w:r>
          </w:p>
        </w:tc>
        <w:tc>
          <w:tcPr>
            <w:tcW w:w="624" w:type="dxa"/>
          </w:tcPr>
          <w:p w:rsidR="007F5F41" w:rsidRPr="002341CA" w:rsidRDefault="007F5F41" w:rsidP="00E85080">
            <w:pPr>
              <w:pStyle w:val="TAC"/>
            </w:pPr>
            <w:r w:rsidRPr="002341CA">
              <w:t>2</w:t>
            </w:r>
          </w:p>
        </w:tc>
        <w:tc>
          <w:tcPr>
            <w:tcW w:w="624" w:type="dxa"/>
          </w:tcPr>
          <w:p w:rsidR="007F5F41" w:rsidRPr="002341CA" w:rsidRDefault="007F5F41" w:rsidP="00E85080">
            <w:pPr>
              <w:pStyle w:val="TAC"/>
            </w:pPr>
            <w:r w:rsidRPr="002341CA">
              <w:t>1</w:t>
            </w:r>
          </w:p>
        </w:tc>
        <w:tc>
          <w:tcPr>
            <w:tcW w:w="1985" w:type="dxa"/>
          </w:tcPr>
          <w:p w:rsidR="007F5F41" w:rsidRPr="002341CA" w:rsidRDefault="007F5F41" w:rsidP="00E85080">
            <w:pPr>
              <w:pStyle w:val="TAC"/>
            </w:pPr>
          </w:p>
        </w:tc>
      </w:tr>
      <w:tr w:rsidR="007F5F41" w:rsidRPr="002341CA" w:rsidTr="00E85080">
        <w:trPr>
          <w:cantSplit/>
          <w:jc w:val="center"/>
        </w:trPr>
        <w:tc>
          <w:tcPr>
            <w:tcW w:w="3744" w:type="dxa"/>
            <w:gridSpan w:val="6"/>
            <w:tcBorders>
              <w:top w:val="single" w:sz="6" w:space="0" w:color="auto"/>
              <w:left w:val="single" w:sz="6" w:space="0" w:color="auto"/>
            </w:tcBorders>
          </w:tcPr>
          <w:p w:rsidR="007F5F41" w:rsidRPr="002341CA" w:rsidRDefault="007F5F41" w:rsidP="00E85080">
            <w:pPr>
              <w:pStyle w:val="TAC"/>
            </w:pPr>
            <w:r w:rsidRPr="002341CA">
              <w:t>Length indicator</w:t>
            </w:r>
          </w:p>
        </w:tc>
        <w:tc>
          <w:tcPr>
            <w:tcW w:w="624" w:type="dxa"/>
            <w:tcBorders>
              <w:top w:val="single" w:sz="6" w:space="0" w:color="auto"/>
              <w:right w:val="single" w:sz="6" w:space="0" w:color="auto"/>
            </w:tcBorders>
          </w:tcPr>
          <w:p w:rsidR="007F5F41" w:rsidRPr="002341CA" w:rsidRDefault="007F5F41" w:rsidP="00E85080"/>
        </w:tc>
        <w:tc>
          <w:tcPr>
            <w:tcW w:w="624" w:type="dxa"/>
            <w:tcBorders>
              <w:top w:val="single" w:sz="6" w:space="0" w:color="auto"/>
              <w:left w:val="single" w:sz="6" w:space="0" w:color="auto"/>
              <w:right w:val="single" w:sz="6" w:space="0" w:color="auto"/>
            </w:tcBorders>
          </w:tcPr>
          <w:p w:rsidR="007F5F41" w:rsidRPr="002341CA" w:rsidRDefault="007F5F41" w:rsidP="00E85080">
            <w:pPr>
              <w:pStyle w:val="TAC"/>
            </w:pPr>
            <w:r w:rsidRPr="002341CA">
              <w:t>E</w:t>
            </w:r>
          </w:p>
        </w:tc>
        <w:tc>
          <w:tcPr>
            <w:tcW w:w="1985" w:type="dxa"/>
            <w:tcBorders>
              <w:left w:val="single" w:sz="6" w:space="0" w:color="auto"/>
            </w:tcBorders>
          </w:tcPr>
          <w:p w:rsidR="007F5F41" w:rsidRPr="002341CA" w:rsidRDefault="007F5F41" w:rsidP="00E85080">
            <w:pPr>
              <w:pStyle w:val="TAC"/>
            </w:pPr>
            <w:r w:rsidRPr="002341CA">
              <w:t>Octet 1 (note)</w:t>
            </w:r>
            <w:r w:rsidRPr="002341CA">
              <w:br/>
              <w:t>(optional)</w:t>
            </w:r>
          </w:p>
        </w:tc>
      </w:tr>
      <w:tr w:rsidR="007F5F41" w:rsidRPr="002341CA" w:rsidTr="00E85080">
        <w:trPr>
          <w:cantSplit/>
          <w:jc w:val="center"/>
        </w:trPr>
        <w:tc>
          <w:tcPr>
            <w:tcW w:w="4992" w:type="dxa"/>
            <w:gridSpan w:val="8"/>
            <w:tcBorders>
              <w:top w:val="single" w:sz="6" w:space="0" w:color="auto"/>
              <w:left w:val="single" w:sz="6" w:space="0" w:color="auto"/>
              <w:right w:val="single" w:sz="6" w:space="0" w:color="auto"/>
            </w:tcBorders>
          </w:tcPr>
          <w:p w:rsidR="007F5F41" w:rsidRPr="002341CA" w:rsidRDefault="007F5F41" w:rsidP="00E85080">
            <w:pPr>
              <w:pStyle w:val="TAC"/>
            </w:pPr>
            <w:r w:rsidRPr="002341CA">
              <w:t>.</w:t>
            </w:r>
            <w:r w:rsidRPr="002341CA">
              <w:br/>
              <w:t>.</w:t>
            </w:r>
            <w:r w:rsidRPr="002341CA">
              <w:br/>
              <w:t>.</w:t>
            </w:r>
          </w:p>
        </w:tc>
        <w:tc>
          <w:tcPr>
            <w:tcW w:w="1985"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w:t>
            </w:r>
          </w:p>
        </w:tc>
      </w:tr>
      <w:tr w:rsidR="007F5F41" w:rsidRPr="002341CA" w:rsidTr="00E85080">
        <w:trPr>
          <w:cantSplit/>
          <w:jc w:val="center"/>
        </w:trPr>
        <w:tc>
          <w:tcPr>
            <w:tcW w:w="3744" w:type="dxa"/>
            <w:gridSpan w:val="6"/>
            <w:tcBorders>
              <w:top w:val="single" w:sz="6" w:space="0" w:color="auto"/>
              <w:left w:val="single" w:sz="6" w:space="0" w:color="auto"/>
              <w:bottom w:val="single" w:sz="6" w:space="0" w:color="auto"/>
            </w:tcBorders>
          </w:tcPr>
          <w:p w:rsidR="007F5F41" w:rsidRPr="002341CA" w:rsidRDefault="007F5F41" w:rsidP="00E85080">
            <w:pPr>
              <w:pStyle w:val="TAC"/>
            </w:pPr>
            <w:r w:rsidRPr="002341CA">
              <w:t>Length indicator</w:t>
            </w:r>
          </w:p>
        </w:tc>
        <w:tc>
          <w:tcPr>
            <w:tcW w:w="624" w:type="dxa"/>
            <w:tcBorders>
              <w:top w:val="single" w:sz="6" w:space="0" w:color="auto"/>
              <w:bottom w:val="single" w:sz="6" w:space="0" w:color="auto"/>
              <w:right w:val="single" w:sz="6" w:space="0" w:color="auto"/>
            </w:tcBorders>
          </w:tcPr>
          <w:p w:rsidR="007F5F41" w:rsidRPr="002341CA" w:rsidRDefault="007F5F41" w:rsidP="00E85080"/>
        </w:tc>
        <w:tc>
          <w:tcPr>
            <w:tcW w:w="624" w:type="dxa"/>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E</w:t>
            </w:r>
          </w:p>
        </w:tc>
        <w:tc>
          <w:tcPr>
            <w:tcW w:w="1985" w:type="dxa"/>
            <w:tcBorders>
              <w:left w:val="single" w:sz="6" w:space="0" w:color="auto"/>
            </w:tcBorders>
          </w:tcPr>
          <w:p w:rsidR="007F5F41" w:rsidRPr="002341CA" w:rsidRDefault="007F5F41" w:rsidP="00E85080">
            <w:pPr>
              <w:pStyle w:val="TAC"/>
            </w:pPr>
            <w:r w:rsidRPr="002341CA">
              <w:t>Octet M (optional)</w:t>
            </w:r>
          </w:p>
        </w:tc>
      </w:tr>
      <w:tr w:rsidR="007F5F41" w:rsidRPr="002341CA" w:rsidTr="00E85080">
        <w:trPr>
          <w:cantSplit/>
          <w:jc w:val="center"/>
        </w:trPr>
        <w:tc>
          <w:tcPr>
            <w:tcW w:w="624"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right w:val="single" w:sz="6" w:space="0" w:color="auto"/>
            </w:tcBorders>
          </w:tcPr>
          <w:p w:rsidR="007F5F41" w:rsidRPr="002341CA" w:rsidRDefault="007F5F41" w:rsidP="00E85080"/>
        </w:tc>
        <w:tc>
          <w:tcPr>
            <w:tcW w:w="1985" w:type="dxa"/>
          </w:tcPr>
          <w:p w:rsidR="007F5F41" w:rsidRPr="002341CA" w:rsidRDefault="007F5F41" w:rsidP="00E85080">
            <w:pPr>
              <w:pStyle w:val="TAC"/>
            </w:pPr>
            <w:r w:rsidRPr="002341CA">
              <w:t>Octet M+1</w:t>
            </w:r>
          </w:p>
        </w:tc>
      </w:tr>
      <w:tr w:rsidR="007F5F41" w:rsidRPr="002341CA" w:rsidTr="00E85080">
        <w:trPr>
          <w:cantSplit/>
          <w:jc w:val="center"/>
        </w:trPr>
        <w:tc>
          <w:tcPr>
            <w:tcW w:w="4992" w:type="dxa"/>
            <w:gridSpan w:val="8"/>
            <w:tcBorders>
              <w:left w:val="single" w:sz="6" w:space="0" w:color="auto"/>
              <w:bottom w:val="single" w:sz="6" w:space="0" w:color="auto"/>
              <w:right w:val="single" w:sz="6" w:space="0" w:color="auto"/>
            </w:tcBorders>
          </w:tcPr>
          <w:p w:rsidR="007F5F41" w:rsidRPr="002341CA" w:rsidRDefault="007F5F41" w:rsidP="00E85080">
            <w:pPr>
              <w:pStyle w:val="TAC"/>
            </w:pPr>
            <w:r w:rsidRPr="002341CA">
              <w:br/>
              <w:t>RLC data</w:t>
            </w:r>
          </w:p>
        </w:tc>
        <w:tc>
          <w:tcPr>
            <w:tcW w:w="1985"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Octet K-1</w:t>
            </w:r>
          </w:p>
        </w:tc>
      </w:tr>
      <w:tr w:rsidR="007F5F41" w:rsidRPr="002341CA" w:rsidTr="00E85080">
        <w:trPr>
          <w:cantSplit/>
          <w:jc w:val="center"/>
        </w:trPr>
        <w:tc>
          <w:tcPr>
            <w:tcW w:w="1248" w:type="dxa"/>
            <w:gridSpan w:val="2"/>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spare</w:t>
            </w:r>
          </w:p>
        </w:tc>
        <w:tc>
          <w:tcPr>
            <w:tcW w:w="1248" w:type="dxa"/>
            <w:gridSpan w:val="2"/>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 xml:space="preserve">DTR </w:t>
            </w:r>
            <w:proofErr w:type="spellStart"/>
            <w:r w:rsidRPr="002341CA">
              <w:t>Blks</w:t>
            </w:r>
            <w:proofErr w:type="spellEnd"/>
          </w:p>
        </w:tc>
        <w:tc>
          <w:tcPr>
            <w:tcW w:w="624" w:type="dxa"/>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CI</w:t>
            </w:r>
          </w:p>
        </w:tc>
        <w:tc>
          <w:tcPr>
            <w:tcW w:w="1872" w:type="dxa"/>
            <w:gridSpan w:val="3"/>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TN/PDCH-pair</w:t>
            </w:r>
          </w:p>
        </w:tc>
        <w:tc>
          <w:tcPr>
            <w:tcW w:w="1985" w:type="dxa"/>
          </w:tcPr>
          <w:p w:rsidR="007F5F41" w:rsidRPr="002341CA" w:rsidRDefault="007F5F41" w:rsidP="00E85080">
            <w:pPr>
              <w:pStyle w:val="TAC"/>
            </w:pPr>
            <w:r w:rsidRPr="002341CA">
              <w:t>Octet K (optional)</w:t>
            </w:r>
          </w:p>
        </w:tc>
      </w:tr>
      <w:tr w:rsidR="007F5F41" w:rsidRPr="002341CA" w:rsidTr="00E85080">
        <w:trPr>
          <w:cantSplit/>
          <w:jc w:val="center"/>
        </w:trPr>
        <w:tc>
          <w:tcPr>
            <w:tcW w:w="624" w:type="dxa"/>
            <w:tcBorders>
              <w:top w:val="single" w:sz="6" w:space="0" w:color="auto"/>
              <w:left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tcBorders>
              <w:top w:val="single" w:sz="6" w:space="0" w:color="auto"/>
              <w:right w:val="single" w:sz="6" w:space="0" w:color="auto"/>
            </w:tcBorders>
          </w:tcPr>
          <w:p w:rsidR="007F5F41" w:rsidRPr="002341CA" w:rsidRDefault="007F5F41" w:rsidP="00E85080"/>
        </w:tc>
        <w:tc>
          <w:tcPr>
            <w:tcW w:w="1985"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w:t>
            </w:r>
          </w:p>
        </w:tc>
      </w:tr>
      <w:tr w:rsidR="007F5F41" w:rsidRPr="002341CA" w:rsidTr="00E85080">
        <w:trPr>
          <w:cantSplit/>
          <w:jc w:val="center"/>
        </w:trPr>
        <w:tc>
          <w:tcPr>
            <w:tcW w:w="624"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right w:val="single" w:sz="6" w:space="0" w:color="auto"/>
            </w:tcBorders>
          </w:tcPr>
          <w:p w:rsidR="007F5F41" w:rsidRPr="002341CA" w:rsidRDefault="007F5F41" w:rsidP="00E85080"/>
        </w:tc>
        <w:tc>
          <w:tcPr>
            <w:tcW w:w="1985" w:type="dxa"/>
          </w:tcPr>
          <w:p w:rsidR="007F5F41" w:rsidRPr="002341CA" w:rsidRDefault="007F5F41" w:rsidP="00E85080">
            <w:pPr>
              <w:pStyle w:val="TAC"/>
            </w:pPr>
            <w:r w:rsidRPr="002341CA">
              <w:t>Octet N2-1</w:t>
            </w:r>
          </w:p>
        </w:tc>
      </w:tr>
      <w:tr w:rsidR="007F5F41" w:rsidRPr="002341CA" w:rsidTr="00E85080">
        <w:trPr>
          <w:cantSplit/>
          <w:jc w:val="center"/>
        </w:trPr>
        <w:tc>
          <w:tcPr>
            <w:tcW w:w="624" w:type="dxa"/>
            <w:tcBorders>
              <w:left w:val="single" w:sz="6" w:space="0" w:color="auto"/>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right w:val="single" w:sz="6" w:space="0" w:color="auto"/>
            </w:tcBorders>
          </w:tcPr>
          <w:p w:rsidR="007F5F41" w:rsidRPr="002341CA" w:rsidRDefault="007F5F41" w:rsidP="00E85080"/>
        </w:tc>
        <w:tc>
          <w:tcPr>
            <w:tcW w:w="1985" w:type="dxa"/>
          </w:tcPr>
          <w:p w:rsidR="007F5F41" w:rsidRPr="002341CA" w:rsidRDefault="007F5F41" w:rsidP="00E85080">
            <w:pPr>
              <w:pStyle w:val="TAC"/>
            </w:pPr>
            <w:r w:rsidRPr="002341CA">
              <w:t>Octet N2</w:t>
            </w:r>
          </w:p>
        </w:tc>
      </w:tr>
    </w:tbl>
    <w:p w:rsidR="007F5F41" w:rsidRPr="002341CA" w:rsidRDefault="007F5F41" w:rsidP="007F5F41">
      <w:pPr>
        <w:pStyle w:val="NF"/>
      </w:pPr>
    </w:p>
    <w:p w:rsidR="007F5F41" w:rsidRPr="002341CA" w:rsidRDefault="007F5F41" w:rsidP="007F5F41">
      <w:pPr>
        <w:pStyle w:val="NF"/>
      </w:pPr>
      <w:r w:rsidRPr="002341CA">
        <w:t>NOTE:</w:t>
      </w:r>
      <w:r w:rsidRPr="002341CA">
        <w:tab/>
        <w:t>If padding is used, then "Octet 1" shall be replaced by "Octet 7", see example in annex J.</w:t>
      </w:r>
    </w:p>
    <w:p w:rsidR="007F5F41" w:rsidRPr="002341CA" w:rsidDel="00905C13" w:rsidRDefault="007F5F41" w:rsidP="007F5F41">
      <w:pPr>
        <w:pStyle w:val="NF"/>
        <w:rPr>
          <w:del w:id="434" w:author="Ericsson LM" w:date="2016-05-16T19:30:00Z"/>
        </w:rPr>
      </w:pPr>
      <w:del w:id="435" w:author="Ericsson LM" w:date="2016-05-16T19:30:00Z">
        <w:r w:rsidRPr="002341CA" w:rsidDel="00905C13">
          <w:delText>NOTE:</w:delText>
        </w:r>
        <w:r w:rsidRPr="002341CA" w:rsidDel="00905C13">
          <w:tab/>
          <w:delText>In EC-EGPRS DTR will not be supported.</w:delText>
        </w:r>
      </w:del>
    </w:p>
    <w:p w:rsidR="007F5F41" w:rsidRPr="002341CA" w:rsidRDefault="007F5F41" w:rsidP="007F5F41">
      <w:pPr>
        <w:pStyle w:val="NF"/>
      </w:pPr>
    </w:p>
    <w:p w:rsidR="007F5F41" w:rsidRPr="002341CA" w:rsidRDefault="007F5F41" w:rsidP="007F5F41">
      <w:pPr>
        <w:pStyle w:val="TF"/>
      </w:pPr>
      <w:r w:rsidRPr="002341CA">
        <w:t>Figure 10.3a.1.1</w:t>
      </w:r>
      <w:ins w:id="436" w:author="Ericsson LM" w:date="2016-05-16T19:30:00Z">
        <w:r w:rsidR="00905C13" w:rsidRPr="002341CA">
          <w:t>.1</w:t>
        </w:r>
      </w:ins>
      <w:r w:rsidRPr="002341CA">
        <w:t>: (EC-</w:t>
      </w:r>
      <w:proofErr w:type="gramStart"/>
      <w:r w:rsidRPr="002341CA">
        <w:t>)EGPRS</w:t>
      </w:r>
      <w:proofErr w:type="gramEnd"/>
      <w:r w:rsidRPr="002341CA">
        <w:t xml:space="preserve"> downlink RLC data block</w:t>
      </w:r>
    </w:p>
    <w:p w:rsidR="00905C13" w:rsidRPr="002341CA" w:rsidRDefault="00905C13" w:rsidP="00905C13">
      <w:pPr>
        <w:pStyle w:val="Heading4"/>
        <w:rPr>
          <w:ins w:id="437" w:author="Ericsson LM" w:date="2016-05-16T19:31:00Z"/>
        </w:rPr>
      </w:pPr>
      <w:bookmarkStart w:id="438" w:name="_Toc446495548"/>
      <w:ins w:id="439" w:author="Ericsson LM" w:date="2016-05-16T19:31:00Z">
        <w:r w:rsidRPr="002341CA">
          <w:t>10.3a.1.2</w:t>
        </w:r>
        <w:r w:rsidRPr="002341CA">
          <w:tab/>
          <w:t>EC-GSM-</w:t>
        </w:r>
        <w:proofErr w:type="spellStart"/>
        <w:r w:rsidRPr="002341CA">
          <w:t>IoT</w:t>
        </w:r>
        <w:proofErr w:type="spellEnd"/>
        <w:r w:rsidRPr="002341CA">
          <w:t xml:space="preserve"> downlink RLC data block</w:t>
        </w:r>
      </w:ins>
    </w:p>
    <w:p w:rsidR="00905C13" w:rsidRPr="002341CA" w:rsidRDefault="00905C13" w:rsidP="00905C13">
      <w:pPr>
        <w:keepNext/>
        <w:rPr>
          <w:ins w:id="440" w:author="Ericsson LM" w:date="2016-05-16T19:31:00Z"/>
        </w:rPr>
      </w:pPr>
      <w:ins w:id="441" w:author="Ericsson LM" w:date="2016-05-16T19:31:00Z">
        <w:r w:rsidRPr="002341CA">
          <w:t xml:space="preserve">For an EC TBF, the downlink RLC data blocks are formatted according to figure 10.3a.1.2.1. </w:t>
        </w:r>
      </w:ins>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905C13" w:rsidRPr="002341CA" w:rsidTr="00E85080">
        <w:trPr>
          <w:cantSplit/>
          <w:jc w:val="center"/>
          <w:ins w:id="442" w:author="Ericsson LM" w:date="2016-05-16T19:31:00Z"/>
        </w:trPr>
        <w:tc>
          <w:tcPr>
            <w:tcW w:w="624" w:type="dxa"/>
          </w:tcPr>
          <w:p w:rsidR="00905C13" w:rsidRPr="002341CA" w:rsidRDefault="00905C13" w:rsidP="00E85080">
            <w:pPr>
              <w:rPr>
                <w:ins w:id="443" w:author="Ericsson LM" w:date="2016-05-16T19:31:00Z"/>
              </w:rPr>
            </w:pPr>
          </w:p>
        </w:tc>
        <w:tc>
          <w:tcPr>
            <w:tcW w:w="624" w:type="dxa"/>
          </w:tcPr>
          <w:p w:rsidR="00905C13" w:rsidRPr="002341CA" w:rsidRDefault="00905C13" w:rsidP="00E85080">
            <w:pPr>
              <w:rPr>
                <w:ins w:id="444" w:author="Ericsson LM" w:date="2016-05-16T19:31:00Z"/>
              </w:rPr>
            </w:pPr>
          </w:p>
        </w:tc>
        <w:tc>
          <w:tcPr>
            <w:tcW w:w="624" w:type="dxa"/>
          </w:tcPr>
          <w:p w:rsidR="00905C13" w:rsidRPr="002341CA" w:rsidRDefault="00905C13" w:rsidP="00E85080">
            <w:pPr>
              <w:rPr>
                <w:ins w:id="445" w:author="Ericsson LM" w:date="2016-05-16T19:31:00Z"/>
              </w:rPr>
            </w:pPr>
          </w:p>
        </w:tc>
        <w:tc>
          <w:tcPr>
            <w:tcW w:w="1248" w:type="dxa"/>
            <w:gridSpan w:val="2"/>
          </w:tcPr>
          <w:p w:rsidR="00905C13" w:rsidRPr="002341CA" w:rsidRDefault="00905C13" w:rsidP="00E85080">
            <w:pPr>
              <w:pStyle w:val="TAC"/>
              <w:rPr>
                <w:ins w:id="446" w:author="Ericsson LM" w:date="2016-05-16T19:31:00Z"/>
              </w:rPr>
            </w:pPr>
            <w:ins w:id="447" w:author="Ericsson LM" w:date="2016-05-16T19:31:00Z">
              <w:r w:rsidRPr="002341CA">
                <w:t>Bit</w:t>
              </w:r>
            </w:ins>
          </w:p>
        </w:tc>
        <w:tc>
          <w:tcPr>
            <w:tcW w:w="624" w:type="dxa"/>
          </w:tcPr>
          <w:p w:rsidR="00905C13" w:rsidRPr="002341CA" w:rsidRDefault="00905C13" w:rsidP="00E85080">
            <w:pPr>
              <w:rPr>
                <w:ins w:id="448" w:author="Ericsson LM" w:date="2016-05-16T19:31:00Z"/>
              </w:rPr>
            </w:pPr>
          </w:p>
        </w:tc>
        <w:tc>
          <w:tcPr>
            <w:tcW w:w="624" w:type="dxa"/>
          </w:tcPr>
          <w:p w:rsidR="00905C13" w:rsidRPr="002341CA" w:rsidRDefault="00905C13" w:rsidP="00E85080">
            <w:pPr>
              <w:rPr>
                <w:ins w:id="449" w:author="Ericsson LM" w:date="2016-05-16T19:31:00Z"/>
              </w:rPr>
            </w:pPr>
          </w:p>
        </w:tc>
        <w:tc>
          <w:tcPr>
            <w:tcW w:w="624" w:type="dxa"/>
          </w:tcPr>
          <w:p w:rsidR="00905C13" w:rsidRPr="002341CA" w:rsidRDefault="00905C13" w:rsidP="00E85080">
            <w:pPr>
              <w:rPr>
                <w:ins w:id="450" w:author="Ericsson LM" w:date="2016-05-16T19:31:00Z"/>
              </w:rPr>
            </w:pPr>
          </w:p>
        </w:tc>
        <w:tc>
          <w:tcPr>
            <w:tcW w:w="1985" w:type="dxa"/>
          </w:tcPr>
          <w:p w:rsidR="00905C13" w:rsidRPr="002341CA" w:rsidRDefault="00905C13" w:rsidP="00E85080">
            <w:pPr>
              <w:pStyle w:val="TAC"/>
              <w:rPr>
                <w:ins w:id="451" w:author="Ericsson LM" w:date="2016-05-16T19:31:00Z"/>
              </w:rPr>
            </w:pPr>
          </w:p>
        </w:tc>
      </w:tr>
      <w:tr w:rsidR="00905C13" w:rsidRPr="002341CA" w:rsidTr="00E85080">
        <w:trPr>
          <w:cantSplit/>
          <w:jc w:val="center"/>
          <w:ins w:id="452" w:author="Ericsson LM" w:date="2016-05-16T19:31:00Z"/>
        </w:trPr>
        <w:tc>
          <w:tcPr>
            <w:tcW w:w="624" w:type="dxa"/>
          </w:tcPr>
          <w:p w:rsidR="00905C13" w:rsidRPr="002341CA" w:rsidRDefault="00905C13" w:rsidP="00E85080">
            <w:pPr>
              <w:rPr>
                <w:ins w:id="453" w:author="Ericsson LM" w:date="2016-05-16T19:31:00Z"/>
              </w:rPr>
            </w:pPr>
          </w:p>
        </w:tc>
        <w:tc>
          <w:tcPr>
            <w:tcW w:w="624" w:type="dxa"/>
          </w:tcPr>
          <w:p w:rsidR="00905C13" w:rsidRPr="002341CA" w:rsidRDefault="00905C13" w:rsidP="00E85080">
            <w:pPr>
              <w:rPr>
                <w:ins w:id="454" w:author="Ericsson LM" w:date="2016-05-16T19:31:00Z"/>
              </w:rPr>
            </w:pPr>
          </w:p>
        </w:tc>
        <w:tc>
          <w:tcPr>
            <w:tcW w:w="624" w:type="dxa"/>
          </w:tcPr>
          <w:p w:rsidR="00905C13" w:rsidRPr="002341CA" w:rsidRDefault="00905C13" w:rsidP="00E85080">
            <w:pPr>
              <w:rPr>
                <w:ins w:id="455" w:author="Ericsson LM" w:date="2016-05-16T19:31:00Z"/>
              </w:rPr>
            </w:pPr>
          </w:p>
        </w:tc>
        <w:tc>
          <w:tcPr>
            <w:tcW w:w="624" w:type="dxa"/>
            <w:tcBorders>
              <w:bottom w:val="single" w:sz="4" w:space="0" w:color="auto"/>
            </w:tcBorders>
          </w:tcPr>
          <w:p w:rsidR="00905C13" w:rsidRPr="002341CA" w:rsidRDefault="00905C13" w:rsidP="00E85080">
            <w:pPr>
              <w:pStyle w:val="TAC"/>
              <w:rPr>
                <w:ins w:id="456" w:author="Ericsson LM" w:date="2016-05-16T19:31:00Z"/>
              </w:rPr>
            </w:pPr>
            <w:ins w:id="457" w:author="Ericsson LM" w:date="2016-05-16T19:31:00Z">
              <w:r w:rsidRPr="002341CA">
                <w:t>2</w:t>
              </w:r>
            </w:ins>
          </w:p>
        </w:tc>
        <w:tc>
          <w:tcPr>
            <w:tcW w:w="624" w:type="dxa"/>
            <w:tcBorders>
              <w:bottom w:val="single" w:sz="4" w:space="0" w:color="auto"/>
            </w:tcBorders>
          </w:tcPr>
          <w:p w:rsidR="00905C13" w:rsidRPr="002341CA" w:rsidRDefault="00905C13" w:rsidP="00E85080">
            <w:pPr>
              <w:pStyle w:val="TAC"/>
              <w:rPr>
                <w:ins w:id="458" w:author="Ericsson LM" w:date="2016-05-16T19:31:00Z"/>
              </w:rPr>
            </w:pPr>
            <w:ins w:id="459" w:author="Ericsson LM" w:date="2016-05-16T19:31:00Z">
              <w:r w:rsidRPr="002341CA">
                <w:t>1</w:t>
              </w:r>
            </w:ins>
          </w:p>
        </w:tc>
        <w:tc>
          <w:tcPr>
            <w:tcW w:w="624" w:type="dxa"/>
          </w:tcPr>
          <w:p w:rsidR="00905C13" w:rsidRPr="002341CA" w:rsidRDefault="00905C13" w:rsidP="00E85080">
            <w:pPr>
              <w:rPr>
                <w:ins w:id="460" w:author="Ericsson LM" w:date="2016-05-16T19:31:00Z"/>
              </w:rPr>
            </w:pPr>
          </w:p>
        </w:tc>
        <w:tc>
          <w:tcPr>
            <w:tcW w:w="624" w:type="dxa"/>
          </w:tcPr>
          <w:p w:rsidR="00905C13" w:rsidRPr="002341CA" w:rsidRDefault="00905C13" w:rsidP="00E85080">
            <w:pPr>
              <w:rPr>
                <w:ins w:id="461" w:author="Ericsson LM" w:date="2016-05-16T19:31:00Z"/>
              </w:rPr>
            </w:pPr>
          </w:p>
        </w:tc>
        <w:tc>
          <w:tcPr>
            <w:tcW w:w="624" w:type="dxa"/>
          </w:tcPr>
          <w:p w:rsidR="00905C13" w:rsidRPr="002341CA" w:rsidRDefault="00905C13" w:rsidP="00E85080">
            <w:pPr>
              <w:rPr>
                <w:ins w:id="462" w:author="Ericsson LM" w:date="2016-05-16T19:31:00Z"/>
              </w:rPr>
            </w:pPr>
          </w:p>
        </w:tc>
        <w:tc>
          <w:tcPr>
            <w:tcW w:w="1985" w:type="dxa"/>
          </w:tcPr>
          <w:p w:rsidR="00905C13" w:rsidRPr="002341CA" w:rsidRDefault="00905C13" w:rsidP="00E85080">
            <w:pPr>
              <w:pStyle w:val="TAC"/>
              <w:rPr>
                <w:ins w:id="463" w:author="Ericsson LM" w:date="2016-05-16T19:31:00Z"/>
              </w:rPr>
            </w:pPr>
          </w:p>
        </w:tc>
      </w:tr>
      <w:tr w:rsidR="00905C13" w:rsidRPr="002341CA" w:rsidTr="00E85080">
        <w:trPr>
          <w:cantSplit/>
          <w:jc w:val="center"/>
          <w:ins w:id="464" w:author="Ericsson LM" w:date="2016-05-16T19:31:00Z"/>
        </w:trPr>
        <w:tc>
          <w:tcPr>
            <w:tcW w:w="624" w:type="dxa"/>
          </w:tcPr>
          <w:p w:rsidR="00905C13" w:rsidRPr="002341CA" w:rsidRDefault="00905C13" w:rsidP="00E85080">
            <w:pPr>
              <w:rPr>
                <w:ins w:id="465" w:author="Ericsson LM" w:date="2016-05-16T19:31:00Z"/>
              </w:rPr>
            </w:pPr>
          </w:p>
        </w:tc>
        <w:tc>
          <w:tcPr>
            <w:tcW w:w="624" w:type="dxa"/>
          </w:tcPr>
          <w:p w:rsidR="00905C13" w:rsidRPr="002341CA" w:rsidRDefault="00905C13" w:rsidP="00E85080">
            <w:pPr>
              <w:rPr>
                <w:ins w:id="466" w:author="Ericsson LM" w:date="2016-05-16T19:31:00Z"/>
              </w:rPr>
            </w:pPr>
          </w:p>
        </w:tc>
        <w:tc>
          <w:tcPr>
            <w:tcW w:w="624" w:type="dxa"/>
            <w:tcBorders>
              <w:right w:val="single" w:sz="4" w:space="0" w:color="auto"/>
            </w:tcBorders>
          </w:tcPr>
          <w:p w:rsidR="00905C13" w:rsidRPr="002341CA" w:rsidRDefault="00905C13" w:rsidP="00E85080">
            <w:pPr>
              <w:rPr>
                <w:ins w:id="467" w:author="Ericsson LM" w:date="2016-05-16T19:31:00Z"/>
              </w:rPr>
            </w:pPr>
          </w:p>
        </w:tc>
        <w:tc>
          <w:tcPr>
            <w:tcW w:w="624" w:type="dxa"/>
            <w:tcBorders>
              <w:top w:val="single" w:sz="4" w:space="0" w:color="auto"/>
              <w:left w:val="single" w:sz="4" w:space="0" w:color="auto"/>
              <w:bottom w:val="single" w:sz="4" w:space="0" w:color="auto"/>
              <w:right w:val="single" w:sz="4" w:space="0" w:color="auto"/>
            </w:tcBorders>
          </w:tcPr>
          <w:p w:rsidR="00905C13" w:rsidRPr="002341CA" w:rsidRDefault="00905C13" w:rsidP="00E85080">
            <w:pPr>
              <w:pStyle w:val="TAC"/>
              <w:rPr>
                <w:ins w:id="468" w:author="Ericsson LM" w:date="2016-05-16T19:31:00Z"/>
              </w:rPr>
            </w:pPr>
            <w:ins w:id="469" w:author="Ericsson LM" w:date="2016-05-16T19:31:00Z">
              <w:r w:rsidRPr="002341CA">
                <w:t>FBI</w:t>
              </w:r>
            </w:ins>
          </w:p>
        </w:tc>
        <w:tc>
          <w:tcPr>
            <w:tcW w:w="624" w:type="dxa"/>
            <w:tcBorders>
              <w:top w:val="single" w:sz="4" w:space="0" w:color="auto"/>
              <w:left w:val="single" w:sz="4" w:space="0" w:color="auto"/>
              <w:bottom w:val="single" w:sz="4" w:space="0" w:color="auto"/>
              <w:right w:val="single" w:sz="4" w:space="0" w:color="auto"/>
            </w:tcBorders>
          </w:tcPr>
          <w:p w:rsidR="00905C13" w:rsidRPr="002341CA" w:rsidRDefault="00905C13" w:rsidP="00E85080">
            <w:pPr>
              <w:pStyle w:val="TAC"/>
              <w:rPr>
                <w:ins w:id="470" w:author="Ericsson LM" w:date="2016-05-16T19:31:00Z"/>
              </w:rPr>
            </w:pPr>
            <w:ins w:id="471" w:author="Ericsson LM" w:date="2016-05-16T19:31:00Z">
              <w:r w:rsidRPr="002341CA">
                <w:t>E</w:t>
              </w:r>
            </w:ins>
          </w:p>
        </w:tc>
        <w:tc>
          <w:tcPr>
            <w:tcW w:w="624" w:type="dxa"/>
            <w:tcBorders>
              <w:left w:val="single" w:sz="4" w:space="0" w:color="auto"/>
            </w:tcBorders>
          </w:tcPr>
          <w:p w:rsidR="00905C13" w:rsidRPr="002341CA" w:rsidRDefault="00905C13" w:rsidP="00E85080">
            <w:pPr>
              <w:rPr>
                <w:ins w:id="472" w:author="Ericsson LM" w:date="2016-05-16T19:31:00Z"/>
              </w:rPr>
            </w:pPr>
          </w:p>
        </w:tc>
        <w:tc>
          <w:tcPr>
            <w:tcW w:w="624" w:type="dxa"/>
          </w:tcPr>
          <w:p w:rsidR="00905C13" w:rsidRPr="002341CA" w:rsidRDefault="00905C13" w:rsidP="00E85080">
            <w:pPr>
              <w:rPr>
                <w:ins w:id="473" w:author="Ericsson LM" w:date="2016-05-16T19:31:00Z"/>
              </w:rPr>
            </w:pPr>
          </w:p>
        </w:tc>
        <w:tc>
          <w:tcPr>
            <w:tcW w:w="624" w:type="dxa"/>
          </w:tcPr>
          <w:p w:rsidR="00905C13" w:rsidRPr="002341CA" w:rsidRDefault="00905C13" w:rsidP="00E85080">
            <w:pPr>
              <w:rPr>
                <w:ins w:id="474" w:author="Ericsson LM" w:date="2016-05-16T19:31:00Z"/>
              </w:rPr>
            </w:pPr>
          </w:p>
        </w:tc>
        <w:tc>
          <w:tcPr>
            <w:tcW w:w="1985" w:type="dxa"/>
          </w:tcPr>
          <w:p w:rsidR="00905C13" w:rsidRPr="002341CA" w:rsidRDefault="00905C13" w:rsidP="00E85080">
            <w:pPr>
              <w:pStyle w:val="TAC"/>
              <w:rPr>
                <w:ins w:id="475" w:author="Ericsson LM" w:date="2016-05-16T19:31:00Z"/>
              </w:rPr>
            </w:pPr>
          </w:p>
        </w:tc>
      </w:tr>
      <w:tr w:rsidR="00905C13" w:rsidRPr="002341CA" w:rsidTr="00E85080">
        <w:trPr>
          <w:cantSplit/>
          <w:jc w:val="center"/>
          <w:ins w:id="476" w:author="Ericsson LM" w:date="2016-05-16T19:31:00Z"/>
        </w:trPr>
        <w:tc>
          <w:tcPr>
            <w:tcW w:w="624" w:type="dxa"/>
          </w:tcPr>
          <w:p w:rsidR="00905C13" w:rsidRPr="002341CA" w:rsidRDefault="00905C13" w:rsidP="00E85080">
            <w:pPr>
              <w:rPr>
                <w:ins w:id="477" w:author="Ericsson LM" w:date="2016-05-16T19:31:00Z"/>
              </w:rPr>
            </w:pPr>
          </w:p>
        </w:tc>
        <w:tc>
          <w:tcPr>
            <w:tcW w:w="624" w:type="dxa"/>
          </w:tcPr>
          <w:p w:rsidR="00905C13" w:rsidRPr="002341CA" w:rsidRDefault="00905C13" w:rsidP="00E85080">
            <w:pPr>
              <w:rPr>
                <w:ins w:id="478" w:author="Ericsson LM" w:date="2016-05-16T19:31:00Z"/>
              </w:rPr>
            </w:pPr>
          </w:p>
        </w:tc>
        <w:tc>
          <w:tcPr>
            <w:tcW w:w="624" w:type="dxa"/>
          </w:tcPr>
          <w:p w:rsidR="00905C13" w:rsidRPr="002341CA" w:rsidRDefault="00905C13" w:rsidP="00E85080">
            <w:pPr>
              <w:rPr>
                <w:ins w:id="479" w:author="Ericsson LM" w:date="2016-05-16T19:31:00Z"/>
              </w:rPr>
            </w:pPr>
          </w:p>
        </w:tc>
        <w:tc>
          <w:tcPr>
            <w:tcW w:w="624" w:type="dxa"/>
            <w:tcBorders>
              <w:top w:val="single" w:sz="4" w:space="0" w:color="auto"/>
            </w:tcBorders>
          </w:tcPr>
          <w:p w:rsidR="00905C13" w:rsidRPr="002341CA" w:rsidRDefault="00905C13" w:rsidP="00E85080">
            <w:pPr>
              <w:rPr>
                <w:ins w:id="480" w:author="Ericsson LM" w:date="2016-05-16T19:31:00Z"/>
              </w:rPr>
            </w:pPr>
          </w:p>
        </w:tc>
        <w:tc>
          <w:tcPr>
            <w:tcW w:w="624" w:type="dxa"/>
            <w:tcBorders>
              <w:top w:val="single" w:sz="4" w:space="0" w:color="auto"/>
            </w:tcBorders>
          </w:tcPr>
          <w:p w:rsidR="00905C13" w:rsidRPr="002341CA" w:rsidRDefault="00905C13" w:rsidP="00E85080">
            <w:pPr>
              <w:rPr>
                <w:ins w:id="481" w:author="Ericsson LM" w:date="2016-05-16T19:31:00Z"/>
              </w:rPr>
            </w:pPr>
          </w:p>
        </w:tc>
        <w:tc>
          <w:tcPr>
            <w:tcW w:w="624" w:type="dxa"/>
          </w:tcPr>
          <w:p w:rsidR="00905C13" w:rsidRPr="002341CA" w:rsidRDefault="00905C13" w:rsidP="00E85080">
            <w:pPr>
              <w:rPr>
                <w:ins w:id="482" w:author="Ericsson LM" w:date="2016-05-16T19:31:00Z"/>
              </w:rPr>
            </w:pPr>
          </w:p>
        </w:tc>
        <w:tc>
          <w:tcPr>
            <w:tcW w:w="624" w:type="dxa"/>
          </w:tcPr>
          <w:p w:rsidR="00905C13" w:rsidRPr="002341CA" w:rsidRDefault="00905C13" w:rsidP="00E85080">
            <w:pPr>
              <w:rPr>
                <w:ins w:id="483" w:author="Ericsson LM" w:date="2016-05-16T19:31:00Z"/>
              </w:rPr>
            </w:pPr>
          </w:p>
        </w:tc>
        <w:tc>
          <w:tcPr>
            <w:tcW w:w="624" w:type="dxa"/>
          </w:tcPr>
          <w:p w:rsidR="00905C13" w:rsidRPr="002341CA" w:rsidRDefault="00905C13" w:rsidP="00E85080">
            <w:pPr>
              <w:rPr>
                <w:ins w:id="484" w:author="Ericsson LM" w:date="2016-05-16T19:31:00Z"/>
              </w:rPr>
            </w:pPr>
          </w:p>
        </w:tc>
        <w:tc>
          <w:tcPr>
            <w:tcW w:w="1985" w:type="dxa"/>
          </w:tcPr>
          <w:p w:rsidR="00905C13" w:rsidRPr="002341CA" w:rsidRDefault="00905C13" w:rsidP="00E85080">
            <w:pPr>
              <w:pStyle w:val="TAC"/>
              <w:rPr>
                <w:ins w:id="485" w:author="Ericsson LM" w:date="2016-05-16T19:31:00Z"/>
              </w:rPr>
            </w:pPr>
          </w:p>
        </w:tc>
      </w:tr>
      <w:tr w:rsidR="00905C13" w:rsidRPr="002341CA" w:rsidTr="00E85080">
        <w:trPr>
          <w:cantSplit/>
          <w:jc w:val="center"/>
          <w:ins w:id="486" w:author="Ericsson LM" w:date="2016-05-16T19:31:00Z"/>
        </w:trPr>
        <w:tc>
          <w:tcPr>
            <w:tcW w:w="624" w:type="dxa"/>
          </w:tcPr>
          <w:p w:rsidR="00905C13" w:rsidRPr="002341CA" w:rsidRDefault="00905C13" w:rsidP="00E85080">
            <w:pPr>
              <w:rPr>
                <w:ins w:id="487" w:author="Ericsson LM" w:date="2016-05-16T19:31:00Z"/>
              </w:rPr>
            </w:pPr>
          </w:p>
        </w:tc>
        <w:tc>
          <w:tcPr>
            <w:tcW w:w="624" w:type="dxa"/>
          </w:tcPr>
          <w:p w:rsidR="00905C13" w:rsidRPr="002341CA" w:rsidRDefault="00905C13" w:rsidP="00E85080">
            <w:pPr>
              <w:rPr>
                <w:ins w:id="488" w:author="Ericsson LM" w:date="2016-05-16T19:31:00Z"/>
              </w:rPr>
            </w:pPr>
          </w:p>
        </w:tc>
        <w:tc>
          <w:tcPr>
            <w:tcW w:w="624" w:type="dxa"/>
          </w:tcPr>
          <w:p w:rsidR="00905C13" w:rsidRPr="002341CA" w:rsidRDefault="00905C13" w:rsidP="00E85080">
            <w:pPr>
              <w:rPr>
                <w:ins w:id="489" w:author="Ericsson LM" w:date="2016-05-16T19:31:00Z"/>
              </w:rPr>
            </w:pPr>
          </w:p>
        </w:tc>
        <w:tc>
          <w:tcPr>
            <w:tcW w:w="624" w:type="dxa"/>
          </w:tcPr>
          <w:p w:rsidR="00905C13" w:rsidRPr="002341CA" w:rsidRDefault="00905C13" w:rsidP="00E85080">
            <w:pPr>
              <w:rPr>
                <w:ins w:id="490" w:author="Ericsson LM" w:date="2016-05-16T19:31:00Z"/>
              </w:rPr>
            </w:pPr>
          </w:p>
        </w:tc>
        <w:tc>
          <w:tcPr>
            <w:tcW w:w="624" w:type="dxa"/>
          </w:tcPr>
          <w:p w:rsidR="00905C13" w:rsidRPr="002341CA" w:rsidRDefault="00905C13" w:rsidP="00E85080">
            <w:pPr>
              <w:rPr>
                <w:ins w:id="491" w:author="Ericsson LM" w:date="2016-05-16T19:31:00Z"/>
              </w:rPr>
            </w:pPr>
          </w:p>
        </w:tc>
        <w:tc>
          <w:tcPr>
            <w:tcW w:w="624" w:type="dxa"/>
          </w:tcPr>
          <w:p w:rsidR="00905C13" w:rsidRPr="002341CA" w:rsidRDefault="00905C13" w:rsidP="00E85080">
            <w:pPr>
              <w:rPr>
                <w:ins w:id="492" w:author="Ericsson LM" w:date="2016-05-16T19:31:00Z"/>
              </w:rPr>
            </w:pPr>
          </w:p>
        </w:tc>
        <w:tc>
          <w:tcPr>
            <w:tcW w:w="624" w:type="dxa"/>
          </w:tcPr>
          <w:p w:rsidR="00905C13" w:rsidRPr="002341CA" w:rsidRDefault="00905C13" w:rsidP="00E85080">
            <w:pPr>
              <w:rPr>
                <w:ins w:id="493" w:author="Ericsson LM" w:date="2016-05-16T19:31:00Z"/>
              </w:rPr>
            </w:pPr>
          </w:p>
        </w:tc>
        <w:tc>
          <w:tcPr>
            <w:tcW w:w="624" w:type="dxa"/>
          </w:tcPr>
          <w:p w:rsidR="00905C13" w:rsidRPr="002341CA" w:rsidRDefault="00905C13" w:rsidP="00E85080">
            <w:pPr>
              <w:rPr>
                <w:ins w:id="494" w:author="Ericsson LM" w:date="2016-05-16T19:31:00Z"/>
              </w:rPr>
            </w:pPr>
          </w:p>
        </w:tc>
        <w:tc>
          <w:tcPr>
            <w:tcW w:w="1985" w:type="dxa"/>
          </w:tcPr>
          <w:p w:rsidR="00905C13" w:rsidRPr="002341CA" w:rsidRDefault="00905C13" w:rsidP="00E85080">
            <w:pPr>
              <w:pStyle w:val="TAC"/>
              <w:rPr>
                <w:ins w:id="495" w:author="Ericsson LM" w:date="2016-05-16T19:31:00Z"/>
              </w:rPr>
            </w:pPr>
          </w:p>
        </w:tc>
      </w:tr>
      <w:tr w:rsidR="00905C13" w:rsidRPr="002341CA" w:rsidTr="00E85080">
        <w:trPr>
          <w:cantSplit/>
          <w:jc w:val="center"/>
          <w:ins w:id="496" w:author="Ericsson LM" w:date="2016-05-16T19:31:00Z"/>
        </w:trPr>
        <w:tc>
          <w:tcPr>
            <w:tcW w:w="4992" w:type="dxa"/>
            <w:gridSpan w:val="8"/>
          </w:tcPr>
          <w:p w:rsidR="00905C13" w:rsidRPr="002341CA" w:rsidRDefault="00905C13" w:rsidP="00E85080">
            <w:pPr>
              <w:pStyle w:val="TAC"/>
              <w:rPr>
                <w:ins w:id="497" w:author="Ericsson LM" w:date="2016-05-16T19:31:00Z"/>
              </w:rPr>
            </w:pPr>
            <w:ins w:id="498" w:author="Ericsson LM" w:date="2016-05-16T19:31:00Z">
              <w:r w:rsidRPr="002341CA">
                <w:t>Bit</w:t>
              </w:r>
            </w:ins>
          </w:p>
        </w:tc>
        <w:tc>
          <w:tcPr>
            <w:tcW w:w="1985" w:type="dxa"/>
          </w:tcPr>
          <w:p w:rsidR="00905C13" w:rsidRPr="002341CA" w:rsidRDefault="00905C13" w:rsidP="00E85080">
            <w:pPr>
              <w:pStyle w:val="TAC"/>
              <w:rPr>
                <w:ins w:id="499" w:author="Ericsson LM" w:date="2016-05-16T19:31:00Z"/>
              </w:rPr>
            </w:pPr>
          </w:p>
        </w:tc>
      </w:tr>
      <w:tr w:rsidR="00905C13" w:rsidRPr="002341CA" w:rsidTr="00E85080">
        <w:trPr>
          <w:cantSplit/>
          <w:jc w:val="center"/>
          <w:ins w:id="500" w:author="Ericsson LM" w:date="2016-05-16T19:31:00Z"/>
        </w:trPr>
        <w:tc>
          <w:tcPr>
            <w:tcW w:w="624" w:type="dxa"/>
          </w:tcPr>
          <w:p w:rsidR="00905C13" w:rsidRPr="002341CA" w:rsidRDefault="00905C13" w:rsidP="00E85080">
            <w:pPr>
              <w:pStyle w:val="TAC"/>
              <w:rPr>
                <w:ins w:id="501" w:author="Ericsson LM" w:date="2016-05-16T19:31:00Z"/>
              </w:rPr>
            </w:pPr>
            <w:ins w:id="502" w:author="Ericsson LM" w:date="2016-05-16T19:31:00Z">
              <w:r w:rsidRPr="002341CA">
                <w:t>8</w:t>
              </w:r>
            </w:ins>
          </w:p>
        </w:tc>
        <w:tc>
          <w:tcPr>
            <w:tcW w:w="624" w:type="dxa"/>
          </w:tcPr>
          <w:p w:rsidR="00905C13" w:rsidRPr="002341CA" w:rsidRDefault="00905C13" w:rsidP="00E85080">
            <w:pPr>
              <w:pStyle w:val="TAC"/>
              <w:rPr>
                <w:ins w:id="503" w:author="Ericsson LM" w:date="2016-05-16T19:31:00Z"/>
              </w:rPr>
            </w:pPr>
            <w:ins w:id="504" w:author="Ericsson LM" w:date="2016-05-16T19:31:00Z">
              <w:r w:rsidRPr="002341CA">
                <w:t>7</w:t>
              </w:r>
            </w:ins>
          </w:p>
        </w:tc>
        <w:tc>
          <w:tcPr>
            <w:tcW w:w="624" w:type="dxa"/>
          </w:tcPr>
          <w:p w:rsidR="00905C13" w:rsidRPr="002341CA" w:rsidRDefault="00905C13" w:rsidP="00E85080">
            <w:pPr>
              <w:pStyle w:val="TAC"/>
              <w:rPr>
                <w:ins w:id="505" w:author="Ericsson LM" w:date="2016-05-16T19:31:00Z"/>
              </w:rPr>
            </w:pPr>
            <w:ins w:id="506" w:author="Ericsson LM" w:date="2016-05-16T19:31:00Z">
              <w:r w:rsidRPr="002341CA">
                <w:t>6</w:t>
              </w:r>
            </w:ins>
          </w:p>
        </w:tc>
        <w:tc>
          <w:tcPr>
            <w:tcW w:w="624" w:type="dxa"/>
          </w:tcPr>
          <w:p w:rsidR="00905C13" w:rsidRPr="002341CA" w:rsidRDefault="00905C13" w:rsidP="00E85080">
            <w:pPr>
              <w:pStyle w:val="TAC"/>
              <w:rPr>
                <w:ins w:id="507" w:author="Ericsson LM" w:date="2016-05-16T19:31:00Z"/>
              </w:rPr>
            </w:pPr>
            <w:ins w:id="508" w:author="Ericsson LM" w:date="2016-05-16T19:31:00Z">
              <w:r w:rsidRPr="002341CA">
                <w:t>5</w:t>
              </w:r>
            </w:ins>
          </w:p>
        </w:tc>
        <w:tc>
          <w:tcPr>
            <w:tcW w:w="624" w:type="dxa"/>
          </w:tcPr>
          <w:p w:rsidR="00905C13" w:rsidRPr="002341CA" w:rsidRDefault="00905C13" w:rsidP="00E85080">
            <w:pPr>
              <w:pStyle w:val="TAC"/>
              <w:rPr>
                <w:ins w:id="509" w:author="Ericsson LM" w:date="2016-05-16T19:31:00Z"/>
              </w:rPr>
            </w:pPr>
            <w:ins w:id="510" w:author="Ericsson LM" w:date="2016-05-16T19:31:00Z">
              <w:r w:rsidRPr="002341CA">
                <w:t>4</w:t>
              </w:r>
            </w:ins>
          </w:p>
        </w:tc>
        <w:tc>
          <w:tcPr>
            <w:tcW w:w="624" w:type="dxa"/>
          </w:tcPr>
          <w:p w:rsidR="00905C13" w:rsidRPr="002341CA" w:rsidRDefault="00905C13" w:rsidP="00E85080">
            <w:pPr>
              <w:pStyle w:val="TAC"/>
              <w:rPr>
                <w:ins w:id="511" w:author="Ericsson LM" w:date="2016-05-16T19:31:00Z"/>
              </w:rPr>
            </w:pPr>
            <w:ins w:id="512" w:author="Ericsson LM" w:date="2016-05-16T19:31:00Z">
              <w:r w:rsidRPr="002341CA">
                <w:t>3</w:t>
              </w:r>
            </w:ins>
          </w:p>
        </w:tc>
        <w:tc>
          <w:tcPr>
            <w:tcW w:w="624" w:type="dxa"/>
          </w:tcPr>
          <w:p w:rsidR="00905C13" w:rsidRPr="002341CA" w:rsidRDefault="00905C13" w:rsidP="00E85080">
            <w:pPr>
              <w:pStyle w:val="TAC"/>
              <w:rPr>
                <w:ins w:id="513" w:author="Ericsson LM" w:date="2016-05-16T19:31:00Z"/>
              </w:rPr>
            </w:pPr>
            <w:ins w:id="514" w:author="Ericsson LM" w:date="2016-05-16T19:31:00Z">
              <w:r w:rsidRPr="002341CA">
                <w:t>2</w:t>
              </w:r>
            </w:ins>
          </w:p>
        </w:tc>
        <w:tc>
          <w:tcPr>
            <w:tcW w:w="624" w:type="dxa"/>
          </w:tcPr>
          <w:p w:rsidR="00905C13" w:rsidRPr="002341CA" w:rsidRDefault="00905C13" w:rsidP="00E85080">
            <w:pPr>
              <w:pStyle w:val="TAC"/>
              <w:rPr>
                <w:ins w:id="515" w:author="Ericsson LM" w:date="2016-05-16T19:31:00Z"/>
              </w:rPr>
            </w:pPr>
            <w:ins w:id="516" w:author="Ericsson LM" w:date="2016-05-16T19:31:00Z">
              <w:r w:rsidRPr="002341CA">
                <w:t>1</w:t>
              </w:r>
            </w:ins>
          </w:p>
        </w:tc>
        <w:tc>
          <w:tcPr>
            <w:tcW w:w="1985" w:type="dxa"/>
          </w:tcPr>
          <w:p w:rsidR="00905C13" w:rsidRPr="002341CA" w:rsidRDefault="00905C13" w:rsidP="00E85080">
            <w:pPr>
              <w:pStyle w:val="TAC"/>
              <w:rPr>
                <w:ins w:id="517" w:author="Ericsson LM" w:date="2016-05-16T19:31:00Z"/>
              </w:rPr>
            </w:pPr>
          </w:p>
        </w:tc>
      </w:tr>
      <w:tr w:rsidR="00905C13" w:rsidRPr="002341CA" w:rsidTr="00E85080">
        <w:trPr>
          <w:cantSplit/>
          <w:jc w:val="center"/>
          <w:ins w:id="518" w:author="Ericsson LM" w:date="2016-05-16T19:31:00Z"/>
        </w:trPr>
        <w:tc>
          <w:tcPr>
            <w:tcW w:w="3744" w:type="dxa"/>
            <w:gridSpan w:val="6"/>
            <w:tcBorders>
              <w:top w:val="single" w:sz="6" w:space="0" w:color="auto"/>
              <w:left w:val="single" w:sz="6" w:space="0" w:color="auto"/>
            </w:tcBorders>
          </w:tcPr>
          <w:p w:rsidR="00905C13" w:rsidRPr="002341CA" w:rsidRDefault="00905C13" w:rsidP="00E85080">
            <w:pPr>
              <w:pStyle w:val="TAC"/>
              <w:rPr>
                <w:ins w:id="519" w:author="Ericsson LM" w:date="2016-05-16T19:31:00Z"/>
              </w:rPr>
            </w:pPr>
            <w:ins w:id="520" w:author="Ericsson LM" w:date="2016-05-16T19:31:00Z">
              <w:r w:rsidRPr="002341CA">
                <w:t>Length indicator</w:t>
              </w:r>
            </w:ins>
          </w:p>
        </w:tc>
        <w:tc>
          <w:tcPr>
            <w:tcW w:w="624" w:type="dxa"/>
            <w:tcBorders>
              <w:top w:val="single" w:sz="6" w:space="0" w:color="auto"/>
              <w:right w:val="single" w:sz="6" w:space="0" w:color="auto"/>
            </w:tcBorders>
          </w:tcPr>
          <w:p w:rsidR="00905C13" w:rsidRPr="002341CA" w:rsidRDefault="00905C13" w:rsidP="00E85080">
            <w:pPr>
              <w:rPr>
                <w:ins w:id="521" w:author="Ericsson LM" w:date="2016-05-16T19:31:00Z"/>
              </w:rPr>
            </w:pPr>
          </w:p>
        </w:tc>
        <w:tc>
          <w:tcPr>
            <w:tcW w:w="624" w:type="dxa"/>
            <w:tcBorders>
              <w:top w:val="single" w:sz="6" w:space="0" w:color="auto"/>
              <w:left w:val="single" w:sz="6" w:space="0" w:color="auto"/>
              <w:right w:val="single" w:sz="6" w:space="0" w:color="auto"/>
            </w:tcBorders>
          </w:tcPr>
          <w:p w:rsidR="00905C13" w:rsidRPr="002341CA" w:rsidRDefault="00905C13" w:rsidP="00E85080">
            <w:pPr>
              <w:pStyle w:val="TAC"/>
              <w:rPr>
                <w:ins w:id="522" w:author="Ericsson LM" w:date="2016-05-16T19:31:00Z"/>
              </w:rPr>
            </w:pPr>
            <w:ins w:id="523" w:author="Ericsson LM" w:date="2016-05-16T19:31:00Z">
              <w:r w:rsidRPr="002341CA">
                <w:t>E</w:t>
              </w:r>
            </w:ins>
          </w:p>
        </w:tc>
        <w:tc>
          <w:tcPr>
            <w:tcW w:w="1985" w:type="dxa"/>
            <w:tcBorders>
              <w:left w:val="single" w:sz="6" w:space="0" w:color="auto"/>
            </w:tcBorders>
          </w:tcPr>
          <w:p w:rsidR="00905C13" w:rsidRPr="002341CA" w:rsidRDefault="00905C13" w:rsidP="00E85080">
            <w:pPr>
              <w:pStyle w:val="TAC"/>
              <w:rPr>
                <w:ins w:id="524" w:author="Ericsson LM" w:date="2016-05-16T19:31:00Z"/>
              </w:rPr>
            </w:pPr>
            <w:ins w:id="525" w:author="Ericsson LM" w:date="2016-05-16T19:31:00Z">
              <w:r w:rsidRPr="002341CA">
                <w:t>Octet 1 (note)</w:t>
              </w:r>
              <w:r w:rsidRPr="002341CA">
                <w:br/>
                <w:t>(optional)</w:t>
              </w:r>
            </w:ins>
          </w:p>
        </w:tc>
      </w:tr>
      <w:tr w:rsidR="00905C13" w:rsidRPr="002341CA" w:rsidTr="00E85080">
        <w:trPr>
          <w:cantSplit/>
          <w:jc w:val="center"/>
          <w:ins w:id="526" w:author="Ericsson LM" w:date="2016-05-16T19:31:00Z"/>
        </w:trPr>
        <w:tc>
          <w:tcPr>
            <w:tcW w:w="4992" w:type="dxa"/>
            <w:gridSpan w:val="8"/>
            <w:tcBorders>
              <w:top w:val="single" w:sz="6" w:space="0" w:color="auto"/>
              <w:left w:val="single" w:sz="6" w:space="0" w:color="auto"/>
              <w:right w:val="single" w:sz="6" w:space="0" w:color="auto"/>
            </w:tcBorders>
          </w:tcPr>
          <w:p w:rsidR="00905C13" w:rsidRPr="002341CA" w:rsidRDefault="00905C13" w:rsidP="00E85080">
            <w:pPr>
              <w:pStyle w:val="TAC"/>
              <w:rPr>
                <w:ins w:id="527" w:author="Ericsson LM" w:date="2016-05-16T19:31:00Z"/>
              </w:rPr>
            </w:pPr>
            <w:ins w:id="528" w:author="Ericsson LM" w:date="2016-05-16T19:31:00Z">
              <w:r w:rsidRPr="002341CA">
                <w:t>.</w:t>
              </w:r>
              <w:r w:rsidRPr="002341CA">
                <w:br/>
                <w:t>.</w:t>
              </w:r>
              <w:r w:rsidRPr="002341CA">
                <w:br/>
                <w:t>.</w:t>
              </w:r>
            </w:ins>
          </w:p>
        </w:tc>
        <w:tc>
          <w:tcPr>
            <w:tcW w:w="1985" w:type="dxa"/>
          </w:tcPr>
          <w:p w:rsidR="00905C13" w:rsidRPr="002341CA" w:rsidRDefault="00905C13" w:rsidP="00E85080">
            <w:pPr>
              <w:pStyle w:val="TAC"/>
              <w:rPr>
                <w:ins w:id="529" w:author="Ericsson LM" w:date="2016-05-16T19:31:00Z"/>
              </w:rPr>
            </w:pPr>
            <w:ins w:id="530" w:author="Ericsson LM" w:date="2016-05-16T19:31:00Z">
              <w:r w:rsidRPr="002341CA">
                <w:t>.</w:t>
              </w:r>
            </w:ins>
          </w:p>
          <w:p w:rsidR="00905C13" w:rsidRPr="002341CA" w:rsidRDefault="00905C13" w:rsidP="00E85080">
            <w:pPr>
              <w:pStyle w:val="TAC"/>
              <w:rPr>
                <w:ins w:id="531" w:author="Ericsson LM" w:date="2016-05-16T19:31:00Z"/>
              </w:rPr>
            </w:pPr>
            <w:ins w:id="532" w:author="Ericsson LM" w:date="2016-05-16T19:31:00Z">
              <w:r w:rsidRPr="002341CA">
                <w:t>.</w:t>
              </w:r>
            </w:ins>
          </w:p>
          <w:p w:rsidR="00905C13" w:rsidRPr="002341CA" w:rsidRDefault="00905C13" w:rsidP="00E85080">
            <w:pPr>
              <w:pStyle w:val="TAC"/>
              <w:rPr>
                <w:ins w:id="533" w:author="Ericsson LM" w:date="2016-05-16T19:31:00Z"/>
              </w:rPr>
            </w:pPr>
            <w:ins w:id="534" w:author="Ericsson LM" w:date="2016-05-16T19:31:00Z">
              <w:r w:rsidRPr="002341CA">
                <w:t>.</w:t>
              </w:r>
            </w:ins>
          </w:p>
        </w:tc>
      </w:tr>
      <w:tr w:rsidR="00905C13" w:rsidRPr="002341CA" w:rsidTr="00E85080">
        <w:trPr>
          <w:cantSplit/>
          <w:jc w:val="center"/>
          <w:ins w:id="535" w:author="Ericsson LM" w:date="2016-05-16T19:31:00Z"/>
        </w:trPr>
        <w:tc>
          <w:tcPr>
            <w:tcW w:w="3744" w:type="dxa"/>
            <w:gridSpan w:val="6"/>
            <w:tcBorders>
              <w:top w:val="single" w:sz="6" w:space="0" w:color="auto"/>
              <w:left w:val="single" w:sz="6" w:space="0" w:color="auto"/>
              <w:bottom w:val="single" w:sz="6" w:space="0" w:color="auto"/>
            </w:tcBorders>
          </w:tcPr>
          <w:p w:rsidR="00905C13" w:rsidRPr="002341CA" w:rsidRDefault="00905C13" w:rsidP="00E85080">
            <w:pPr>
              <w:pStyle w:val="TAC"/>
              <w:rPr>
                <w:ins w:id="536" w:author="Ericsson LM" w:date="2016-05-16T19:31:00Z"/>
              </w:rPr>
            </w:pPr>
            <w:ins w:id="537" w:author="Ericsson LM" w:date="2016-05-16T19:31:00Z">
              <w:r w:rsidRPr="002341CA">
                <w:t>Length indicator</w:t>
              </w:r>
            </w:ins>
          </w:p>
        </w:tc>
        <w:tc>
          <w:tcPr>
            <w:tcW w:w="624" w:type="dxa"/>
            <w:tcBorders>
              <w:top w:val="single" w:sz="6" w:space="0" w:color="auto"/>
              <w:bottom w:val="single" w:sz="6" w:space="0" w:color="auto"/>
              <w:right w:val="single" w:sz="6" w:space="0" w:color="auto"/>
            </w:tcBorders>
          </w:tcPr>
          <w:p w:rsidR="00905C13" w:rsidRPr="002341CA" w:rsidRDefault="00905C13" w:rsidP="00E85080">
            <w:pPr>
              <w:rPr>
                <w:ins w:id="538" w:author="Ericsson LM" w:date="2016-05-16T19:31:00Z"/>
              </w:rPr>
            </w:pPr>
          </w:p>
        </w:tc>
        <w:tc>
          <w:tcPr>
            <w:tcW w:w="624" w:type="dxa"/>
            <w:tcBorders>
              <w:top w:val="single" w:sz="6" w:space="0" w:color="auto"/>
              <w:left w:val="single" w:sz="6" w:space="0" w:color="auto"/>
              <w:bottom w:val="single" w:sz="6" w:space="0" w:color="auto"/>
              <w:right w:val="single" w:sz="6" w:space="0" w:color="auto"/>
            </w:tcBorders>
          </w:tcPr>
          <w:p w:rsidR="00905C13" w:rsidRPr="002341CA" w:rsidRDefault="00905C13" w:rsidP="00E85080">
            <w:pPr>
              <w:pStyle w:val="TAC"/>
              <w:rPr>
                <w:ins w:id="539" w:author="Ericsson LM" w:date="2016-05-16T19:31:00Z"/>
              </w:rPr>
            </w:pPr>
            <w:ins w:id="540" w:author="Ericsson LM" w:date="2016-05-16T19:31:00Z">
              <w:r w:rsidRPr="002341CA">
                <w:t>E</w:t>
              </w:r>
            </w:ins>
          </w:p>
        </w:tc>
        <w:tc>
          <w:tcPr>
            <w:tcW w:w="1985" w:type="dxa"/>
            <w:tcBorders>
              <w:left w:val="single" w:sz="6" w:space="0" w:color="auto"/>
            </w:tcBorders>
          </w:tcPr>
          <w:p w:rsidR="00905C13" w:rsidRPr="002341CA" w:rsidRDefault="00905C13" w:rsidP="00E85080">
            <w:pPr>
              <w:pStyle w:val="TAC"/>
              <w:rPr>
                <w:ins w:id="541" w:author="Ericsson LM" w:date="2016-05-16T19:31:00Z"/>
              </w:rPr>
            </w:pPr>
            <w:ins w:id="542" w:author="Ericsson LM" w:date="2016-05-16T19:31:00Z">
              <w:r w:rsidRPr="002341CA">
                <w:t>Octet M (optional)</w:t>
              </w:r>
            </w:ins>
          </w:p>
        </w:tc>
      </w:tr>
      <w:tr w:rsidR="00905C13" w:rsidRPr="002341CA" w:rsidTr="00E85080">
        <w:trPr>
          <w:cantSplit/>
          <w:jc w:val="center"/>
          <w:ins w:id="543" w:author="Ericsson LM" w:date="2016-05-16T19:31:00Z"/>
        </w:trPr>
        <w:tc>
          <w:tcPr>
            <w:tcW w:w="624" w:type="dxa"/>
            <w:tcBorders>
              <w:left w:val="single" w:sz="6" w:space="0" w:color="auto"/>
            </w:tcBorders>
          </w:tcPr>
          <w:p w:rsidR="00905C13" w:rsidRPr="002341CA" w:rsidRDefault="00905C13" w:rsidP="00E85080">
            <w:pPr>
              <w:rPr>
                <w:ins w:id="544" w:author="Ericsson LM" w:date="2016-05-16T19:31:00Z"/>
              </w:rPr>
            </w:pPr>
          </w:p>
        </w:tc>
        <w:tc>
          <w:tcPr>
            <w:tcW w:w="624" w:type="dxa"/>
          </w:tcPr>
          <w:p w:rsidR="00905C13" w:rsidRPr="002341CA" w:rsidRDefault="00905C13" w:rsidP="00E85080">
            <w:pPr>
              <w:rPr>
                <w:ins w:id="545" w:author="Ericsson LM" w:date="2016-05-16T19:31:00Z"/>
              </w:rPr>
            </w:pPr>
          </w:p>
        </w:tc>
        <w:tc>
          <w:tcPr>
            <w:tcW w:w="624" w:type="dxa"/>
          </w:tcPr>
          <w:p w:rsidR="00905C13" w:rsidRPr="002341CA" w:rsidRDefault="00905C13" w:rsidP="00E85080">
            <w:pPr>
              <w:rPr>
                <w:ins w:id="546" w:author="Ericsson LM" w:date="2016-05-16T19:31:00Z"/>
              </w:rPr>
            </w:pPr>
          </w:p>
        </w:tc>
        <w:tc>
          <w:tcPr>
            <w:tcW w:w="624" w:type="dxa"/>
          </w:tcPr>
          <w:p w:rsidR="00905C13" w:rsidRPr="002341CA" w:rsidRDefault="00905C13" w:rsidP="00E85080">
            <w:pPr>
              <w:rPr>
                <w:ins w:id="547" w:author="Ericsson LM" w:date="2016-05-16T19:31:00Z"/>
              </w:rPr>
            </w:pPr>
          </w:p>
        </w:tc>
        <w:tc>
          <w:tcPr>
            <w:tcW w:w="624" w:type="dxa"/>
          </w:tcPr>
          <w:p w:rsidR="00905C13" w:rsidRPr="002341CA" w:rsidRDefault="00905C13" w:rsidP="00E85080">
            <w:pPr>
              <w:rPr>
                <w:ins w:id="548" w:author="Ericsson LM" w:date="2016-05-16T19:31:00Z"/>
              </w:rPr>
            </w:pPr>
          </w:p>
        </w:tc>
        <w:tc>
          <w:tcPr>
            <w:tcW w:w="624" w:type="dxa"/>
          </w:tcPr>
          <w:p w:rsidR="00905C13" w:rsidRPr="002341CA" w:rsidRDefault="00905C13" w:rsidP="00E85080">
            <w:pPr>
              <w:rPr>
                <w:ins w:id="549" w:author="Ericsson LM" w:date="2016-05-16T19:31:00Z"/>
              </w:rPr>
            </w:pPr>
          </w:p>
        </w:tc>
        <w:tc>
          <w:tcPr>
            <w:tcW w:w="624" w:type="dxa"/>
          </w:tcPr>
          <w:p w:rsidR="00905C13" w:rsidRPr="002341CA" w:rsidRDefault="00905C13" w:rsidP="00E85080">
            <w:pPr>
              <w:rPr>
                <w:ins w:id="550" w:author="Ericsson LM" w:date="2016-05-16T19:31:00Z"/>
              </w:rPr>
            </w:pPr>
          </w:p>
        </w:tc>
        <w:tc>
          <w:tcPr>
            <w:tcW w:w="624" w:type="dxa"/>
            <w:tcBorders>
              <w:right w:val="single" w:sz="6" w:space="0" w:color="auto"/>
            </w:tcBorders>
          </w:tcPr>
          <w:p w:rsidR="00905C13" w:rsidRPr="002341CA" w:rsidRDefault="00905C13" w:rsidP="00E85080">
            <w:pPr>
              <w:rPr>
                <w:ins w:id="551" w:author="Ericsson LM" w:date="2016-05-16T19:31:00Z"/>
              </w:rPr>
            </w:pPr>
          </w:p>
        </w:tc>
        <w:tc>
          <w:tcPr>
            <w:tcW w:w="1985" w:type="dxa"/>
          </w:tcPr>
          <w:p w:rsidR="00905C13" w:rsidRPr="002341CA" w:rsidRDefault="00905C13" w:rsidP="00E85080">
            <w:pPr>
              <w:pStyle w:val="TAC"/>
              <w:rPr>
                <w:ins w:id="552" w:author="Ericsson LM" w:date="2016-05-16T19:31:00Z"/>
              </w:rPr>
            </w:pPr>
            <w:ins w:id="553" w:author="Ericsson LM" w:date="2016-05-16T19:31:00Z">
              <w:r w:rsidRPr="002341CA">
                <w:t>Octet M+1</w:t>
              </w:r>
            </w:ins>
          </w:p>
        </w:tc>
      </w:tr>
      <w:tr w:rsidR="00905C13" w:rsidRPr="002341CA" w:rsidTr="00E85080">
        <w:trPr>
          <w:cantSplit/>
          <w:jc w:val="center"/>
          <w:ins w:id="554" w:author="Ericsson LM" w:date="2016-05-16T19:31:00Z"/>
        </w:trPr>
        <w:tc>
          <w:tcPr>
            <w:tcW w:w="4992" w:type="dxa"/>
            <w:gridSpan w:val="8"/>
            <w:tcBorders>
              <w:left w:val="single" w:sz="6" w:space="0" w:color="auto"/>
              <w:bottom w:val="single" w:sz="6" w:space="0" w:color="auto"/>
              <w:right w:val="single" w:sz="6" w:space="0" w:color="auto"/>
            </w:tcBorders>
          </w:tcPr>
          <w:p w:rsidR="00905C13" w:rsidRPr="002341CA" w:rsidRDefault="00905C13" w:rsidP="00E85080">
            <w:pPr>
              <w:pStyle w:val="TAC"/>
              <w:rPr>
                <w:ins w:id="555" w:author="Ericsson LM" w:date="2016-05-16T19:31:00Z"/>
              </w:rPr>
            </w:pPr>
            <w:ins w:id="556" w:author="Ericsson LM" w:date="2016-05-16T19:31:00Z">
              <w:r w:rsidRPr="002341CA">
                <w:br/>
                <w:t>RLC data</w:t>
              </w:r>
            </w:ins>
          </w:p>
        </w:tc>
        <w:tc>
          <w:tcPr>
            <w:tcW w:w="1985" w:type="dxa"/>
          </w:tcPr>
          <w:p w:rsidR="00905C13" w:rsidRPr="002341CA" w:rsidRDefault="00905C13" w:rsidP="00E85080">
            <w:pPr>
              <w:pStyle w:val="TAC"/>
              <w:rPr>
                <w:ins w:id="557" w:author="Ericsson LM" w:date="2016-05-16T19:31:00Z"/>
              </w:rPr>
            </w:pPr>
            <w:ins w:id="558" w:author="Ericsson LM" w:date="2016-05-16T19:31:00Z">
              <w:r w:rsidRPr="002341CA">
                <w:t>.</w:t>
              </w:r>
            </w:ins>
          </w:p>
          <w:p w:rsidR="00905C13" w:rsidRPr="002341CA" w:rsidRDefault="00905C13" w:rsidP="00E85080">
            <w:pPr>
              <w:pStyle w:val="TAC"/>
              <w:rPr>
                <w:ins w:id="559" w:author="Ericsson LM" w:date="2016-05-16T19:31:00Z"/>
              </w:rPr>
            </w:pPr>
            <w:ins w:id="560" w:author="Ericsson LM" w:date="2016-05-16T19:31:00Z">
              <w:r w:rsidRPr="002341CA">
                <w:t>.</w:t>
              </w:r>
            </w:ins>
          </w:p>
          <w:p w:rsidR="00905C13" w:rsidRPr="002341CA" w:rsidRDefault="00905C13" w:rsidP="00E85080">
            <w:pPr>
              <w:pStyle w:val="TAC"/>
              <w:rPr>
                <w:ins w:id="561" w:author="Ericsson LM" w:date="2016-05-16T19:31:00Z"/>
              </w:rPr>
            </w:pPr>
            <w:ins w:id="562" w:author="Ericsson LM" w:date="2016-05-16T19:31:00Z">
              <w:r w:rsidRPr="002341CA">
                <w:t>Octet K</w:t>
              </w:r>
            </w:ins>
          </w:p>
        </w:tc>
      </w:tr>
      <w:tr w:rsidR="00905C13" w:rsidRPr="002341CA" w:rsidTr="00E85080">
        <w:trPr>
          <w:cantSplit/>
          <w:jc w:val="center"/>
          <w:ins w:id="563" w:author="Ericsson LM" w:date="2016-05-16T19:31:00Z"/>
        </w:trPr>
        <w:tc>
          <w:tcPr>
            <w:tcW w:w="624" w:type="dxa"/>
            <w:tcBorders>
              <w:top w:val="single" w:sz="6" w:space="0" w:color="auto"/>
              <w:left w:val="single" w:sz="6" w:space="0" w:color="auto"/>
            </w:tcBorders>
          </w:tcPr>
          <w:p w:rsidR="00905C13" w:rsidRPr="002341CA" w:rsidRDefault="00905C13" w:rsidP="00E85080">
            <w:pPr>
              <w:rPr>
                <w:ins w:id="564" w:author="Ericsson LM" w:date="2016-05-16T19:31:00Z"/>
              </w:rPr>
            </w:pPr>
          </w:p>
        </w:tc>
        <w:tc>
          <w:tcPr>
            <w:tcW w:w="624" w:type="dxa"/>
            <w:tcBorders>
              <w:top w:val="single" w:sz="6" w:space="0" w:color="auto"/>
            </w:tcBorders>
          </w:tcPr>
          <w:p w:rsidR="00905C13" w:rsidRPr="002341CA" w:rsidRDefault="00905C13" w:rsidP="00E85080">
            <w:pPr>
              <w:rPr>
                <w:ins w:id="565" w:author="Ericsson LM" w:date="2016-05-16T19:31:00Z"/>
              </w:rPr>
            </w:pPr>
          </w:p>
        </w:tc>
        <w:tc>
          <w:tcPr>
            <w:tcW w:w="624" w:type="dxa"/>
            <w:tcBorders>
              <w:top w:val="single" w:sz="6" w:space="0" w:color="auto"/>
            </w:tcBorders>
          </w:tcPr>
          <w:p w:rsidR="00905C13" w:rsidRPr="002341CA" w:rsidRDefault="00905C13" w:rsidP="00E85080">
            <w:pPr>
              <w:rPr>
                <w:ins w:id="566" w:author="Ericsson LM" w:date="2016-05-16T19:31:00Z"/>
              </w:rPr>
            </w:pPr>
          </w:p>
        </w:tc>
        <w:tc>
          <w:tcPr>
            <w:tcW w:w="624" w:type="dxa"/>
            <w:tcBorders>
              <w:top w:val="single" w:sz="6" w:space="0" w:color="auto"/>
            </w:tcBorders>
          </w:tcPr>
          <w:p w:rsidR="00905C13" w:rsidRPr="002341CA" w:rsidRDefault="00905C13" w:rsidP="00E85080">
            <w:pPr>
              <w:rPr>
                <w:ins w:id="567" w:author="Ericsson LM" w:date="2016-05-16T19:31:00Z"/>
              </w:rPr>
            </w:pPr>
          </w:p>
        </w:tc>
        <w:tc>
          <w:tcPr>
            <w:tcW w:w="624" w:type="dxa"/>
            <w:tcBorders>
              <w:top w:val="single" w:sz="6" w:space="0" w:color="auto"/>
            </w:tcBorders>
          </w:tcPr>
          <w:p w:rsidR="00905C13" w:rsidRPr="002341CA" w:rsidRDefault="00905C13" w:rsidP="00E85080">
            <w:pPr>
              <w:rPr>
                <w:ins w:id="568" w:author="Ericsson LM" w:date="2016-05-16T19:31:00Z"/>
              </w:rPr>
            </w:pPr>
          </w:p>
        </w:tc>
        <w:tc>
          <w:tcPr>
            <w:tcW w:w="624" w:type="dxa"/>
            <w:tcBorders>
              <w:top w:val="single" w:sz="6" w:space="0" w:color="auto"/>
            </w:tcBorders>
          </w:tcPr>
          <w:p w:rsidR="00905C13" w:rsidRPr="002341CA" w:rsidRDefault="00905C13" w:rsidP="00E85080">
            <w:pPr>
              <w:rPr>
                <w:ins w:id="569" w:author="Ericsson LM" w:date="2016-05-16T19:31:00Z"/>
              </w:rPr>
            </w:pPr>
          </w:p>
        </w:tc>
        <w:tc>
          <w:tcPr>
            <w:tcW w:w="624" w:type="dxa"/>
            <w:tcBorders>
              <w:top w:val="single" w:sz="6" w:space="0" w:color="auto"/>
            </w:tcBorders>
          </w:tcPr>
          <w:p w:rsidR="00905C13" w:rsidRPr="002341CA" w:rsidRDefault="00905C13" w:rsidP="00E85080">
            <w:pPr>
              <w:rPr>
                <w:ins w:id="570" w:author="Ericsson LM" w:date="2016-05-16T19:31:00Z"/>
              </w:rPr>
            </w:pPr>
          </w:p>
        </w:tc>
        <w:tc>
          <w:tcPr>
            <w:tcW w:w="624" w:type="dxa"/>
            <w:tcBorders>
              <w:top w:val="single" w:sz="6" w:space="0" w:color="auto"/>
              <w:right w:val="single" w:sz="6" w:space="0" w:color="auto"/>
            </w:tcBorders>
          </w:tcPr>
          <w:p w:rsidR="00905C13" w:rsidRPr="002341CA" w:rsidRDefault="00905C13" w:rsidP="00E85080">
            <w:pPr>
              <w:rPr>
                <w:ins w:id="571" w:author="Ericsson LM" w:date="2016-05-16T19:31:00Z"/>
              </w:rPr>
            </w:pPr>
          </w:p>
        </w:tc>
        <w:tc>
          <w:tcPr>
            <w:tcW w:w="1985" w:type="dxa"/>
          </w:tcPr>
          <w:p w:rsidR="00905C13" w:rsidRPr="002341CA" w:rsidRDefault="00905C13" w:rsidP="00E85080">
            <w:pPr>
              <w:pStyle w:val="TAC"/>
              <w:rPr>
                <w:ins w:id="572" w:author="Ericsson LM" w:date="2016-05-16T19:31:00Z"/>
              </w:rPr>
            </w:pPr>
            <w:ins w:id="573" w:author="Ericsson LM" w:date="2016-05-16T19:31:00Z">
              <w:r w:rsidRPr="002341CA">
                <w:t>.</w:t>
              </w:r>
            </w:ins>
          </w:p>
          <w:p w:rsidR="00905C13" w:rsidRPr="002341CA" w:rsidRDefault="00905C13" w:rsidP="00E85080">
            <w:pPr>
              <w:pStyle w:val="TAC"/>
              <w:rPr>
                <w:ins w:id="574" w:author="Ericsson LM" w:date="2016-05-16T19:31:00Z"/>
              </w:rPr>
            </w:pPr>
            <w:ins w:id="575" w:author="Ericsson LM" w:date="2016-05-16T19:31:00Z">
              <w:r w:rsidRPr="002341CA">
                <w:t>.</w:t>
              </w:r>
            </w:ins>
          </w:p>
          <w:p w:rsidR="00905C13" w:rsidRPr="002341CA" w:rsidRDefault="00905C13" w:rsidP="00E85080">
            <w:pPr>
              <w:pStyle w:val="TAC"/>
              <w:rPr>
                <w:ins w:id="576" w:author="Ericsson LM" w:date="2016-05-16T19:31:00Z"/>
              </w:rPr>
            </w:pPr>
            <w:ins w:id="577" w:author="Ericsson LM" w:date="2016-05-16T19:31:00Z">
              <w:r w:rsidRPr="002341CA">
                <w:t>.</w:t>
              </w:r>
            </w:ins>
          </w:p>
        </w:tc>
      </w:tr>
      <w:tr w:rsidR="00905C13" w:rsidRPr="002341CA" w:rsidTr="00E85080">
        <w:trPr>
          <w:cantSplit/>
          <w:jc w:val="center"/>
          <w:ins w:id="578" w:author="Ericsson LM" w:date="2016-05-16T19:31:00Z"/>
        </w:trPr>
        <w:tc>
          <w:tcPr>
            <w:tcW w:w="624" w:type="dxa"/>
            <w:tcBorders>
              <w:left w:val="single" w:sz="6" w:space="0" w:color="auto"/>
            </w:tcBorders>
          </w:tcPr>
          <w:p w:rsidR="00905C13" w:rsidRPr="002341CA" w:rsidRDefault="00905C13" w:rsidP="00E85080">
            <w:pPr>
              <w:rPr>
                <w:ins w:id="579" w:author="Ericsson LM" w:date="2016-05-16T19:31:00Z"/>
              </w:rPr>
            </w:pPr>
          </w:p>
        </w:tc>
        <w:tc>
          <w:tcPr>
            <w:tcW w:w="624" w:type="dxa"/>
          </w:tcPr>
          <w:p w:rsidR="00905C13" w:rsidRPr="002341CA" w:rsidRDefault="00905C13" w:rsidP="00E85080">
            <w:pPr>
              <w:rPr>
                <w:ins w:id="580" w:author="Ericsson LM" w:date="2016-05-16T19:31:00Z"/>
              </w:rPr>
            </w:pPr>
          </w:p>
        </w:tc>
        <w:tc>
          <w:tcPr>
            <w:tcW w:w="624" w:type="dxa"/>
          </w:tcPr>
          <w:p w:rsidR="00905C13" w:rsidRPr="002341CA" w:rsidRDefault="00905C13" w:rsidP="00E85080">
            <w:pPr>
              <w:rPr>
                <w:ins w:id="581" w:author="Ericsson LM" w:date="2016-05-16T19:31:00Z"/>
              </w:rPr>
            </w:pPr>
          </w:p>
        </w:tc>
        <w:tc>
          <w:tcPr>
            <w:tcW w:w="624" w:type="dxa"/>
          </w:tcPr>
          <w:p w:rsidR="00905C13" w:rsidRPr="002341CA" w:rsidRDefault="00905C13" w:rsidP="00E85080">
            <w:pPr>
              <w:rPr>
                <w:ins w:id="582" w:author="Ericsson LM" w:date="2016-05-16T19:31:00Z"/>
              </w:rPr>
            </w:pPr>
          </w:p>
        </w:tc>
        <w:tc>
          <w:tcPr>
            <w:tcW w:w="624" w:type="dxa"/>
          </w:tcPr>
          <w:p w:rsidR="00905C13" w:rsidRPr="002341CA" w:rsidRDefault="00905C13" w:rsidP="00E85080">
            <w:pPr>
              <w:rPr>
                <w:ins w:id="583" w:author="Ericsson LM" w:date="2016-05-16T19:31:00Z"/>
              </w:rPr>
            </w:pPr>
          </w:p>
        </w:tc>
        <w:tc>
          <w:tcPr>
            <w:tcW w:w="624" w:type="dxa"/>
          </w:tcPr>
          <w:p w:rsidR="00905C13" w:rsidRPr="002341CA" w:rsidRDefault="00905C13" w:rsidP="00E85080">
            <w:pPr>
              <w:rPr>
                <w:ins w:id="584" w:author="Ericsson LM" w:date="2016-05-16T19:31:00Z"/>
              </w:rPr>
            </w:pPr>
          </w:p>
        </w:tc>
        <w:tc>
          <w:tcPr>
            <w:tcW w:w="624" w:type="dxa"/>
          </w:tcPr>
          <w:p w:rsidR="00905C13" w:rsidRPr="002341CA" w:rsidRDefault="00905C13" w:rsidP="00E85080">
            <w:pPr>
              <w:rPr>
                <w:ins w:id="585" w:author="Ericsson LM" w:date="2016-05-16T19:31:00Z"/>
              </w:rPr>
            </w:pPr>
          </w:p>
        </w:tc>
        <w:tc>
          <w:tcPr>
            <w:tcW w:w="624" w:type="dxa"/>
            <w:tcBorders>
              <w:right w:val="single" w:sz="6" w:space="0" w:color="auto"/>
            </w:tcBorders>
          </w:tcPr>
          <w:p w:rsidR="00905C13" w:rsidRPr="002341CA" w:rsidRDefault="00905C13" w:rsidP="00E85080">
            <w:pPr>
              <w:rPr>
                <w:ins w:id="586" w:author="Ericsson LM" w:date="2016-05-16T19:31:00Z"/>
              </w:rPr>
            </w:pPr>
          </w:p>
        </w:tc>
        <w:tc>
          <w:tcPr>
            <w:tcW w:w="1985" w:type="dxa"/>
          </w:tcPr>
          <w:p w:rsidR="00905C13" w:rsidRPr="002341CA" w:rsidRDefault="00905C13" w:rsidP="00E85080">
            <w:pPr>
              <w:pStyle w:val="TAC"/>
              <w:rPr>
                <w:ins w:id="587" w:author="Ericsson LM" w:date="2016-05-16T19:31:00Z"/>
              </w:rPr>
            </w:pPr>
            <w:ins w:id="588" w:author="Ericsson LM" w:date="2016-05-16T19:31:00Z">
              <w:r w:rsidRPr="002341CA">
                <w:t>Octet N2-1</w:t>
              </w:r>
            </w:ins>
          </w:p>
        </w:tc>
      </w:tr>
      <w:tr w:rsidR="00905C13" w:rsidRPr="002341CA" w:rsidTr="00E85080">
        <w:trPr>
          <w:cantSplit/>
          <w:jc w:val="center"/>
          <w:ins w:id="589" w:author="Ericsson LM" w:date="2016-05-16T19:31:00Z"/>
        </w:trPr>
        <w:tc>
          <w:tcPr>
            <w:tcW w:w="624" w:type="dxa"/>
            <w:tcBorders>
              <w:left w:val="single" w:sz="6" w:space="0" w:color="auto"/>
              <w:bottom w:val="single" w:sz="6" w:space="0" w:color="auto"/>
            </w:tcBorders>
          </w:tcPr>
          <w:p w:rsidR="00905C13" w:rsidRPr="002341CA" w:rsidRDefault="00905C13" w:rsidP="00E85080">
            <w:pPr>
              <w:rPr>
                <w:ins w:id="590" w:author="Ericsson LM" w:date="2016-05-16T19:31:00Z"/>
              </w:rPr>
            </w:pPr>
          </w:p>
        </w:tc>
        <w:tc>
          <w:tcPr>
            <w:tcW w:w="624" w:type="dxa"/>
            <w:tcBorders>
              <w:bottom w:val="single" w:sz="6" w:space="0" w:color="auto"/>
            </w:tcBorders>
          </w:tcPr>
          <w:p w:rsidR="00905C13" w:rsidRPr="002341CA" w:rsidRDefault="00905C13" w:rsidP="00E85080">
            <w:pPr>
              <w:rPr>
                <w:ins w:id="591" w:author="Ericsson LM" w:date="2016-05-16T19:31:00Z"/>
              </w:rPr>
            </w:pPr>
          </w:p>
        </w:tc>
        <w:tc>
          <w:tcPr>
            <w:tcW w:w="624" w:type="dxa"/>
            <w:tcBorders>
              <w:bottom w:val="single" w:sz="6" w:space="0" w:color="auto"/>
            </w:tcBorders>
          </w:tcPr>
          <w:p w:rsidR="00905C13" w:rsidRPr="002341CA" w:rsidRDefault="00905C13" w:rsidP="00E85080">
            <w:pPr>
              <w:rPr>
                <w:ins w:id="592" w:author="Ericsson LM" w:date="2016-05-16T19:31:00Z"/>
              </w:rPr>
            </w:pPr>
          </w:p>
        </w:tc>
        <w:tc>
          <w:tcPr>
            <w:tcW w:w="624" w:type="dxa"/>
            <w:tcBorders>
              <w:bottom w:val="single" w:sz="6" w:space="0" w:color="auto"/>
            </w:tcBorders>
          </w:tcPr>
          <w:p w:rsidR="00905C13" w:rsidRPr="002341CA" w:rsidRDefault="00905C13" w:rsidP="00E85080">
            <w:pPr>
              <w:rPr>
                <w:ins w:id="593" w:author="Ericsson LM" w:date="2016-05-16T19:31:00Z"/>
              </w:rPr>
            </w:pPr>
          </w:p>
        </w:tc>
        <w:tc>
          <w:tcPr>
            <w:tcW w:w="624" w:type="dxa"/>
            <w:tcBorders>
              <w:bottom w:val="single" w:sz="6" w:space="0" w:color="auto"/>
            </w:tcBorders>
          </w:tcPr>
          <w:p w:rsidR="00905C13" w:rsidRPr="002341CA" w:rsidRDefault="00905C13" w:rsidP="00E85080">
            <w:pPr>
              <w:rPr>
                <w:ins w:id="594" w:author="Ericsson LM" w:date="2016-05-16T19:31:00Z"/>
              </w:rPr>
            </w:pPr>
          </w:p>
        </w:tc>
        <w:tc>
          <w:tcPr>
            <w:tcW w:w="624" w:type="dxa"/>
            <w:tcBorders>
              <w:bottom w:val="single" w:sz="6" w:space="0" w:color="auto"/>
            </w:tcBorders>
          </w:tcPr>
          <w:p w:rsidR="00905C13" w:rsidRPr="002341CA" w:rsidRDefault="00905C13" w:rsidP="00E85080">
            <w:pPr>
              <w:rPr>
                <w:ins w:id="595" w:author="Ericsson LM" w:date="2016-05-16T19:31:00Z"/>
              </w:rPr>
            </w:pPr>
          </w:p>
        </w:tc>
        <w:tc>
          <w:tcPr>
            <w:tcW w:w="624" w:type="dxa"/>
            <w:tcBorders>
              <w:bottom w:val="single" w:sz="6" w:space="0" w:color="auto"/>
            </w:tcBorders>
          </w:tcPr>
          <w:p w:rsidR="00905C13" w:rsidRPr="002341CA" w:rsidRDefault="00905C13" w:rsidP="00E85080">
            <w:pPr>
              <w:rPr>
                <w:ins w:id="596" w:author="Ericsson LM" w:date="2016-05-16T19:31:00Z"/>
              </w:rPr>
            </w:pPr>
          </w:p>
        </w:tc>
        <w:tc>
          <w:tcPr>
            <w:tcW w:w="624" w:type="dxa"/>
            <w:tcBorders>
              <w:bottom w:val="single" w:sz="6" w:space="0" w:color="auto"/>
              <w:right w:val="single" w:sz="6" w:space="0" w:color="auto"/>
            </w:tcBorders>
          </w:tcPr>
          <w:p w:rsidR="00905C13" w:rsidRPr="002341CA" w:rsidRDefault="00905C13" w:rsidP="00E85080">
            <w:pPr>
              <w:rPr>
                <w:ins w:id="597" w:author="Ericsson LM" w:date="2016-05-16T19:31:00Z"/>
              </w:rPr>
            </w:pPr>
          </w:p>
        </w:tc>
        <w:tc>
          <w:tcPr>
            <w:tcW w:w="1985" w:type="dxa"/>
          </w:tcPr>
          <w:p w:rsidR="00905C13" w:rsidRPr="002341CA" w:rsidRDefault="00905C13" w:rsidP="00E85080">
            <w:pPr>
              <w:pStyle w:val="TAC"/>
              <w:rPr>
                <w:ins w:id="598" w:author="Ericsson LM" w:date="2016-05-16T19:31:00Z"/>
              </w:rPr>
            </w:pPr>
            <w:ins w:id="599" w:author="Ericsson LM" w:date="2016-05-16T19:31:00Z">
              <w:r w:rsidRPr="002341CA">
                <w:t>Octet N2</w:t>
              </w:r>
            </w:ins>
          </w:p>
        </w:tc>
      </w:tr>
    </w:tbl>
    <w:p w:rsidR="00905C13" w:rsidRPr="002341CA" w:rsidRDefault="00905C13" w:rsidP="00905C13">
      <w:pPr>
        <w:pStyle w:val="NF"/>
        <w:rPr>
          <w:ins w:id="600" w:author="Ericsson LM" w:date="2016-05-16T19:31:00Z"/>
        </w:rPr>
      </w:pPr>
    </w:p>
    <w:p w:rsidR="00905C13" w:rsidRPr="002341CA" w:rsidRDefault="00905C13" w:rsidP="00905C13">
      <w:pPr>
        <w:pStyle w:val="NF"/>
        <w:rPr>
          <w:ins w:id="601" w:author="Ericsson LM" w:date="2016-05-16T19:31:00Z"/>
        </w:rPr>
      </w:pPr>
      <w:ins w:id="602" w:author="Ericsson LM" w:date="2016-05-16T19:31:00Z">
        <w:r w:rsidRPr="002341CA">
          <w:t>NOTE:</w:t>
        </w:r>
        <w:r w:rsidRPr="002341CA">
          <w:tab/>
          <w:t xml:space="preserve">If padding is used, then "Octet 1" shall be replaced by "Octet 7", see example in annex J. </w:t>
        </w:r>
      </w:ins>
    </w:p>
    <w:p w:rsidR="00905C13" w:rsidRPr="002341CA" w:rsidRDefault="00905C13" w:rsidP="00905C13">
      <w:pPr>
        <w:pStyle w:val="TF"/>
        <w:rPr>
          <w:ins w:id="603" w:author="Ericsson LM" w:date="2016-05-16T19:31:00Z"/>
        </w:rPr>
      </w:pPr>
      <w:ins w:id="604" w:author="Ericsson LM" w:date="2016-05-16T19:31:00Z">
        <w:r w:rsidRPr="002341CA">
          <w:t>Figure 10.3a.1.2.1: EC-GSM-</w:t>
        </w:r>
        <w:proofErr w:type="spellStart"/>
        <w:r w:rsidRPr="002341CA">
          <w:t>IoT</w:t>
        </w:r>
        <w:proofErr w:type="spellEnd"/>
        <w:r w:rsidRPr="002341CA">
          <w:t xml:space="preserve"> downlink RLC data block</w:t>
        </w:r>
      </w:ins>
    </w:p>
    <w:p w:rsidR="00822330" w:rsidRPr="002341CA" w:rsidRDefault="00822330" w:rsidP="00822330"/>
    <w:p w:rsidR="00C72B82" w:rsidRPr="002341CA" w:rsidRDefault="007F5F41" w:rsidP="00822330">
      <w:pPr>
        <w:pStyle w:val="Heading3"/>
      </w:pPr>
      <w:r w:rsidRPr="002341CA">
        <w:t>10.3a.2</w:t>
      </w:r>
      <w:r w:rsidRPr="002341CA">
        <w:tab/>
      </w:r>
      <w:del w:id="605" w:author="Ericsson LM" w:date="2016-05-16T19:34:00Z">
        <w:r w:rsidRPr="002341CA" w:rsidDel="00692D43">
          <w:delText xml:space="preserve">(EC-)EGPRS </w:delText>
        </w:r>
      </w:del>
      <w:r w:rsidRPr="002341CA">
        <w:t>Uplink RLC data block</w:t>
      </w:r>
      <w:bookmarkEnd w:id="438"/>
    </w:p>
    <w:p w:rsidR="00822330" w:rsidRPr="002341CA" w:rsidRDefault="00822330" w:rsidP="00822330">
      <w:pPr>
        <w:pStyle w:val="Heading4"/>
        <w:rPr>
          <w:ins w:id="606" w:author="Ericsson LM" w:date="2016-05-16T19:39:00Z"/>
        </w:rPr>
      </w:pPr>
      <w:ins w:id="607" w:author="Ericsson LM" w:date="2016-05-16T19:36:00Z">
        <w:r w:rsidRPr="002341CA">
          <w:t>10.3a.2.</w:t>
        </w:r>
      </w:ins>
      <w:ins w:id="608" w:author="Ericsson LM" w:date="2016-05-16T19:41:00Z">
        <w:r w:rsidRPr="002341CA">
          <w:t>1</w:t>
        </w:r>
      </w:ins>
      <w:ins w:id="609" w:author="Ericsson LM" w:date="2016-05-16T19:36:00Z">
        <w:r w:rsidRPr="002341CA">
          <w:tab/>
        </w:r>
      </w:ins>
      <w:ins w:id="610" w:author="Ericsson LM" w:date="2016-05-16T19:41:00Z">
        <w:r w:rsidRPr="002341CA">
          <w:t>EGPRS</w:t>
        </w:r>
      </w:ins>
      <w:ins w:id="611" w:author="Ericsson LM" w:date="2016-05-16T19:36:00Z">
        <w:r w:rsidRPr="002341CA">
          <w:t xml:space="preserve"> Uplink RLC data block</w:t>
        </w:r>
      </w:ins>
    </w:p>
    <w:p w:rsidR="007F5F41" w:rsidRPr="002341CA" w:rsidRDefault="007F5F41" w:rsidP="007F5F41">
      <w:r w:rsidRPr="002341CA">
        <w:t xml:space="preserve">The </w:t>
      </w:r>
      <w:del w:id="612" w:author="Ericsson LM" w:date="2016-05-16T19:34:00Z">
        <w:r w:rsidRPr="002341CA" w:rsidDel="00C72B82">
          <w:delText>(EC-)</w:delText>
        </w:r>
      </w:del>
      <w:r w:rsidRPr="002341CA">
        <w:t xml:space="preserve">EGPRS uplink RLC data block </w:t>
      </w:r>
      <w:del w:id="613" w:author="Ericsson LM" w:date="2016-05-16T19:34:00Z">
        <w:r w:rsidRPr="002341CA" w:rsidDel="00C72B82">
          <w:delText xml:space="preserve">are </w:delText>
        </w:r>
      </w:del>
      <w:ins w:id="614" w:author="Ericsson LM" w:date="2016-05-16T19:34:00Z">
        <w:r w:rsidR="00C72B82" w:rsidRPr="002341CA">
          <w:t xml:space="preserve">is </w:t>
        </w:r>
      </w:ins>
      <w:r w:rsidRPr="002341CA">
        <w:t>formatted according to figure 10.3a.2.1</w:t>
      </w:r>
      <w:ins w:id="615" w:author="Ericsson LM" w:date="2016-05-16T19:35:00Z">
        <w:r w:rsidR="00243A12" w:rsidRPr="002341CA">
          <w:t>.1</w:t>
        </w:r>
      </w:ins>
      <w:r w:rsidRPr="002341CA">
        <w:t>.</w:t>
      </w:r>
    </w:p>
    <w:tbl>
      <w:tblPr>
        <w:tblW w:w="0" w:type="auto"/>
        <w:jc w:val="center"/>
        <w:tblInd w:w="29" w:type="dxa"/>
        <w:tblLayout w:type="fixed"/>
        <w:tblCellMar>
          <w:left w:w="28" w:type="dxa"/>
          <w:right w:w="28" w:type="dxa"/>
        </w:tblCellMar>
        <w:tblLook w:val="0000" w:firstRow="0" w:lastRow="0" w:firstColumn="0" w:lastColumn="0" w:noHBand="0" w:noVBand="0"/>
      </w:tblPr>
      <w:tblGrid>
        <w:gridCol w:w="647"/>
        <w:gridCol w:w="624"/>
        <w:gridCol w:w="624"/>
        <w:gridCol w:w="624"/>
        <w:gridCol w:w="624"/>
        <w:gridCol w:w="55"/>
        <w:gridCol w:w="569"/>
        <w:gridCol w:w="501"/>
        <w:gridCol w:w="850"/>
        <w:gridCol w:w="2261"/>
        <w:gridCol w:w="7"/>
      </w:tblGrid>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248" w:type="dxa"/>
            <w:gridSpan w:val="2"/>
          </w:tcPr>
          <w:p w:rsidR="007F5F41" w:rsidRPr="002341CA" w:rsidRDefault="007F5F41" w:rsidP="00E85080">
            <w:pPr>
              <w:pStyle w:val="TAC"/>
            </w:pPr>
            <w:r w:rsidRPr="002341CA">
              <w:t>Bit</w:t>
            </w:r>
          </w:p>
        </w:tc>
        <w:tc>
          <w:tcPr>
            <w:tcW w:w="624" w:type="dxa"/>
            <w:gridSpan w:val="2"/>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bottom w:val="single" w:sz="4" w:space="0" w:color="auto"/>
            </w:tcBorders>
          </w:tcPr>
          <w:p w:rsidR="007F5F41" w:rsidRPr="002341CA" w:rsidRDefault="007F5F41" w:rsidP="00E85080">
            <w:pPr>
              <w:pStyle w:val="TAC"/>
            </w:pPr>
            <w:r w:rsidRPr="002341CA">
              <w:t>2</w:t>
            </w:r>
          </w:p>
        </w:tc>
        <w:tc>
          <w:tcPr>
            <w:tcW w:w="624" w:type="dxa"/>
            <w:tcBorders>
              <w:bottom w:val="single" w:sz="4" w:space="0" w:color="auto"/>
            </w:tcBorders>
          </w:tcPr>
          <w:p w:rsidR="007F5F41" w:rsidRPr="002341CA" w:rsidRDefault="007F5F41" w:rsidP="00E85080">
            <w:pPr>
              <w:pStyle w:val="TAC"/>
            </w:pPr>
            <w:r w:rsidRPr="002341CA">
              <w:t>1</w:t>
            </w:r>
          </w:p>
        </w:tc>
        <w:tc>
          <w:tcPr>
            <w:tcW w:w="624" w:type="dxa"/>
            <w:gridSpan w:val="2"/>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Borders>
              <w:right w:val="single" w:sz="4" w:space="0" w:color="auto"/>
            </w:tcBorders>
          </w:tcPr>
          <w:p w:rsidR="007F5F41" w:rsidRPr="002341CA" w:rsidRDefault="007F5F41" w:rsidP="00E85080"/>
        </w:tc>
        <w:tc>
          <w:tcPr>
            <w:tcW w:w="624" w:type="dxa"/>
            <w:tcBorders>
              <w:top w:val="single" w:sz="4" w:space="0" w:color="auto"/>
              <w:left w:val="single" w:sz="4" w:space="0" w:color="auto"/>
              <w:bottom w:val="single" w:sz="4" w:space="0" w:color="auto"/>
              <w:right w:val="single" w:sz="4" w:space="0" w:color="auto"/>
            </w:tcBorders>
          </w:tcPr>
          <w:p w:rsidR="007F5F41" w:rsidRPr="002341CA" w:rsidRDefault="007F5F41" w:rsidP="00E85080">
            <w:pPr>
              <w:pStyle w:val="TAC"/>
            </w:pPr>
            <w:r w:rsidRPr="002341CA">
              <w:t>TI</w:t>
            </w:r>
          </w:p>
        </w:tc>
        <w:tc>
          <w:tcPr>
            <w:tcW w:w="624" w:type="dxa"/>
            <w:tcBorders>
              <w:top w:val="single" w:sz="4" w:space="0" w:color="auto"/>
              <w:left w:val="single" w:sz="4" w:space="0" w:color="auto"/>
              <w:bottom w:val="single" w:sz="4" w:space="0" w:color="auto"/>
              <w:right w:val="single" w:sz="4" w:space="0" w:color="auto"/>
            </w:tcBorders>
          </w:tcPr>
          <w:p w:rsidR="007F5F41" w:rsidRPr="002341CA" w:rsidRDefault="007F5F41" w:rsidP="00E85080">
            <w:pPr>
              <w:pStyle w:val="TAC"/>
            </w:pPr>
            <w:r w:rsidRPr="002341CA">
              <w:t>E</w:t>
            </w:r>
          </w:p>
        </w:tc>
        <w:tc>
          <w:tcPr>
            <w:tcW w:w="624" w:type="dxa"/>
            <w:gridSpan w:val="2"/>
            <w:tcBorders>
              <w:left w:val="single" w:sz="4" w:space="0" w:color="auto"/>
            </w:tcBorders>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Borders>
              <w:top w:val="single" w:sz="4" w:space="0" w:color="auto"/>
            </w:tcBorders>
          </w:tcPr>
          <w:p w:rsidR="007F5F41" w:rsidRPr="002341CA" w:rsidRDefault="007F5F41" w:rsidP="00E85080"/>
        </w:tc>
        <w:tc>
          <w:tcPr>
            <w:tcW w:w="624" w:type="dxa"/>
            <w:tcBorders>
              <w:top w:val="single" w:sz="4" w:space="0" w:color="auto"/>
            </w:tcBorders>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Pr>
          <w:p w:rsidR="007F5F41" w:rsidRPr="002341CA" w:rsidRDefault="007F5F41" w:rsidP="00E85080"/>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5118" w:type="dxa"/>
            <w:gridSpan w:val="9"/>
          </w:tcPr>
          <w:p w:rsidR="007F5F41" w:rsidRPr="002341CA" w:rsidRDefault="007F5F41" w:rsidP="00E85080">
            <w:pPr>
              <w:pStyle w:val="TAC"/>
            </w:pPr>
            <w:r w:rsidRPr="002341CA">
              <w:t>Bit</w:t>
            </w:r>
          </w:p>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647" w:type="dxa"/>
          </w:tcPr>
          <w:p w:rsidR="007F5F41" w:rsidRPr="002341CA" w:rsidRDefault="007F5F41" w:rsidP="00E85080">
            <w:pPr>
              <w:pStyle w:val="TAC"/>
            </w:pPr>
            <w:r w:rsidRPr="002341CA">
              <w:t>8</w:t>
            </w:r>
          </w:p>
        </w:tc>
        <w:tc>
          <w:tcPr>
            <w:tcW w:w="624" w:type="dxa"/>
          </w:tcPr>
          <w:p w:rsidR="007F5F41" w:rsidRPr="002341CA" w:rsidRDefault="007F5F41" w:rsidP="00E85080">
            <w:pPr>
              <w:pStyle w:val="TAC"/>
            </w:pPr>
            <w:r w:rsidRPr="002341CA">
              <w:t>7</w:t>
            </w:r>
          </w:p>
        </w:tc>
        <w:tc>
          <w:tcPr>
            <w:tcW w:w="624" w:type="dxa"/>
          </w:tcPr>
          <w:p w:rsidR="007F5F41" w:rsidRPr="002341CA" w:rsidRDefault="007F5F41" w:rsidP="00E85080">
            <w:pPr>
              <w:pStyle w:val="TAC"/>
            </w:pPr>
            <w:r w:rsidRPr="002341CA">
              <w:t>6</w:t>
            </w:r>
          </w:p>
        </w:tc>
        <w:tc>
          <w:tcPr>
            <w:tcW w:w="624" w:type="dxa"/>
          </w:tcPr>
          <w:p w:rsidR="007F5F41" w:rsidRPr="002341CA" w:rsidRDefault="007F5F41" w:rsidP="00E85080">
            <w:pPr>
              <w:pStyle w:val="TAC"/>
            </w:pPr>
            <w:r w:rsidRPr="002341CA">
              <w:t>5</w:t>
            </w:r>
          </w:p>
        </w:tc>
        <w:tc>
          <w:tcPr>
            <w:tcW w:w="624" w:type="dxa"/>
          </w:tcPr>
          <w:p w:rsidR="007F5F41" w:rsidRPr="002341CA" w:rsidRDefault="007F5F41" w:rsidP="00E85080">
            <w:pPr>
              <w:pStyle w:val="TAC"/>
            </w:pPr>
            <w:r w:rsidRPr="002341CA">
              <w:t>4</w:t>
            </w:r>
          </w:p>
        </w:tc>
        <w:tc>
          <w:tcPr>
            <w:tcW w:w="624" w:type="dxa"/>
            <w:gridSpan w:val="2"/>
          </w:tcPr>
          <w:p w:rsidR="007F5F41" w:rsidRPr="002341CA" w:rsidRDefault="007F5F41" w:rsidP="00E85080">
            <w:pPr>
              <w:pStyle w:val="TAC"/>
            </w:pPr>
            <w:r w:rsidRPr="002341CA">
              <w:t>3</w:t>
            </w:r>
          </w:p>
        </w:tc>
        <w:tc>
          <w:tcPr>
            <w:tcW w:w="501" w:type="dxa"/>
          </w:tcPr>
          <w:p w:rsidR="007F5F41" w:rsidRPr="002341CA" w:rsidRDefault="007F5F41" w:rsidP="00E85080">
            <w:pPr>
              <w:pStyle w:val="TAC"/>
            </w:pPr>
            <w:r w:rsidRPr="002341CA">
              <w:t>2</w:t>
            </w:r>
          </w:p>
        </w:tc>
        <w:tc>
          <w:tcPr>
            <w:tcW w:w="850" w:type="dxa"/>
          </w:tcPr>
          <w:p w:rsidR="007F5F41" w:rsidRPr="002341CA" w:rsidRDefault="007F5F41" w:rsidP="00E85080">
            <w:pPr>
              <w:pStyle w:val="TAC"/>
            </w:pPr>
            <w:r w:rsidRPr="002341CA">
              <w:t>1</w:t>
            </w:r>
          </w:p>
        </w:tc>
        <w:tc>
          <w:tcPr>
            <w:tcW w:w="2261" w:type="dxa"/>
          </w:tcPr>
          <w:p w:rsidR="007F5F41" w:rsidRPr="002341CA" w:rsidRDefault="007F5F41" w:rsidP="00E85080">
            <w:pPr>
              <w:pStyle w:val="TAC"/>
            </w:pPr>
          </w:p>
        </w:tc>
      </w:tr>
      <w:tr w:rsidR="007F5F41" w:rsidRPr="002341CA" w:rsidTr="00E85080">
        <w:trPr>
          <w:gridAfter w:val="1"/>
          <w:wAfter w:w="7" w:type="dxa"/>
          <w:cantSplit/>
          <w:jc w:val="center"/>
        </w:trPr>
        <w:tc>
          <w:tcPr>
            <w:tcW w:w="3767" w:type="dxa"/>
            <w:gridSpan w:val="7"/>
            <w:tcBorders>
              <w:top w:val="single" w:sz="6" w:space="0" w:color="auto"/>
              <w:left w:val="single" w:sz="6" w:space="0" w:color="auto"/>
            </w:tcBorders>
          </w:tcPr>
          <w:p w:rsidR="007F5F41" w:rsidRPr="002341CA" w:rsidRDefault="007F5F41" w:rsidP="00E85080">
            <w:pPr>
              <w:pStyle w:val="TAC"/>
            </w:pPr>
            <w:r w:rsidRPr="002341CA">
              <w:t>Length indicator</w:t>
            </w:r>
          </w:p>
        </w:tc>
        <w:tc>
          <w:tcPr>
            <w:tcW w:w="501" w:type="dxa"/>
            <w:tcBorders>
              <w:top w:val="single" w:sz="6" w:space="0" w:color="auto"/>
              <w:right w:val="single" w:sz="6" w:space="0" w:color="auto"/>
            </w:tcBorders>
          </w:tcPr>
          <w:p w:rsidR="007F5F41" w:rsidRPr="002341CA" w:rsidRDefault="007F5F41" w:rsidP="00E85080"/>
        </w:tc>
        <w:tc>
          <w:tcPr>
            <w:tcW w:w="850" w:type="dxa"/>
            <w:tcBorders>
              <w:top w:val="single" w:sz="6" w:space="0" w:color="auto"/>
              <w:left w:val="single" w:sz="6" w:space="0" w:color="auto"/>
            </w:tcBorders>
          </w:tcPr>
          <w:p w:rsidR="007F5F41" w:rsidRPr="002341CA" w:rsidRDefault="007F5F41" w:rsidP="00E85080">
            <w:pPr>
              <w:pStyle w:val="TAC"/>
            </w:pPr>
            <w:r w:rsidRPr="002341CA">
              <w:t>E</w:t>
            </w:r>
          </w:p>
        </w:tc>
        <w:tc>
          <w:tcPr>
            <w:tcW w:w="2261" w:type="dxa"/>
            <w:tcBorders>
              <w:left w:val="single" w:sz="4" w:space="0" w:color="auto"/>
            </w:tcBorders>
          </w:tcPr>
          <w:p w:rsidR="007F5F41" w:rsidRPr="002341CA" w:rsidRDefault="007F5F41" w:rsidP="00E85080">
            <w:pPr>
              <w:pStyle w:val="TAC"/>
            </w:pPr>
            <w:r w:rsidRPr="002341CA">
              <w:t>Octet 1 (note 1) (optional)</w:t>
            </w:r>
          </w:p>
        </w:tc>
      </w:tr>
      <w:tr w:rsidR="007F5F41" w:rsidRPr="002341CA" w:rsidTr="00E85080">
        <w:trPr>
          <w:gridAfter w:val="1"/>
          <w:wAfter w:w="7" w:type="dxa"/>
          <w:cantSplit/>
          <w:jc w:val="center"/>
        </w:trPr>
        <w:tc>
          <w:tcPr>
            <w:tcW w:w="3198" w:type="dxa"/>
            <w:gridSpan w:val="6"/>
            <w:tcBorders>
              <w:top w:val="single" w:sz="6" w:space="0" w:color="auto"/>
              <w:left w:val="single" w:sz="6" w:space="0" w:color="auto"/>
            </w:tcBorders>
          </w:tcPr>
          <w:p w:rsidR="007F5F41" w:rsidRPr="002341CA" w:rsidRDefault="007F5F41" w:rsidP="00E85080">
            <w:pPr>
              <w:pStyle w:val="TAC"/>
            </w:pPr>
            <w:r w:rsidRPr="002341CA">
              <w:t>spare</w:t>
            </w:r>
          </w:p>
        </w:tc>
        <w:tc>
          <w:tcPr>
            <w:tcW w:w="1920" w:type="dxa"/>
            <w:gridSpan w:val="3"/>
            <w:tcBorders>
              <w:top w:val="single" w:sz="6" w:space="0" w:color="auto"/>
              <w:left w:val="single" w:sz="6" w:space="0" w:color="auto"/>
            </w:tcBorders>
          </w:tcPr>
          <w:p w:rsidR="007F5F41" w:rsidRPr="002341CA" w:rsidRDefault="007F5F41" w:rsidP="00E85080">
            <w:pPr>
              <w:pStyle w:val="TAC"/>
            </w:pPr>
            <w:r w:rsidRPr="002341CA">
              <w:t>Selected PLMN Index</w:t>
            </w:r>
          </w:p>
        </w:tc>
        <w:tc>
          <w:tcPr>
            <w:tcW w:w="2261" w:type="dxa"/>
            <w:tcBorders>
              <w:left w:val="single" w:sz="4" w:space="0" w:color="auto"/>
            </w:tcBorders>
          </w:tcPr>
          <w:p w:rsidR="007F5F41" w:rsidRPr="002341CA" w:rsidRDefault="007F5F41" w:rsidP="00E85080">
            <w:pPr>
              <w:pStyle w:val="TAC"/>
            </w:pPr>
            <w:r w:rsidRPr="002341CA">
              <w:t>Octet 2 (note 3) (optional)</w:t>
            </w:r>
          </w:p>
        </w:tc>
      </w:tr>
      <w:tr w:rsidR="007F5F41" w:rsidRPr="002341CA" w:rsidTr="00E85080">
        <w:trPr>
          <w:gridAfter w:val="1"/>
          <w:wAfter w:w="7" w:type="dxa"/>
          <w:cantSplit/>
          <w:jc w:val="center"/>
        </w:trPr>
        <w:tc>
          <w:tcPr>
            <w:tcW w:w="5118" w:type="dxa"/>
            <w:gridSpan w:val="9"/>
            <w:tcBorders>
              <w:top w:val="single" w:sz="6" w:space="0" w:color="auto"/>
              <w:left w:val="single" w:sz="6" w:space="0" w:color="auto"/>
              <w:right w:val="single" w:sz="6" w:space="0" w:color="auto"/>
            </w:tcBorders>
          </w:tcPr>
          <w:p w:rsidR="007F5F41" w:rsidRPr="002341CA" w:rsidRDefault="007F5F41" w:rsidP="00E85080">
            <w:pPr>
              <w:pStyle w:val="TAC"/>
            </w:pPr>
            <w:r w:rsidRPr="002341CA">
              <w:t>.</w:t>
            </w:r>
            <w:r w:rsidRPr="002341CA">
              <w:br/>
              <w:t>.</w:t>
            </w:r>
            <w:r w:rsidRPr="002341CA">
              <w:br/>
              <w:t>.</w:t>
            </w:r>
          </w:p>
        </w:tc>
        <w:tc>
          <w:tcPr>
            <w:tcW w:w="2261"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w:t>
            </w:r>
          </w:p>
        </w:tc>
      </w:tr>
      <w:tr w:rsidR="007F5F41" w:rsidRPr="002341CA" w:rsidTr="00E85080">
        <w:trPr>
          <w:gridAfter w:val="1"/>
          <w:wAfter w:w="7" w:type="dxa"/>
          <w:cantSplit/>
          <w:jc w:val="center"/>
        </w:trPr>
        <w:tc>
          <w:tcPr>
            <w:tcW w:w="3767" w:type="dxa"/>
            <w:gridSpan w:val="7"/>
            <w:tcBorders>
              <w:top w:val="single" w:sz="6" w:space="0" w:color="auto"/>
              <w:left w:val="single" w:sz="6" w:space="0" w:color="auto"/>
              <w:bottom w:val="single" w:sz="6" w:space="0" w:color="auto"/>
            </w:tcBorders>
          </w:tcPr>
          <w:p w:rsidR="007F5F41" w:rsidRPr="002341CA" w:rsidRDefault="007F5F41" w:rsidP="00E85080">
            <w:pPr>
              <w:pStyle w:val="TAC"/>
            </w:pPr>
            <w:r w:rsidRPr="002341CA">
              <w:t>Length indicator</w:t>
            </w:r>
          </w:p>
        </w:tc>
        <w:tc>
          <w:tcPr>
            <w:tcW w:w="501" w:type="dxa"/>
            <w:tcBorders>
              <w:top w:val="single" w:sz="6" w:space="0" w:color="auto"/>
              <w:bottom w:val="single" w:sz="6" w:space="0" w:color="auto"/>
              <w:right w:val="single" w:sz="6" w:space="0" w:color="auto"/>
            </w:tcBorders>
          </w:tcPr>
          <w:p w:rsidR="007F5F41" w:rsidRPr="002341CA" w:rsidRDefault="007F5F41" w:rsidP="00E85080"/>
        </w:tc>
        <w:tc>
          <w:tcPr>
            <w:tcW w:w="850" w:type="dxa"/>
            <w:tcBorders>
              <w:top w:val="single" w:sz="6" w:space="0" w:color="auto"/>
              <w:left w:val="single" w:sz="6" w:space="0" w:color="auto"/>
              <w:bottom w:val="single" w:sz="6" w:space="0" w:color="auto"/>
              <w:right w:val="single" w:sz="6" w:space="0" w:color="auto"/>
            </w:tcBorders>
          </w:tcPr>
          <w:p w:rsidR="007F5F41" w:rsidRPr="002341CA" w:rsidRDefault="007F5F41" w:rsidP="00E85080">
            <w:pPr>
              <w:pStyle w:val="TAC"/>
            </w:pPr>
            <w:r w:rsidRPr="002341CA">
              <w:t>E</w:t>
            </w:r>
          </w:p>
        </w:tc>
        <w:tc>
          <w:tcPr>
            <w:tcW w:w="2261" w:type="dxa"/>
            <w:tcBorders>
              <w:left w:val="single" w:sz="6" w:space="0" w:color="auto"/>
            </w:tcBorders>
          </w:tcPr>
          <w:p w:rsidR="007F5F41" w:rsidRPr="002341CA" w:rsidRDefault="007F5F41" w:rsidP="00E85080">
            <w:pPr>
              <w:pStyle w:val="TAC"/>
            </w:pPr>
            <w:r w:rsidRPr="002341CA">
              <w:t>Octet M (optional)</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M+1 \</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1248" w:type="dxa"/>
            <w:gridSpan w:val="2"/>
          </w:tcPr>
          <w:p w:rsidR="007F5F41" w:rsidRPr="002341CA" w:rsidRDefault="007F5F41" w:rsidP="00E85080">
            <w:pPr>
              <w:pStyle w:val="TAC"/>
            </w:pPr>
            <w:r w:rsidRPr="002341CA">
              <w:t>TLLI</w:t>
            </w:r>
          </w:p>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M+2 } (optional)</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M+3 /</w:t>
            </w:r>
          </w:p>
        </w:tc>
      </w:tr>
      <w:tr w:rsidR="007F5F41" w:rsidRPr="002341CA" w:rsidTr="00E85080">
        <w:trPr>
          <w:gridAfter w:val="1"/>
          <w:wAfter w:w="7" w:type="dxa"/>
          <w:cantSplit/>
          <w:jc w:val="center"/>
        </w:trPr>
        <w:tc>
          <w:tcPr>
            <w:tcW w:w="647" w:type="dxa"/>
            <w:tcBorders>
              <w:left w:val="single" w:sz="6" w:space="0" w:color="auto"/>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tcBorders>
              <w:bottom w:val="single" w:sz="6" w:space="0" w:color="auto"/>
            </w:tcBorders>
          </w:tcPr>
          <w:p w:rsidR="007F5F41" w:rsidRPr="002341CA" w:rsidRDefault="007F5F41" w:rsidP="00E85080"/>
        </w:tc>
        <w:tc>
          <w:tcPr>
            <w:tcW w:w="624" w:type="dxa"/>
            <w:gridSpan w:val="2"/>
            <w:tcBorders>
              <w:bottom w:val="single" w:sz="6" w:space="0" w:color="auto"/>
            </w:tcBorders>
          </w:tcPr>
          <w:p w:rsidR="007F5F41" w:rsidRPr="002341CA" w:rsidRDefault="007F5F41" w:rsidP="00E85080"/>
        </w:tc>
        <w:tc>
          <w:tcPr>
            <w:tcW w:w="501" w:type="dxa"/>
            <w:tcBorders>
              <w:bottom w:val="single" w:sz="6" w:space="0" w:color="auto"/>
            </w:tcBorders>
          </w:tcPr>
          <w:p w:rsidR="007F5F41" w:rsidRPr="002341CA" w:rsidRDefault="007F5F41" w:rsidP="00E85080"/>
        </w:tc>
        <w:tc>
          <w:tcPr>
            <w:tcW w:w="850" w:type="dxa"/>
            <w:tcBorders>
              <w:bottom w:val="single" w:sz="6" w:space="0" w:color="auto"/>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M+4 /</w:t>
            </w:r>
          </w:p>
        </w:tc>
      </w:tr>
      <w:tr w:rsidR="007F5F41" w:rsidRPr="002341CA" w:rsidTr="00E85080">
        <w:trPr>
          <w:cantSplit/>
          <w:jc w:val="center"/>
        </w:trPr>
        <w:tc>
          <w:tcPr>
            <w:tcW w:w="4268" w:type="dxa"/>
            <w:gridSpan w:val="8"/>
            <w:tcBorders>
              <w:left w:val="single" w:sz="6" w:space="0" w:color="auto"/>
              <w:bottom w:val="single" w:sz="6" w:space="0" w:color="auto"/>
              <w:right w:val="single" w:sz="6" w:space="0" w:color="auto"/>
            </w:tcBorders>
          </w:tcPr>
          <w:p w:rsidR="007F5F41" w:rsidRPr="002341CA" w:rsidRDefault="007F5F41" w:rsidP="00E85080">
            <w:pPr>
              <w:pStyle w:val="TAC"/>
            </w:pPr>
            <w:r w:rsidRPr="002341CA">
              <w:t>PFI</w:t>
            </w:r>
          </w:p>
        </w:tc>
        <w:tc>
          <w:tcPr>
            <w:tcW w:w="850" w:type="dxa"/>
            <w:tcBorders>
              <w:left w:val="single" w:sz="6" w:space="0" w:color="auto"/>
              <w:bottom w:val="single" w:sz="6" w:space="0" w:color="auto"/>
              <w:right w:val="single" w:sz="6" w:space="0" w:color="auto"/>
            </w:tcBorders>
          </w:tcPr>
          <w:p w:rsidR="007F5F41" w:rsidRPr="002341CA" w:rsidRDefault="007F5F41" w:rsidP="00E85080">
            <w:pPr>
              <w:pStyle w:val="TAC"/>
            </w:pPr>
            <w:r w:rsidRPr="002341CA">
              <w:t>E</w:t>
            </w:r>
          </w:p>
        </w:tc>
        <w:tc>
          <w:tcPr>
            <w:tcW w:w="2268" w:type="dxa"/>
            <w:gridSpan w:val="2"/>
          </w:tcPr>
          <w:p w:rsidR="007F5F41" w:rsidRPr="002341CA" w:rsidRDefault="007F5F41" w:rsidP="00E85080">
            <w:pPr>
              <w:pStyle w:val="TAC"/>
            </w:pPr>
            <w:r w:rsidRPr="002341CA">
              <w:t>Octet M+5 /</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M+6</w:t>
            </w:r>
          </w:p>
        </w:tc>
      </w:tr>
      <w:tr w:rsidR="007F5F41" w:rsidRPr="002341CA" w:rsidTr="00E85080">
        <w:trPr>
          <w:gridAfter w:val="1"/>
          <w:wAfter w:w="7" w:type="dxa"/>
          <w:cantSplit/>
          <w:jc w:val="center"/>
        </w:trPr>
        <w:tc>
          <w:tcPr>
            <w:tcW w:w="5118" w:type="dxa"/>
            <w:gridSpan w:val="9"/>
            <w:tcBorders>
              <w:left w:val="single" w:sz="6" w:space="0" w:color="auto"/>
              <w:right w:val="single" w:sz="6" w:space="0" w:color="auto"/>
            </w:tcBorders>
          </w:tcPr>
          <w:p w:rsidR="007F5F41" w:rsidRPr="002341CA" w:rsidRDefault="007F5F41" w:rsidP="00E85080">
            <w:pPr>
              <w:pStyle w:val="TAC"/>
            </w:pPr>
            <w:r w:rsidRPr="002341CA">
              <w:br/>
              <w:t>RLC data</w:t>
            </w:r>
          </w:p>
        </w:tc>
        <w:tc>
          <w:tcPr>
            <w:tcW w:w="2261" w:type="dxa"/>
          </w:tcPr>
          <w:p w:rsidR="007F5F41" w:rsidRPr="002341CA" w:rsidRDefault="007F5F41" w:rsidP="00E85080">
            <w:pPr>
              <w:pStyle w:val="TAC"/>
            </w:pPr>
            <w:r w:rsidRPr="002341CA">
              <w:t>.</w:t>
            </w:r>
          </w:p>
          <w:p w:rsidR="007F5F41" w:rsidRPr="002341CA" w:rsidRDefault="007F5F41" w:rsidP="00E85080">
            <w:pPr>
              <w:pStyle w:val="TAC"/>
            </w:pPr>
            <w:r w:rsidRPr="002341CA">
              <w:t>.</w:t>
            </w:r>
          </w:p>
          <w:p w:rsidR="007F5F41" w:rsidRPr="002341CA" w:rsidRDefault="007F5F41" w:rsidP="00E85080">
            <w:pPr>
              <w:pStyle w:val="TAC"/>
            </w:pPr>
            <w:r w:rsidRPr="002341CA">
              <w:t>.</w:t>
            </w:r>
          </w:p>
        </w:tc>
      </w:tr>
      <w:tr w:rsidR="007F5F41" w:rsidRPr="002341CA" w:rsidTr="00E85080">
        <w:trPr>
          <w:gridAfter w:val="1"/>
          <w:wAfter w:w="7" w:type="dxa"/>
          <w:cantSplit/>
          <w:jc w:val="center"/>
        </w:trPr>
        <w:tc>
          <w:tcPr>
            <w:tcW w:w="647" w:type="dxa"/>
            <w:tcBorders>
              <w:left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N2-1</w:t>
            </w:r>
          </w:p>
        </w:tc>
      </w:tr>
      <w:tr w:rsidR="007F5F41" w:rsidRPr="002341CA" w:rsidTr="00E85080">
        <w:trPr>
          <w:gridAfter w:val="1"/>
          <w:wAfter w:w="7" w:type="dxa"/>
          <w:cantSplit/>
          <w:jc w:val="center"/>
        </w:trPr>
        <w:tc>
          <w:tcPr>
            <w:tcW w:w="647" w:type="dxa"/>
            <w:tcBorders>
              <w:left w:val="single" w:sz="6" w:space="0" w:color="auto"/>
              <w:bottom w:val="single" w:sz="6" w:space="0" w:color="auto"/>
            </w:tcBorders>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tcPr>
          <w:p w:rsidR="007F5F41" w:rsidRPr="002341CA" w:rsidRDefault="007F5F41" w:rsidP="00E85080"/>
        </w:tc>
        <w:tc>
          <w:tcPr>
            <w:tcW w:w="624" w:type="dxa"/>
            <w:gridSpan w:val="2"/>
          </w:tcPr>
          <w:p w:rsidR="007F5F41" w:rsidRPr="002341CA" w:rsidRDefault="007F5F41" w:rsidP="00E85080"/>
        </w:tc>
        <w:tc>
          <w:tcPr>
            <w:tcW w:w="501" w:type="dxa"/>
          </w:tcPr>
          <w:p w:rsidR="007F5F41" w:rsidRPr="002341CA" w:rsidRDefault="007F5F41" w:rsidP="00E85080"/>
        </w:tc>
        <w:tc>
          <w:tcPr>
            <w:tcW w:w="850" w:type="dxa"/>
            <w:tcBorders>
              <w:right w:val="single" w:sz="6" w:space="0" w:color="auto"/>
            </w:tcBorders>
          </w:tcPr>
          <w:p w:rsidR="007F5F41" w:rsidRPr="002341CA" w:rsidRDefault="007F5F41" w:rsidP="00E85080"/>
        </w:tc>
        <w:tc>
          <w:tcPr>
            <w:tcW w:w="2261" w:type="dxa"/>
          </w:tcPr>
          <w:p w:rsidR="007F5F41" w:rsidRPr="002341CA" w:rsidRDefault="007F5F41" w:rsidP="00E85080">
            <w:pPr>
              <w:pStyle w:val="TAC"/>
            </w:pPr>
            <w:r w:rsidRPr="002341CA">
              <w:t>Octet N2</w:t>
            </w:r>
          </w:p>
        </w:tc>
      </w:tr>
      <w:tr w:rsidR="007F5F41" w:rsidRPr="002341CA" w:rsidTr="00E85080">
        <w:trPr>
          <w:gridAfter w:val="1"/>
          <w:wAfter w:w="7" w:type="dxa"/>
          <w:cantSplit/>
          <w:jc w:val="center"/>
        </w:trPr>
        <w:tc>
          <w:tcPr>
            <w:tcW w:w="647" w:type="dxa"/>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1248" w:type="dxa"/>
            <w:gridSpan w:val="2"/>
            <w:tcBorders>
              <w:top w:val="single" w:sz="6" w:space="0" w:color="auto"/>
            </w:tcBorders>
          </w:tcPr>
          <w:p w:rsidR="007F5F41" w:rsidRPr="002341CA" w:rsidRDefault="007F5F41" w:rsidP="00E85080"/>
        </w:tc>
        <w:tc>
          <w:tcPr>
            <w:tcW w:w="624" w:type="dxa"/>
            <w:tcBorders>
              <w:top w:val="single" w:sz="6" w:space="0" w:color="auto"/>
            </w:tcBorders>
          </w:tcPr>
          <w:p w:rsidR="007F5F41" w:rsidRPr="002341CA" w:rsidRDefault="007F5F41" w:rsidP="00E85080"/>
        </w:tc>
        <w:tc>
          <w:tcPr>
            <w:tcW w:w="624" w:type="dxa"/>
            <w:gridSpan w:val="2"/>
            <w:tcBorders>
              <w:top w:val="single" w:sz="6" w:space="0" w:color="auto"/>
            </w:tcBorders>
          </w:tcPr>
          <w:p w:rsidR="007F5F41" w:rsidRPr="002341CA" w:rsidRDefault="007F5F41" w:rsidP="00E85080"/>
        </w:tc>
        <w:tc>
          <w:tcPr>
            <w:tcW w:w="501" w:type="dxa"/>
            <w:tcBorders>
              <w:top w:val="single" w:sz="6" w:space="0" w:color="auto"/>
            </w:tcBorders>
          </w:tcPr>
          <w:p w:rsidR="007F5F41" w:rsidRPr="002341CA" w:rsidRDefault="007F5F41" w:rsidP="00E85080"/>
        </w:tc>
        <w:tc>
          <w:tcPr>
            <w:tcW w:w="850" w:type="dxa"/>
            <w:tcBorders>
              <w:top w:val="single" w:sz="6" w:space="0" w:color="auto"/>
            </w:tcBorders>
          </w:tcPr>
          <w:p w:rsidR="007F5F41" w:rsidRPr="002341CA" w:rsidRDefault="007F5F41" w:rsidP="00E85080"/>
        </w:tc>
        <w:tc>
          <w:tcPr>
            <w:tcW w:w="2261" w:type="dxa"/>
          </w:tcPr>
          <w:p w:rsidR="007F5F41" w:rsidRPr="002341CA" w:rsidRDefault="007F5F41" w:rsidP="00E85080">
            <w:pPr>
              <w:pStyle w:val="TAC"/>
            </w:pPr>
          </w:p>
        </w:tc>
      </w:tr>
    </w:tbl>
    <w:p w:rsidR="007F5F41" w:rsidRPr="002341CA" w:rsidRDefault="007F5F41" w:rsidP="007F5F41">
      <w:pPr>
        <w:pStyle w:val="NF"/>
      </w:pPr>
    </w:p>
    <w:p w:rsidR="007F5F41" w:rsidRPr="002341CA" w:rsidRDefault="007F5F41" w:rsidP="007F5F41">
      <w:pPr>
        <w:pStyle w:val="NF"/>
      </w:pPr>
      <w:r w:rsidRPr="002341CA">
        <w:t>NOTE 1:</w:t>
      </w:r>
      <w:r w:rsidRPr="002341CA">
        <w:tab/>
        <w:t>If padding is used, then "Octet 1" shall be replaced by "Octet 7", see example in annex J.</w:t>
      </w:r>
    </w:p>
    <w:p w:rsidR="007F5F41" w:rsidRPr="002341CA" w:rsidRDefault="007F5F41" w:rsidP="007F5F41">
      <w:pPr>
        <w:pStyle w:val="NF"/>
      </w:pPr>
      <w:r w:rsidRPr="002341CA">
        <w:t>NOTE 2:</w:t>
      </w:r>
      <w:r w:rsidRPr="002341CA">
        <w:tab/>
        <w:t xml:space="preserve">The field mapping convention for </w:t>
      </w:r>
      <w:del w:id="616" w:author="Ericsson LM" w:date="2016-05-16T19:35:00Z">
        <w:r w:rsidRPr="002341CA" w:rsidDel="00243A12">
          <w:delText>(EC-)</w:delText>
        </w:r>
      </w:del>
      <w:r w:rsidRPr="002341CA">
        <w:t xml:space="preserve">EGPRS (sub-clause 10.0b.3.2) applies. According to that, in particular regarding the TLLI field, the </w:t>
      </w:r>
      <w:r w:rsidRPr="002341CA">
        <w:rPr>
          <w:i/>
        </w:rPr>
        <w:t>least significant byte</w:t>
      </w:r>
      <w:r w:rsidRPr="002341CA">
        <w:t xml:space="preserve"> of the TLLI value shall be mapped on octet M+1 and the </w:t>
      </w:r>
      <w:r w:rsidRPr="002341CA">
        <w:rPr>
          <w:i/>
        </w:rPr>
        <w:t>most significant byte</w:t>
      </w:r>
      <w:r w:rsidRPr="002341CA">
        <w:t xml:space="preserve"> of the TLLI value shall be mapped on octet M+4 of the uplink </w:t>
      </w:r>
      <w:del w:id="617" w:author="Ericsson LM" w:date="2016-05-16T19:35:00Z">
        <w:r w:rsidRPr="002341CA" w:rsidDel="00243A12">
          <w:delText>(EC-)</w:delText>
        </w:r>
      </w:del>
      <w:r w:rsidRPr="002341CA">
        <w:t>EGPRS RLC data block.</w:t>
      </w:r>
    </w:p>
    <w:p w:rsidR="007F5F41" w:rsidRPr="002341CA" w:rsidRDefault="007F5F41" w:rsidP="007F5F41">
      <w:pPr>
        <w:pStyle w:val="NF"/>
      </w:pPr>
      <w:r w:rsidRPr="002341CA">
        <w:t>NOTE 3:</w:t>
      </w:r>
      <w:r w:rsidRPr="002341CA">
        <w:tab/>
        <w:t xml:space="preserve">This octet is only included if the value of the first instance of the </w:t>
      </w:r>
      <w:r w:rsidRPr="002341CA">
        <w:rPr>
          <w:i/>
        </w:rPr>
        <w:t>Length indicator</w:t>
      </w:r>
      <w:r w:rsidRPr="002341CA">
        <w:t xml:space="preserve"> in the RLC data block is 123.</w:t>
      </w:r>
    </w:p>
    <w:p w:rsidR="007F5F41" w:rsidRPr="002341CA" w:rsidDel="00243A12" w:rsidRDefault="007F5F41" w:rsidP="007F5F41">
      <w:pPr>
        <w:pStyle w:val="NF"/>
        <w:rPr>
          <w:del w:id="618" w:author="Ericsson LM" w:date="2016-05-16T19:35:00Z"/>
        </w:rPr>
      </w:pPr>
      <w:del w:id="619" w:author="Ericsson LM" w:date="2016-05-16T19:35:00Z">
        <w:r w:rsidRPr="002341CA" w:rsidDel="00243A12">
          <w:delText>NOTE 4:</w:delText>
        </w:r>
        <w:r w:rsidRPr="002341CA" w:rsidDel="00243A12">
          <w:tab/>
          <w:delText>In EC-EGPRS PFI will not be supported.</w:delText>
        </w:r>
      </w:del>
    </w:p>
    <w:p w:rsidR="007F5F41" w:rsidRPr="002341CA" w:rsidRDefault="007F5F41" w:rsidP="007F5F41">
      <w:pPr>
        <w:pStyle w:val="NF"/>
      </w:pPr>
    </w:p>
    <w:p w:rsidR="007F5F41" w:rsidRPr="002341CA" w:rsidRDefault="007F5F41" w:rsidP="007F5F41">
      <w:pPr>
        <w:pStyle w:val="TF"/>
      </w:pPr>
      <w:r w:rsidRPr="002341CA">
        <w:t>Figure 10.3a.2.1</w:t>
      </w:r>
      <w:ins w:id="620" w:author="Ericsson LM" w:date="2016-05-16T19:34:00Z">
        <w:r w:rsidR="00C72B82" w:rsidRPr="002341CA">
          <w:t>.1</w:t>
        </w:r>
      </w:ins>
      <w:r w:rsidRPr="002341CA">
        <w:t xml:space="preserve">: Uplink </w:t>
      </w:r>
      <w:del w:id="621" w:author="Ericsson LM" w:date="2016-05-16T19:36:00Z">
        <w:r w:rsidRPr="002341CA" w:rsidDel="00B81289">
          <w:delText>(EC-)</w:delText>
        </w:r>
      </w:del>
      <w:r w:rsidRPr="002341CA">
        <w:t>EGPRS RLC data block</w:t>
      </w:r>
    </w:p>
    <w:p w:rsidR="00B81289" w:rsidRPr="002341CA" w:rsidRDefault="00B81289" w:rsidP="00B81289">
      <w:pPr>
        <w:pStyle w:val="Heading4"/>
        <w:rPr>
          <w:ins w:id="622" w:author="Ericsson LM" w:date="2016-05-16T19:36:00Z"/>
        </w:rPr>
      </w:pPr>
      <w:ins w:id="623" w:author="Ericsson LM" w:date="2016-05-16T19:36:00Z">
        <w:r w:rsidRPr="002341CA">
          <w:t>10.3a.2.2</w:t>
        </w:r>
        <w:r w:rsidRPr="002341CA">
          <w:tab/>
          <w:t>EC-GSM-</w:t>
        </w:r>
        <w:proofErr w:type="spellStart"/>
        <w:r w:rsidRPr="002341CA">
          <w:t>IoT</w:t>
        </w:r>
        <w:proofErr w:type="spellEnd"/>
        <w:r w:rsidRPr="002341CA">
          <w:t xml:space="preserve"> Uplink RLC data block</w:t>
        </w:r>
      </w:ins>
    </w:p>
    <w:p w:rsidR="00B81289" w:rsidRPr="002341CA" w:rsidRDefault="00B81289" w:rsidP="00B81289">
      <w:pPr>
        <w:rPr>
          <w:ins w:id="624" w:author="Ericsson LM" w:date="2016-05-16T19:36:00Z"/>
        </w:rPr>
      </w:pPr>
      <w:ins w:id="625" w:author="Ericsson LM" w:date="2016-05-16T19:36:00Z">
        <w:r w:rsidRPr="002341CA">
          <w:t>For an EC TBF, the uplink RLC data block is formatted according to figure 10.3a.2.2.1.</w:t>
        </w:r>
      </w:ins>
    </w:p>
    <w:tbl>
      <w:tblPr>
        <w:tblW w:w="0" w:type="auto"/>
        <w:jc w:val="center"/>
        <w:tblInd w:w="29" w:type="dxa"/>
        <w:tblLayout w:type="fixed"/>
        <w:tblCellMar>
          <w:left w:w="28" w:type="dxa"/>
          <w:right w:w="28" w:type="dxa"/>
        </w:tblCellMar>
        <w:tblLook w:val="0000" w:firstRow="0" w:lastRow="0" w:firstColumn="0" w:lastColumn="0" w:noHBand="0" w:noVBand="0"/>
      </w:tblPr>
      <w:tblGrid>
        <w:gridCol w:w="647"/>
        <w:gridCol w:w="624"/>
        <w:gridCol w:w="624"/>
        <w:gridCol w:w="624"/>
        <w:gridCol w:w="624"/>
        <w:gridCol w:w="55"/>
        <w:gridCol w:w="569"/>
        <w:gridCol w:w="501"/>
        <w:gridCol w:w="850"/>
        <w:gridCol w:w="2261"/>
      </w:tblGrid>
      <w:tr w:rsidR="00B81289" w:rsidRPr="002341CA" w:rsidTr="00E85080">
        <w:trPr>
          <w:cantSplit/>
          <w:jc w:val="center"/>
          <w:ins w:id="626" w:author="Ericsson LM" w:date="2016-05-16T19:36:00Z"/>
        </w:trPr>
        <w:tc>
          <w:tcPr>
            <w:tcW w:w="647" w:type="dxa"/>
          </w:tcPr>
          <w:p w:rsidR="00B81289" w:rsidRPr="002341CA" w:rsidRDefault="00B81289" w:rsidP="00E85080">
            <w:pPr>
              <w:rPr>
                <w:ins w:id="627" w:author="Ericsson LM" w:date="2016-05-16T19:36:00Z"/>
              </w:rPr>
            </w:pPr>
          </w:p>
        </w:tc>
        <w:tc>
          <w:tcPr>
            <w:tcW w:w="624" w:type="dxa"/>
          </w:tcPr>
          <w:p w:rsidR="00B81289" w:rsidRPr="002341CA" w:rsidRDefault="00B81289" w:rsidP="00E85080">
            <w:pPr>
              <w:rPr>
                <w:ins w:id="628" w:author="Ericsson LM" w:date="2016-05-16T19:36:00Z"/>
              </w:rPr>
            </w:pPr>
          </w:p>
        </w:tc>
        <w:tc>
          <w:tcPr>
            <w:tcW w:w="624" w:type="dxa"/>
          </w:tcPr>
          <w:p w:rsidR="00B81289" w:rsidRPr="002341CA" w:rsidRDefault="00B81289" w:rsidP="00E85080">
            <w:pPr>
              <w:rPr>
                <w:ins w:id="629" w:author="Ericsson LM" w:date="2016-05-16T19:36:00Z"/>
              </w:rPr>
            </w:pPr>
          </w:p>
        </w:tc>
        <w:tc>
          <w:tcPr>
            <w:tcW w:w="1248" w:type="dxa"/>
            <w:gridSpan w:val="2"/>
          </w:tcPr>
          <w:p w:rsidR="00B81289" w:rsidRPr="002341CA" w:rsidRDefault="00B81289" w:rsidP="00E85080">
            <w:pPr>
              <w:pStyle w:val="TAC"/>
              <w:rPr>
                <w:ins w:id="630" w:author="Ericsson LM" w:date="2016-05-16T19:36:00Z"/>
              </w:rPr>
            </w:pPr>
            <w:ins w:id="631" w:author="Ericsson LM" w:date="2016-05-16T19:36:00Z">
              <w:r w:rsidRPr="002341CA">
                <w:t>Bit</w:t>
              </w:r>
            </w:ins>
          </w:p>
        </w:tc>
        <w:tc>
          <w:tcPr>
            <w:tcW w:w="624" w:type="dxa"/>
            <w:gridSpan w:val="2"/>
          </w:tcPr>
          <w:p w:rsidR="00B81289" w:rsidRPr="002341CA" w:rsidRDefault="00B81289" w:rsidP="00E85080">
            <w:pPr>
              <w:rPr>
                <w:ins w:id="632" w:author="Ericsson LM" w:date="2016-05-16T19:36:00Z"/>
              </w:rPr>
            </w:pPr>
          </w:p>
        </w:tc>
        <w:tc>
          <w:tcPr>
            <w:tcW w:w="501" w:type="dxa"/>
          </w:tcPr>
          <w:p w:rsidR="00B81289" w:rsidRPr="002341CA" w:rsidRDefault="00B81289" w:rsidP="00E85080">
            <w:pPr>
              <w:rPr>
                <w:ins w:id="633" w:author="Ericsson LM" w:date="2016-05-16T19:36:00Z"/>
              </w:rPr>
            </w:pPr>
          </w:p>
        </w:tc>
        <w:tc>
          <w:tcPr>
            <w:tcW w:w="850" w:type="dxa"/>
          </w:tcPr>
          <w:p w:rsidR="00B81289" w:rsidRPr="002341CA" w:rsidRDefault="00B81289" w:rsidP="00E85080">
            <w:pPr>
              <w:rPr>
                <w:ins w:id="634" w:author="Ericsson LM" w:date="2016-05-16T19:36:00Z"/>
              </w:rPr>
            </w:pPr>
          </w:p>
        </w:tc>
        <w:tc>
          <w:tcPr>
            <w:tcW w:w="2261" w:type="dxa"/>
          </w:tcPr>
          <w:p w:rsidR="00B81289" w:rsidRPr="002341CA" w:rsidRDefault="00B81289" w:rsidP="00E85080">
            <w:pPr>
              <w:pStyle w:val="TAC"/>
              <w:rPr>
                <w:ins w:id="635" w:author="Ericsson LM" w:date="2016-05-16T19:36:00Z"/>
              </w:rPr>
            </w:pPr>
          </w:p>
        </w:tc>
      </w:tr>
      <w:tr w:rsidR="00B81289" w:rsidRPr="002341CA" w:rsidTr="00E85080">
        <w:trPr>
          <w:cantSplit/>
          <w:jc w:val="center"/>
          <w:ins w:id="636" w:author="Ericsson LM" w:date="2016-05-16T19:36:00Z"/>
        </w:trPr>
        <w:tc>
          <w:tcPr>
            <w:tcW w:w="647" w:type="dxa"/>
          </w:tcPr>
          <w:p w:rsidR="00B81289" w:rsidRPr="002341CA" w:rsidRDefault="00B81289" w:rsidP="00E85080">
            <w:pPr>
              <w:rPr>
                <w:ins w:id="637" w:author="Ericsson LM" w:date="2016-05-16T19:36:00Z"/>
              </w:rPr>
            </w:pPr>
          </w:p>
        </w:tc>
        <w:tc>
          <w:tcPr>
            <w:tcW w:w="624" w:type="dxa"/>
          </w:tcPr>
          <w:p w:rsidR="00B81289" w:rsidRPr="002341CA" w:rsidRDefault="00B81289" w:rsidP="00E85080">
            <w:pPr>
              <w:rPr>
                <w:ins w:id="638" w:author="Ericsson LM" w:date="2016-05-16T19:36:00Z"/>
              </w:rPr>
            </w:pPr>
          </w:p>
        </w:tc>
        <w:tc>
          <w:tcPr>
            <w:tcW w:w="624" w:type="dxa"/>
          </w:tcPr>
          <w:p w:rsidR="00B81289" w:rsidRPr="002341CA" w:rsidRDefault="00B81289" w:rsidP="00E85080">
            <w:pPr>
              <w:rPr>
                <w:ins w:id="639" w:author="Ericsson LM" w:date="2016-05-16T19:36:00Z"/>
              </w:rPr>
            </w:pPr>
          </w:p>
        </w:tc>
        <w:tc>
          <w:tcPr>
            <w:tcW w:w="624" w:type="dxa"/>
            <w:tcBorders>
              <w:bottom w:val="single" w:sz="4" w:space="0" w:color="auto"/>
            </w:tcBorders>
          </w:tcPr>
          <w:p w:rsidR="00B81289" w:rsidRPr="002341CA" w:rsidRDefault="00B81289" w:rsidP="00E85080">
            <w:pPr>
              <w:pStyle w:val="TAC"/>
              <w:rPr>
                <w:ins w:id="640" w:author="Ericsson LM" w:date="2016-05-16T19:36:00Z"/>
              </w:rPr>
            </w:pPr>
            <w:ins w:id="641" w:author="Ericsson LM" w:date="2016-05-16T19:36:00Z">
              <w:r w:rsidRPr="002341CA">
                <w:t>2</w:t>
              </w:r>
            </w:ins>
          </w:p>
        </w:tc>
        <w:tc>
          <w:tcPr>
            <w:tcW w:w="624" w:type="dxa"/>
            <w:tcBorders>
              <w:bottom w:val="single" w:sz="4" w:space="0" w:color="auto"/>
            </w:tcBorders>
          </w:tcPr>
          <w:p w:rsidR="00B81289" w:rsidRPr="002341CA" w:rsidRDefault="00B81289" w:rsidP="00E85080">
            <w:pPr>
              <w:pStyle w:val="TAC"/>
              <w:rPr>
                <w:ins w:id="642" w:author="Ericsson LM" w:date="2016-05-16T19:36:00Z"/>
              </w:rPr>
            </w:pPr>
            <w:ins w:id="643" w:author="Ericsson LM" w:date="2016-05-16T19:36:00Z">
              <w:r w:rsidRPr="002341CA">
                <w:t>1</w:t>
              </w:r>
            </w:ins>
          </w:p>
        </w:tc>
        <w:tc>
          <w:tcPr>
            <w:tcW w:w="624" w:type="dxa"/>
            <w:gridSpan w:val="2"/>
          </w:tcPr>
          <w:p w:rsidR="00B81289" w:rsidRPr="002341CA" w:rsidRDefault="00B81289" w:rsidP="00E85080">
            <w:pPr>
              <w:rPr>
                <w:ins w:id="644" w:author="Ericsson LM" w:date="2016-05-16T19:36:00Z"/>
              </w:rPr>
            </w:pPr>
          </w:p>
        </w:tc>
        <w:tc>
          <w:tcPr>
            <w:tcW w:w="501" w:type="dxa"/>
          </w:tcPr>
          <w:p w:rsidR="00B81289" w:rsidRPr="002341CA" w:rsidRDefault="00B81289" w:rsidP="00E85080">
            <w:pPr>
              <w:rPr>
                <w:ins w:id="645" w:author="Ericsson LM" w:date="2016-05-16T19:36:00Z"/>
              </w:rPr>
            </w:pPr>
          </w:p>
        </w:tc>
        <w:tc>
          <w:tcPr>
            <w:tcW w:w="850" w:type="dxa"/>
          </w:tcPr>
          <w:p w:rsidR="00B81289" w:rsidRPr="002341CA" w:rsidRDefault="00B81289" w:rsidP="00E85080">
            <w:pPr>
              <w:rPr>
                <w:ins w:id="646" w:author="Ericsson LM" w:date="2016-05-16T19:36:00Z"/>
              </w:rPr>
            </w:pPr>
          </w:p>
        </w:tc>
        <w:tc>
          <w:tcPr>
            <w:tcW w:w="2261" w:type="dxa"/>
          </w:tcPr>
          <w:p w:rsidR="00B81289" w:rsidRPr="002341CA" w:rsidRDefault="00B81289" w:rsidP="00E85080">
            <w:pPr>
              <w:pStyle w:val="TAC"/>
              <w:rPr>
                <w:ins w:id="647" w:author="Ericsson LM" w:date="2016-05-16T19:36:00Z"/>
              </w:rPr>
            </w:pPr>
          </w:p>
        </w:tc>
      </w:tr>
      <w:tr w:rsidR="00B81289" w:rsidRPr="002341CA" w:rsidTr="00E85080">
        <w:trPr>
          <w:cantSplit/>
          <w:jc w:val="center"/>
          <w:ins w:id="648" w:author="Ericsson LM" w:date="2016-05-16T19:36:00Z"/>
        </w:trPr>
        <w:tc>
          <w:tcPr>
            <w:tcW w:w="647" w:type="dxa"/>
          </w:tcPr>
          <w:p w:rsidR="00B81289" w:rsidRPr="002341CA" w:rsidRDefault="00B81289" w:rsidP="00E85080">
            <w:pPr>
              <w:rPr>
                <w:ins w:id="649" w:author="Ericsson LM" w:date="2016-05-16T19:36:00Z"/>
              </w:rPr>
            </w:pPr>
          </w:p>
        </w:tc>
        <w:tc>
          <w:tcPr>
            <w:tcW w:w="624" w:type="dxa"/>
          </w:tcPr>
          <w:p w:rsidR="00B81289" w:rsidRPr="002341CA" w:rsidRDefault="00B81289" w:rsidP="00E85080">
            <w:pPr>
              <w:rPr>
                <w:ins w:id="650" w:author="Ericsson LM" w:date="2016-05-16T19:36:00Z"/>
              </w:rPr>
            </w:pPr>
          </w:p>
        </w:tc>
        <w:tc>
          <w:tcPr>
            <w:tcW w:w="624" w:type="dxa"/>
            <w:tcBorders>
              <w:right w:val="single" w:sz="4" w:space="0" w:color="auto"/>
            </w:tcBorders>
          </w:tcPr>
          <w:p w:rsidR="00B81289" w:rsidRPr="002341CA" w:rsidRDefault="00B81289" w:rsidP="00E85080">
            <w:pPr>
              <w:rPr>
                <w:ins w:id="651" w:author="Ericsson LM" w:date="2016-05-16T19:36:00Z"/>
              </w:rPr>
            </w:pPr>
          </w:p>
        </w:tc>
        <w:tc>
          <w:tcPr>
            <w:tcW w:w="624" w:type="dxa"/>
            <w:tcBorders>
              <w:top w:val="single" w:sz="4" w:space="0" w:color="auto"/>
              <w:left w:val="single" w:sz="4" w:space="0" w:color="auto"/>
              <w:bottom w:val="single" w:sz="4" w:space="0" w:color="auto"/>
              <w:right w:val="single" w:sz="4" w:space="0" w:color="auto"/>
            </w:tcBorders>
          </w:tcPr>
          <w:p w:rsidR="00B81289" w:rsidRPr="002341CA" w:rsidRDefault="00B81289" w:rsidP="00E85080">
            <w:pPr>
              <w:pStyle w:val="TAC"/>
              <w:rPr>
                <w:ins w:id="652" w:author="Ericsson LM" w:date="2016-05-16T19:36:00Z"/>
              </w:rPr>
            </w:pPr>
            <w:ins w:id="653" w:author="Ericsson LM" w:date="2016-05-16T19:36:00Z">
              <w:r w:rsidRPr="002341CA">
                <w:t>TI</w:t>
              </w:r>
            </w:ins>
          </w:p>
        </w:tc>
        <w:tc>
          <w:tcPr>
            <w:tcW w:w="624" w:type="dxa"/>
            <w:tcBorders>
              <w:top w:val="single" w:sz="4" w:space="0" w:color="auto"/>
              <w:left w:val="single" w:sz="4" w:space="0" w:color="auto"/>
              <w:bottom w:val="single" w:sz="4" w:space="0" w:color="auto"/>
              <w:right w:val="single" w:sz="4" w:space="0" w:color="auto"/>
            </w:tcBorders>
          </w:tcPr>
          <w:p w:rsidR="00B81289" w:rsidRPr="002341CA" w:rsidRDefault="00B81289" w:rsidP="00E85080">
            <w:pPr>
              <w:pStyle w:val="TAC"/>
              <w:rPr>
                <w:ins w:id="654" w:author="Ericsson LM" w:date="2016-05-16T19:36:00Z"/>
              </w:rPr>
            </w:pPr>
            <w:ins w:id="655" w:author="Ericsson LM" w:date="2016-05-16T19:36:00Z">
              <w:r w:rsidRPr="002341CA">
                <w:t>E</w:t>
              </w:r>
            </w:ins>
          </w:p>
        </w:tc>
        <w:tc>
          <w:tcPr>
            <w:tcW w:w="624" w:type="dxa"/>
            <w:gridSpan w:val="2"/>
            <w:tcBorders>
              <w:left w:val="single" w:sz="4" w:space="0" w:color="auto"/>
            </w:tcBorders>
          </w:tcPr>
          <w:p w:rsidR="00B81289" w:rsidRPr="002341CA" w:rsidRDefault="00B81289" w:rsidP="00E85080">
            <w:pPr>
              <w:rPr>
                <w:ins w:id="656" w:author="Ericsson LM" w:date="2016-05-16T19:36:00Z"/>
              </w:rPr>
            </w:pPr>
          </w:p>
        </w:tc>
        <w:tc>
          <w:tcPr>
            <w:tcW w:w="501" w:type="dxa"/>
          </w:tcPr>
          <w:p w:rsidR="00B81289" w:rsidRPr="002341CA" w:rsidRDefault="00B81289" w:rsidP="00E85080">
            <w:pPr>
              <w:rPr>
                <w:ins w:id="657" w:author="Ericsson LM" w:date="2016-05-16T19:36:00Z"/>
              </w:rPr>
            </w:pPr>
          </w:p>
        </w:tc>
        <w:tc>
          <w:tcPr>
            <w:tcW w:w="850" w:type="dxa"/>
          </w:tcPr>
          <w:p w:rsidR="00B81289" w:rsidRPr="002341CA" w:rsidRDefault="00B81289" w:rsidP="00E85080">
            <w:pPr>
              <w:rPr>
                <w:ins w:id="658" w:author="Ericsson LM" w:date="2016-05-16T19:36:00Z"/>
              </w:rPr>
            </w:pPr>
          </w:p>
        </w:tc>
        <w:tc>
          <w:tcPr>
            <w:tcW w:w="2261" w:type="dxa"/>
          </w:tcPr>
          <w:p w:rsidR="00B81289" w:rsidRPr="002341CA" w:rsidRDefault="00B81289" w:rsidP="00E85080">
            <w:pPr>
              <w:pStyle w:val="TAC"/>
              <w:rPr>
                <w:ins w:id="659" w:author="Ericsson LM" w:date="2016-05-16T19:36:00Z"/>
              </w:rPr>
            </w:pPr>
          </w:p>
        </w:tc>
      </w:tr>
      <w:tr w:rsidR="00B81289" w:rsidRPr="002341CA" w:rsidTr="00E85080">
        <w:trPr>
          <w:cantSplit/>
          <w:jc w:val="center"/>
          <w:ins w:id="660" w:author="Ericsson LM" w:date="2016-05-16T19:36:00Z"/>
        </w:trPr>
        <w:tc>
          <w:tcPr>
            <w:tcW w:w="647" w:type="dxa"/>
          </w:tcPr>
          <w:p w:rsidR="00B81289" w:rsidRPr="002341CA" w:rsidRDefault="00B81289" w:rsidP="00E85080">
            <w:pPr>
              <w:rPr>
                <w:ins w:id="661" w:author="Ericsson LM" w:date="2016-05-16T19:36:00Z"/>
              </w:rPr>
            </w:pPr>
          </w:p>
        </w:tc>
        <w:tc>
          <w:tcPr>
            <w:tcW w:w="624" w:type="dxa"/>
          </w:tcPr>
          <w:p w:rsidR="00B81289" w:rsidRPr="002341CA" w:rsidRDefault="00B81289" w:rsidP="00E85080">
            <w:pPr>
              <w:rPr>
                <w:ins w:id="662" w:author="Ericsson LM" w:date="2016-05-16T19:36:00Z"/>
              </w:rPr>
            </w:pPr>
          </w:p>
        </w:tc>
        <w:tc>
          <w:tcPr>
            <w:tcW w:w="624" w:type="dxa"/>
          </w:tcPr>
          <w:p w:rsidR="00B81289" w:rsidRPr="002341CA" w:rsidRDefault="00B81289" w:rsidP="00E85080">
            <w:pPr>
              <w:rPr>
                <w:ins w:id="663" w:author="Ericsson LM" w:date="2016-05-16T19:36:00Z"/>
              </w:rPr>
            </w:pPr>
          </w:p>
        </w:tc>
        <w:tc>
          <w:tcPr>
            <w:tcW w:w="624" w:type="dxa"/>
            <w:tcBorders>
              <w:top w:val="single" w:sz="4" w:space="0" w:color="auto"/>
            </w:tcBorders>
          </w:tcPr>
          <w:p w:rsidR="00B81289" w:rsidRPr="002341CA" w:rsidRDefault="00B81289" w:rsidP="00E85080">
            <w:pPr>
              <w:rPr>
                <w:ins w:id="664" w:author="Ericsson LM" w:date="2016-05-16T19:36:00Z"/>
              </w:rPr>
            </w:pPr>
          </w:p>
        </w:tc>
        <w:tc>
          <w:tcPr>
            <w:tcW w:w="624" w:type="dxa"/>
            <w:tcBorders>
              <w:top w:val="single" w:sz="4" w:space="0" w:color="auto"/>
            </w:tcBorders>
          </w:tcPr>
          <w:p w:rsidR="00B81289" w:rsidRPr="002341CA" w:rsidRDefault="00B81289" w:rsidP="00E85080">
            <w:pPr>
              <w:rPr>
                <w:ins w:id="665" w:author="Ericsson LM" w:date="2016-05-16T19:36:00Z"/>
              </w:rPr>
            </w:pPr>
          </w:p>
        </w:tc>
        <w:tc>
          <w:tcPr>
            <w:tcW w:w="624" w:type="dxa"/>
            <w:gridSpan w:val="2"/>
          </w:tcPr>
          <w:p w:rsidR="00B81289" w:rsidRPr="002341CA" w:rsidRDefault="00B81289" w:rsidP="00E85080">
            <w:pPr>
              <w:rPr>
                <w:ins w:id="666" w:author="Ericsson LM" w:date="2016-05-16T19:36:00Z"/>
              </w:rPr>
            </w:pPr>
          </w:p>
        </w:tc>
        <w:tc>
          <w:tcPr>
            <w:tcW w:w="501" w:type="dxa"/>
          </w:tcPr>
          <w:p w:rsidR="00B81289" w:rsidRPr="002341CA" w:rsidRDefault="00B81289" w:rsidP="00E85080">
            <w:pPr>
              <w:rPr>
                <w:ins w:id="667" w:author="Ericsson LM" w:date="2016-05-16T19:36:00Z"/>
              </w:rPr>
            </w:pPr>
          </w:p>
        </w:tc>
        <w:tc>
          <w:tcPr>
            <w:tcW w:w="850" w:type="dxa"/>
          </w:tcPr>
          <w:p w:rsidR="00B81289" w:rsidRPr="002341CA" w:rsidRDefault="00B81289" w:rsidP="00E85080">
            <w:pPr>
              <w:rPr>
                <w:ins w:id="668" w:author="Ericsson LM" w:date="2016-05-16T19:36:00Z"/>
              </w:rPr>
            </w:pPr>
          </w:p>
        </w:tc>
        <w:tc>
          <w:tcPr>
            <w:tcW w:w="2261" w:type="dxa"/>
          </w:tcPr>
          <w:p w:rsidR="00B81289" w:rsidRPr="002341CA" w:rsidRDefault="00B81289" w:rsidP="00E85080">
            <w:pPr>
              <w:pStyle w:val="TAC"/>
              <w:rPr>
                <w:ins w:id="669" w:author="Ericsson LM" w:date="2016-05-16T19:36:00Z"/>
              </w:rPr>
            </w:pPr>
          </w:p>
        </w:tc>
      </w:tr>
      <w:tr w:rsidR="00B81289" w:rsidRPr="002341CA" w:rsidTr="00E85080">
        <w:trPr>
          <w:cantSplit/>
          <w:jc w:val="center"/>
          <w:ins w:id="670" w:author="Ericsson LM" w:date="2016-05-16T19:36:00Z"/>
        </w:trPr>
        <w:tc>
          <w:tcPr>
            <w:tcW w:w="647" w:type="dxa"/>
          </w:tcPr>
          <w:p w:rsidR="00B81289" w:rsidRPr="002341CA" w:rsidRDefault="00B81289" w:rsidP="00E85080">
            <w:pPr>
              <w:rPr>
                <w:ins w:id="671" w:author="Ericsson LM" w:date="2016-05-16T19:36:00Z"/>
              </w:rPr>
            </w:pPr>
          </w:p>
        </w:tc>
        <w:tc>
          <w:tcPr>
            <w:tcW w:w="624" w:type="dxa"/>
          </w:tcPr>
          <w:p w:rsidR="00B81289" w:rsidRPr="002341CA" w:rsidRDefault="00B81289" w:rsidP="00E85080">
            <w:pPr>
              <w:rPr>
                <w:ins w:id="672" w:author="Ericsson LM" w:date="2016-05-16T19:36:00Z"/>
              </w:rPr>
            </w:pPr>
          </w:p>
        </w:tc>
        <w:tc>
          <w:tcPr>
            <w:tcW w:w="624" w:type="dxa"/>
          </w:tcPr>
          <w:p w:rsidR="00B81289" w:rsidRPr="002341CA" w:rsidRDefault="00B81289" w:rsidP="00E85080">
            <w:pPr>
              <w:rPr>
                <w:ins w:id="673" w:author="Ericsson LM" w:date="2016-05-16T19:36:00Z"/>
              </w:rPr>
            </w:pPr>
          </w:p>
        </w:tc>
        <w:tc>
          <w:tcPr>
            <w:tcW w:w="624" w:type="dxa"/>
          </w:tcPr>
          <w:p w:rsidR="00B81289" w:rsidRPr="002341CA" w:rsidRDefault="00B81289" w:rsidP="00E85080">
            <w:pPr>
              <w:rPr>
                <w:ins w:id="674" w:author="Ericsson LM" w:date="2016-05-16T19:36:00Z"/>
              </w:rPr>
            </w:pPr>
          </w:p>
        </w:tc>
        <w:tc>
          <w:tcPr>
            <w:tcW w:w="624" w:type="dxa"/>
          </w:tcPr>
          <w:p w:rsidR="00B81289" w:rsidRPr="002341CA" w:rsidRDefault="00B81289" w:rsidP="00E85080">
            <w:pPr>
              <w:rPr>
                <w:ins w:id="675" w:author="Ericsson LM" w:date="2016-05-16T19:36:00Z"/>
              </w:rPr>
            </w:pPr>
          </w:p>
        </w:tc>
        <w:tc>
          <w:tcPr>
            <w:tcW w:w="624" w:type="dxa"/>
            <w:gridSpan w:val="2"/>
          </w:tcPr>
          <w:p w:rsidR="00B81289" w:rsidRPr="002341CA" w:rsidRDefault="00B81289" w:rsidP="00E85080">
            <w:pPr>
              <w:rPr>
                <w:ins w:id="676" w:author="Ericsson LM" w:date="2016-05-16T19:36:00Z"/>
              </w:rPr>
            </w:pPr>
          </w:p>
        </w:tc>
        <w:tc>
          <w:tcPr>
            <w:tcW w:w="501" w:type="dxa"/>
          </w:tcPr>
          <w:p w:rsidR="00B81289" w:rsidRPr="002341CA" w:rsidRDefault="00B81289" w:rsidP="00E85080">
            <w:pPr>
              <w:rPr>
                <w:ins w:id="677" w:author="Ericsson LM" w:date="2016-05-16T19:36:00Z"/>
              </w:rPr>
            </w:pPr>
          </w:p>
        </w:tc>
        <w:tc>
          <w:tcPr>
            <w:tcW w:w="850" w:type="dxa"/>
          </w:tcPr>
          <w:p w:rsidR="00B81289" w:rsidRPr="002341CA" w:rsidRDefault="00B81289" w:rsidP="00E85080">
            <w:pPr>
              <w:rPr>
                <w:ins w:id="678" w:author="Ericsson LM" w:date="2016-05-16T19:36:00Z"/>
              </w:rPr>
            </w:pPr>
          </w:p>
        </w:tc>
        <w:tc>
          <w:tcPr>
            <w:tcW w:w="2261" w:type="dxa"/>
          </w:tcPr>
          <w:p w:rsidR="00B81289" w:rsidRPr="002341CA" w:rsidRDefault="00B81289" w:rsidP="00E85080">
            <w:pPr>
              <w:pStyle w:val="TAC"/>
              <w:rPr>
                <w:ins w:id="679" w:author="Ericsson LM" w:date="2016-05-16T19:36:00Z"/>
              </w:rPr>
            </w:pPr>
          </w:p>
        </w:tc>
      </w:tr>
      <w:tr w:rsidR="00B81289" w:rsidRPr="002341CA" w:rsidTr="00E85080">
        <w:trPr>
          <w:cantSplit/>
          <w:jc w:val="center"/>
          <w:ins w:id="680" w:author="Ericsson LM" w:date="2016-05-16T19:36:00Z"/>
        </w:trPr>
        <w:tc>
          <w:tcPr>
            <w:tcW w:w="5118" w:type="dxa"/>
            <w:gridSpan w:val="9"/>
          </w:tcPr>
          <w:p w:rsidR="00B81289" w:rsidRPr="002341CA" w:rsidRDefault="00B81289" w:rsidP="00E85080">
            <w:pPr>
              <w:pStyle w:val="TAC"/>
              <w:rPr>
                <w:ins w:id="681" w:author="Ericsson LM" w:date="2016-05-16T19:36:00Z"/>
              </w:rPr>
            </w:pPr>
            <w:ins w:id="682" w:author="Ericsson LM" w:date="2016-05-16T19:36:00Z">
              <w:r w:rsidRPr="002341CA">
                <w:t>Bit</w:t>
              </w:r>
            </w:ins>
          </w:p>
        </w:tc>
        <w:tc>
          <w:tcPr>
            <w:tcW w:w="2261" w:type="dxa"/>
          </w:tcPr>
          <w:p w:rsidR="00B81289" w:rsidRPr="002341CA" w:rsidRDefault="00B81289" w:rsidP="00E85080">
            <w:pPr>
              <w:pStyle w:val="TAC"/>
              <w:rPr>
                <w:ins w:id="683" w:author="Ericsson LM" w:date="2016-05-16T19:36:00Z"/>
              </w:rPr>
            </w:pPr>
          </w:p>
        </w:tc>
      </w:tr>
      <w:tr w:rsidR="00B81289" w:rsidRPr="002341CA" w:rsidTr="00E85080">
        <w:trPr>
          <w:cantSplit/>
          <w:jc w:val="center"/>
          <w:ins w:id="684" w:author="Ericsson LM" w:date="2016-05-16T19:36:00Z"/>
        </w:trPr>
        <w:tc>
          <w:tcPr>
            <w:tcW w:w="647" w:type="dxa"/>
          </w:tcPr>
          <w:p w:rsidR="00B81289" w:rsidRPr="002341CA" w:rsidRDefault="00B81289" w:rsidP="00E85080">
            <w:pPr>
              <w:pStyle w:val="TAC"/>
              <w:rPr>
                <w:ins w:id="685" w:author="Ericsson LM" w:date="2016-05-16T19:36:00Z"/>
              </w:rPr>
            </w:pPr>
            <w:ins w:id="686" w:author="Ericsson LM" w:date="2016-05-16T19:36:00Z">
              <w:r w:rsidRPr="002341CA">
                <w:t>8</w:t>
              </w:r>
            </w:ins>
          </w:p>
        </w:tc>
        <w:tc>
          <w:tcPr>
            <w:tcW w:w="624" w:type="dxa"/>
          </w:tcPr>
          <w:p w:rsidR="00B81289" w:rsidRPr="002341CA" w:rsidRDefault="00B81289" w:rsidP="00E85080">
            <w:pPr>
              <w:pStyle w:val="TAC"/>
              <w:rPr>
                <w:ins w:id="687" w:author="Ericsson LM" w:date="2016-05-16T19:36:00Z"/>
              </w:rPr>
            </w:pPr>
            <w:ins w:id="688" w:author="Ericsson LM" w:date="2016-05-16T19:36:00Z">
              <w:r w:rsidRPr="002341CA">
                <w:t>7</w:t>
              </w:r>
            </w:ins>
          </w:p>
        </w:tc>
        <w:tc>
          <w:tcPr>
            <w:tcW w:w="624" w:type="dxa"/>
          </w:tcPr>
          <w:p w:rsidR="00B81289" w:rsidRPr="002341CA" w:rsidRDefault="00B81289" w:rsidP="00E85080">
            <w:pPr>
              <w:pStyle w:val="TAC"/>
              <w:rPr>
                <w:ins w:id="689" w:author="Ericsson LM" w:date="2016-05-16T19:36:00Z"/>
              </w:rPr>
            </w:pPr>
            <w:ins w:id="690" w:author="Ericsson LM" w:date="2016-05-16T19:36:00Z">
              <w:r w:rsidRPr="002341CA">
                <w:t>6</w:t>
              </w:r>
            </w:ins>
          </w:p>
        </w:tc>
        <w:tc>
          <w:tcPr>
            <w:tcW w:w="624" w:type="dxa"/>
          </w:tcPr>
          <w:p w:rsidR="00B81289" w:rsidRPr="002341CA" w:rsidRDefault="00B81289" w:rsidP="00E85080">
            <w:pPr>
              <w:pStyle w:val="TAC"/>
              <w:rPr>
                <w:ins w:id="691" w:author="Ericsson LM" w:date="2016-05-16T19:36:00Z"/>
              </w:rPr>
            </w:pPr>
            <w:ins w:id="692" w:author="Ericsson LM" w:date="2016-05-16T19:36:00Z">
              <w:r w:rsidRPr="002341CA">
                <w:t>5</w:t>
              </w:r>
            </w:ins>
          </w:p>
        </w:tc>
        <w:tc>
          <w:tcPr>
            <w:tcW w:w="624" w:type="dxa"/>
          </w:tcPr>
          <w:p w:rsidR="00B81289" w:rsidRPr="002341CA" w:rsidRDefault="00B81289" w:rsidP="00E85080">
            <w:pPr>
              <w:pStyle w:val="TAC"/>
              <w:rPr>
                <w:ins w:id="693" w:author="Ericsson LM" w:date="2016-05-16T19:36:00Z"/>
              </w:rPr>
            </w:pPr>
            <w:ins w:id="694" w:author="Ericsson LM" w:date="2016-05-16T19:36:00Z">
              <w:r w:rsidRPr="002341CA">
                <w:t>4</w:t>
              </w:r>
            </w:ins>
          </w:p>
        </w:tc>
        <w:tc>
          <w:tcPr>
            <w:tcW w:w="624" w:type="dxa"/>
            <w:gridSpan w:val="2"/>
          </w:tcPr>
          <w:p w:rsidR="00B81289" w:rsidRPr="002341CA" w:rsidRDefault="00B81289" w:rsidP="00E85080">
            <w:pPr>
              <w:pStyle w:val="TAC"/>
              <w:rPr>
                <w:ins w:id="695" w:author="Ericsson LM" w:date="2016-05-16T19:36:00Z"/>
              </w:rPr>
            </w:pPr>
            <w:ins w:id="696" w:author="Ericsson LM" w:date="2016-05-16T19:36:00Z">
              <w:r w:rsidRPr="002341CA">
                <w:t>3</w:t>
              </w:r>
            </w:ins>
          </w:p>
        </w:tc>
        <w:tc>
          <w:tcPr>
            <w:tcW w:w="501" w:type="dxa"/>
          </w:tcPr>
          <w:p w:rsidR="00B81289" w:rsidRPr="002341CA" w:rsidRDefault="00B81289" w:rsidP="00E85080">
            <w:pPr>
              <w:pStyle w:val="TAC"/>
              <w:rPr>
                <w:ins w:id="697" w:author="Ericsson LM" w:date="2016-05-16T19:36:00Z"/>
              </w:rPr>
            </w:pPr>
            <w:ins w:id="698" w:author="Ericsson LM" w:date="2016-05-16T19:36:00Z">
              <w:r w:rsidRPr="002341CA">
                <w:t>2</w:t>
              </w:r>
            </w:ins>
          </w:p>
        </w:tc>
        <w:tc>
          <w:tcPr>
            <w:tcW w:w="850" w:type="dxa"/>
          </w:tcPr>
          <w:p w:rsidR="00B81289" w:rsidRPr="002341CA" w:rsidRDefault="00B81289" w:rsidP="00E85080">
            <w:pPr>
              <w:pStyle w:val="TAC"/>
              <w:rPr>
                <w:ins w:id="699" w:author="Ericsson LM" w:date="2016-05-16T19:36:00Z"/>
              </w:rPr>
            </w:pPr>
            <w:ins w:id="700" w:author="Ericsson LM" w:date="2016-05-16T19:36:00Z">
              <w:r w:rsidRPr="002341CA">
                <w:t>1</w:t>
              </w:r>
            </w:ins>
          </w:p>
        </w:tc>
        <w:tc>
          <w:tcPr>
            <w:tcW w:w="2261" w:type="dxa"/>
          </w:tcPr>
          <w:p w:rsidR="00B81289" w:rsidRPr="002341CA" w:rsidRDefault="00B81289" w:rsidP="00E85080">
            <w:pPr>
              <w:pStyle w:val="TAC"/>
              <w:rPr>
                <w:ins w:id="701" w:author="Ericsson LM" w:date="2016-05-16T19:36:00Z"/>
              </w:rPr>
            </w:pPr>
          </w:p>
        </w:tc>
      </w:tr>
      <w:tr w:rsidR="00B81289" w:rsidRPr="002341CA" w:rsidTr="00E85080">
        <w:trPr>
          <w:cantSplit/>
          <w:jc w:val="center"/>
          <w:ins w:id="702" w:author="Ericsson LM" w:date="2016-05-16T19:36:00Z"/>
        </w:trPr>
        <w:tc>
          <w:tcPr>
            <w:tcW w:w="3767" w:type="dxa"/>
            <w:gridSpan w:val="7"/>
            <w:tcBorders>
              <w:top w:val="single" w:sz="6" w:space="0" w:color="auto"/>
              <w:left w:val="single" w:sz="6" w:space="0" w:color="auto"/>
            </w:tcBorders>
          </w:tcPr>
          <w:p w:rsidR="00B81289" w:rsidRPr="002341CA" w:rsidRDefault="00B81289" w:rsidP="00E85080">
            <w:pPr>
              <w:pStyle w:val="TAC"/>
              <w:rPr>
                <w:ins w:id="703" w:author="Ericsson LM" w:date="2016-05-16T19:36:00Z"/>
              </w:rPr>
            </w:pPr>
            <w:ins w:id="704" w:author="Ericsson LM" w:date="2016-05-16T19:36:00Z">
              <w:r w:rsidRPr="002341CA">
                <w:t>Length indicator</w:t>
              </w:r>
            </w:ins>
          </w:p>
        </w:tc>
        <w:tc>
          <w:tcPr>
            <w:tcW w:w="501" w:type="dxa"/>
            <w:tcBorders>
              <w:top w:val="single" w:sz="6" w:space="0" w:color="auto"/>
              <w:right w:val="single" w:sz="6" w:space="0" w:color="auto"/>
            </w:tcBorders>
          </w:tcPr>
          <w:p w:rsidR="00B81289" w:rsidRPr="002341CA" w:rsidRDefault="00B81289" w:rsidP="00E85080">
            <w:pPr>
              <w:rPr>
                <w:ins w:id="705" w:author="Ericsson LM" w:date="2016-05-16T19:36:00Z"/>
              </w:rPr>
            </w:pPr>
          </w:p>
        </w:tc>
        <w:tc>
          <w:tcPr>
            <w:tcW w:w="850" w:type="dxa"/>
            <w:tcBorders>
              <w:top w:val="single" w:sz="6" w:space="0" w:color="auto"/>
              <w:left w:val="single" w:sz="6" w:space="0" w:color="auto"/>
            </w:tcBorders>
          </w:tcPr>
          <w:p w:rsidR="00B81289" w:rsidRPr="002341CA" w:rsidRDefault="00B81289" w:rsidP="00E85080">
            <w:pPr>
              <w:pStyle w:val="TAC"/>
              <w:rPr>
                <w:ins w:id="706" w:author="Ericsson LM" w:date="2016-05-16T19:36:00Z"/>
              </w:rPr>
            </w:pPr>
            <w:ins w:id="707" w:author="Ericsson LM" w:date="2016-05-16T19:36:00Z">
              <w:r w:rsidRPr="002341CA">
                <w:t>E</w:t>
              </w:r>
            </w:ins>
          </w:p>
        </w:tc>
        <w:tc>
          <w:tcPr>
            <w:tcW w:w="2261" w:type="dxa"/>
            <w:tcBorders>
              <w:left w:val="single" w:sz="4" w:space="0" w:color="auto"/>
            </w:tcBorders>
          </w:tcPr>
          <w:p w:rsidR="00B81289" w:rsidRPr="002341CA" w:rsidRDefault="00B81289" w:rsidP="00E85080">
            <w:pPr>
              <w:pStyle w:val="TAC"/>
              <w:rPr>
                <w:ins w:id="708" w:author="Ericsson LM" w:date="2016-05-16T19:36:00Z"/>
              </w:rPr>
            </w:pPr>
            <w:ins w:id="709" w:author="Ericsson LM" w:date="2016-05-16T19:36:00Z">
              <w:r w:rsidRPr="002341CA">
                <w:t>Octet 1 (note 1) (optional)</w:t>
              </w:r>
            </w:ins>
          </w:p>
        </w:tc>
      </w:tr>
      <w:tr w:rsidR="00B81289" w:rsidRPr="002341CA" w:rsidTr="00E85080">
        <w:trPr>
          <w:cantSplit/>
          <w:jc w:val="center"/>
          <w:ins w:id="710" w:author="Ericsson LM" w:date="2016-05-16T19:36:00Z"/>
        </w:trPr>
        <w:tc>
          <w:tcPr>
            <w:tcW w:w="3198" w:type="dxa"/>
            <w:gridSpan w:val="6"/>
            <w:tcBorders>
              <w:top w:val="single" w:sz="6" w:space="0" w:color="auto"/>
              <w:left w:val="single" w:sz="6" w:space="0" w:color="auto"/>
            </w:tcBorders>
          </w:tcPr>
          <w:p w:rsidR="00B81289" w:rsidRPr="002341CA" w:rsidRDefault="00B81289" w:rsidP="00E85080">
            <w:pPr>
              <w:pStyle w:val="TAC"/>
              <w:rPr>
                <w:ins w:id="711" w:author="Ericsson LM" w:date="2016-05-16T19:36:00Z"/>
              </w:rPr>
            </w:pPr>
            <w:ins w:id="712" w:author="Ericsson LM" w:date="2016-05-16T19:36:00Z">
              <w:r w:rsidRPr="002341CA">
                <w:t>spare</w:t>
              </w:r>
            </w:ins>
          </w:p>
        </w:tc>
        <w:tc>
          <w:tcPr>
            <w:tcW w:w="1920" w:type="dxa"/>
            <w:gridSpan w:val="3"/>
            <w:tcBorders>
              <w:top w:val="single" w:sz="6" w:space="0" w:color="auto"/>
              <w:left w:val="single" w:sz="6" w:space="0" w:color="auto"/>
            </w:tcBorders>
          </w:tcPr>
          <w:p w:rsidR="00B81289" w:rsidRPr="002341CA" w:rsidRDefault="00B81289" w:rsidP="00E85080">
            <w:pPr>
              <w:pStyle w:val="TAC"/>
              <w:rPr>
                <w:ins w:id="713" w:author="Ericsson LM" w:date="2016-05-16T19:36:00Z"/>
              </w:rPr>
            </w:pPr>
            <w:ins w:id="714" w:author="Ericsson LM" w:date="2016-05-16T19:36:00Z">
              <w:r w:rsidRPr="002341CA">
                <w:t>Selected PLMN Index</w:t>
              </w:r>
            </w:ins>
          </w:p>
        </w:tc>
        <w:tc>
          <w:tcPr>
            <w:tcW w:w="2261" w:type="dxa"/>
            <w:tcBorders>
              <w:left w:val="single" w:sz="4" w:space="0" w:color="auto"/>
            </w:tcBorders>
          </w:tcPr>
          <w:p w:rsidR="00B81289" w:rsidRPr="002341CA" w:rsidRDefault="00B81289" w:rsidP="00E85080">
            <w:pPr>
              <w:pStyle w:val="TAC"/>
              <w:rPr>
                <w:ins w:id="715" w:author="Ericsson LM" w:date="2016-05-16T19:36:00Z"/>
              </w:rPr>
            </w:pPr>
            <w:ins w:id="716" w:author="Ericsson LM" w:date="2016-05-16T19:36:00Z">
              <w:r w:rsidRPr="002341CA">
                <w:t>Octet 2 (note 3) (optional)</w:t>
              </w:r>
            </w:ins>
          </w:p>
        </w:tc>
      </w:tr>
      <w:tr w:rsidR="00B81289" w:rsidRPr="002341CA" w:rsidTr="00E85080">
        <w:trPr>
          <w:cantSplit/>
          <w:jc w:val="center"/>
          <w:ins w:id="717" w:author="Ericsson LM" w:date="2016-05-16T19:36:00Z"/>
        </w:trPr>
        <w:tc>
          <w:tcPr>
            <w:tcW w:w="5118" w:type="dxa"/>
            <w:gridSpan w:val="9"/>
            <w:tcBorders>
              <w:top w:val="single" w:sz="6" w:space="0" w:color="auto"/>
              <w:left w:val="single" w:sz="6" w:space="0" w:color="auto"/>
              <w:right w:val="single" w:sz="6" w:space="0" w:color="auto"/>
            </w:tcBorders>
          </w:tcPr>
          <w:p w:rsidR="00B81289" w:rsidRPr="002341CA" w:rsidRDefault="00B81289" w:rsidP="00E85080">
            <w:pPr>
              <w:pStyle w:val="TAC"/>
              <w:rPr>
                <w:ins w:id="718" w:author="Ericsson LM" w:date="2016-05-16T19:36:00Z"/>
              </w:rPr>
            </w:pPr>
            <w:ins w:id="719" w:author="Ericsson LM" w:date="2016-05-16T19:36:00Z">
              <w:r w:rsidRPr="002341CA">
                <w:t>.</w:t>
              </w:r>
              <w:r w:rsidRPr="002341CA">
                <w:br/>
                <w:t>.</w:t>
              </w:r>
              <w:r w:rsidRPr="002341CA">
                <w:br/>
                <w:t>.</w:t>
              </w:r>
            </w:ins>
          </w:p>
        </w:tc>
        <w:tc>
          <w:tcPr>
            <w:tcW w:w="2261" w:type="dxa"/>
          </w:tcPr>
          <w:p w:rsidR="00B81289" w:rsidRPr="002341CA" w:rsidRDefault="00B81289" w:rsidP="00E85080">
            <w:pPr>
              <w:pStyle w:val="TAC"/>
              <w:rPr>
                <w:ins w:id="720" w:author="Ericsson LM" w:date="2016-05-16T19:36:00Z"/>
              </w:rPr>
            </w:pPr>
            <w:ins w:id="721" w:author="Ericsson LM" w:date="2016-05-16T19:36:00Z">
              <w:r w:rsidRPr="002341CA">
                <w:t>.</w:t>
              </w:r>
            </w:ins>
          </w:p>
          <w:p w:rsidR="00B81289" w:rsidRPr="002341CA" w:rsidRDefault="00B81289" w:rsidP="00E85080">
            <w:pPr>
              <w:pStyle w:val="TAC"/>
              <w:rPr>
                <w:ins w:id="722" w:author="Ericsson LM" w:date="2016-05-16T19:36:00Z"/>
              </w:rPr>
            </w:pPr>
            <w:ins w:id="723" w:author="Ericsson LM" w:date="2016-05-16T19:36:00Z">
              <w:r w:rsidRPr="002341CA">
                <w:t>.</w:t>
              </w:r>
            </w:ins>
          </w:p>
          <w:p w:rsidR="00B81289" w:rsidRPr="002341CA" w:rsidRDefault="00B81289" w:rsidP="00E85080">
            <w:pPr>
              <w:pStyle w:val="TAC"/>
              <w:rPr>
                <w:ins w:id="724" w:author="Ericsson LM" w:date="2016-05-16T19:36:00Z"/>
              </w:rPr>
            </w:pPr>
            <w:ins w:id="725" w:author="Ericsson LM" w:date="2016-05-16T19:36:00Z">
              <w:r w:rsidRPr="002341CA">
                <w:t>.</w:t>
              </w:r>
            </w:ins>
          </w:p>
        </w:tc>
      </w:tr>
      <w:tr w:rsidR="00B81289" w:rsidRPr="002341CA" w:rsidTr="00E85080">
        <w:trPr>
          <w:cantSplit/>
          <w:jc w:val="center"/>
          <w:ins w:id="726" w:author="Ericsson LM" w:date="2016-05-16T19:36:00Z"/>
        </w:trPr>
        <w:tc>
          <w:tcPr>
            <w:tcW w:w="3767" w:type="dxa"/>
            <w:gridSpan w:val="7"/>
            <w:tcBorders>
              <w:top w:val="single" w:sz="6" w:space="0" w:color="auto"/>
              <w:left w:val="single" w:sz="6" w:space="0" w:color="auto"/>
              <w:bottom w:val="single" w:sz="6" w:space="0" w:color="auto"/>
            </w:tcBorders>
          </w:tcPr>
          <w:p w:rsidR="00B81289" w:rsidRPr="002341CA" w:rsidRDefault="00B81289" w:rsidP="00E85080">
            <w:pPr>
              <w:pStyle w:val="TAC"/>
              <w:rPr>
                <w:ins w:id="727" w:author="Ericsson LM" w:date="2016-05-16T19:36:00Z"/>
              </w:rPr>
            </w:pPr>
            <w:ins w:id="728" w:author="Ericsson LM" w:date="2016-05-16T19:36:00Z">
              <w:r w:rsidRPr="002341CA">
                <w:t>Length indicator</w:t>
              </w:r>
            </w:ins>
          </w:p>
        </w:tc>
        <w:tc>
          <w:tcPr>
            <w:tcW w:w="501" w:type="dxa"/>
            <w:tcBorders>
              <w:top w:val="single" w:sz="6" w:space="0" w:color="auto"/>
              <w:bottom w:val="single" w:sz="6" w:space="0" w:color="auto"/>
              <w:right w:val="single" w:sz="6" w:space="0" w:color="auto"/>
            </w:tcBorders>
          </w:tcPr>
          <w:p w:rsidR="00B81289" w:rsidRPr="002341CA" w:rsidRDefault="00B81289" w:rsidP="00E85080">
            <w:pPr>
              <w:rPr>
                <w:ins w:id="729" w:author="Ericsson LM" w:date="2016-05-16T19:36:00Z"/>
              </w:rPr>
            </w:pPr>
          </w:p>
        </w:tc>
        <w:tc>
          <w:tcPr>
            <w:tcW w:w="850" w:type="dxa"/>
            <w:tcBorders>
              <w:top w:val="single" w:sz="6" w:space="0" w:color="auto"/>
              <w:left w:val="single" w:sz="6" w:space="0" w:color="auto"/>
              <w:bottom w:val="single" w:sz="6" w:space="0" w:color="auto"/>
              <w:right w:val="single" w:sz="6" w:space="0" w:color="auto"/>
            </w:tcBorders>
          </w:tcPr>
          <w:p w:rsidR="00B81289" w:rsidRPr="002341CA" w:rsidRDefault="00B81289" w:rsidP="00E85080">
            <w:pPr>
              <w:pStyle w:val="TAC"/>
              <w:rPr>
                <w:ins w:id="730" w:author="Ericsson LM" w:date="2016-05-16T19:36:00Z"/>
              </w:rPr>
            </w:pPr>
            <w:ins w:id="731" w:author="Ericsson LM" w:date="2016-05-16T19:36:00Z">
              <w:r w:rsidRPr="002341CA">
                <w:t>E</w:t>
              </w:r>
            </w:ins>
          </w:p>
        </w:tc>
        <w:tc>
          <w:tcPr>
            <w:tcW w:w="2261" w:type="dxa"/>
            <w:tcBorders>
              <w:left w:val="single" w:sz="6" w:space="0" w:color="auto"/>
            </w:tcBorders>
          </w:tcPr>
          <w:p w:rsidR="00B81289" w:rsidRPr="002341CA" w:rsidRDefault="00B81289" w:rsidP="00E85080">
            <w:pPr>
              <w:pStyle w:val="TAC"/>
              <w:rPr>
                <w:ins w:id="732" w:author="Ericsson LM" w:date="2016-05-16T19:36:00Z"/>
              </w:rPr>
            </w:pPr>
            <w:ins w:id="733" w:author="Ericsson LM" w:date="2016-05-16T19:36:00Z">
              <w:r w:rsidRPr="002341CA">
                <w:t>Octet M (optional)</w:t>
              </w:r>
            </w:ins>
          </w:p>
        </w:tc>
      </w:tr>
      <w:tr w:rsidR="00B81289" w:rsidRPr="002341CA" w:rsidTr="00E85080">
        <w:trPr>
          <w:cantSplit/>
          <w:jc w:val="center"/>
          <w:ins w:id="734" w:author="Ericsson LM" w:date="2016-05-16T19:36:00Z"/>
        </w:trPr>
        <w:tc>
          <w:tcPr>
            <w:tcW w:w="647" w:type="dxa"/>
            <w:tcBorders>
              <w:left w:val="single" w:sz="6" w:space="0" w:color="auto"/>
            </w:tcBorders>
          </w:tcPr>
          <w:p w:rsidR="00B81289" w:rsidRPr="002341CA" w:rsidRDefault="00B81289" w:rsidP="00E85080">
            <w:pPr>
              <w:rPr>
                <w:ins w:id="735" w:author="Ericsson LM" w:date="2016-05-16T19:36:00Z"/>
              </w:rPr>
            </w:pPr>
          </w:p>
        </w:tc>
        <w:tc>
          <w:tcPr>
            <w:tcW w:w="624" w:type="dxa"/>
          </w:tcPr>
          <w:p w:rsidR="00B81289" w:rsidRPr="002341CA" w:rsidRDefault="00B81289" w:rsidP="00E85080">
            <w:pPr>
              <w:rPr>
                <w:ins w:id="736" w:author="Ericsson LM" w:date="2016-05-16T19:36:00Z"/>
              </w:rPr>
            </w:pPr>
          </w:p>
        </w:tc>
        <w:tc>
          <w:tcPr>
            <w:tcW w:w="624" w:type="dxa"/>
          </w:tcPr>
          <w:p w:rsidR="00B81289" w:rsidRPr="002341CA" w:rsidRDefault="00B81289" w:rsidP="00E85080">
            <w:pPr>
              <w:rPr>
                <w:ins w:id="737" w:author="Ericsson LM" w:date="2016-05-16T19:36:00Z"/>
              </w:rPr>
            </w:pPr>
          </w:p>
        </w:tc>
        <w:tc>
          <w:tcPr>
            <w:tcW w:w="624" w:type="dxa"/>
          </w:tcPr>
          <w:p w:rsidR="00B81289" w:rsidRPr="002341CA" w:rsidRDefault="00B81289" w:rsidP="00E85080">
            <w:pPr>
              <w:rPr>
                <w:ins w:id="738" w:author="Ericsson LM" w:date="2016-05-16T19:36:00Z"/>
              </w:rPr>
            </w:pPr>
          </w:p>
        </w:tc>
        <w:tc>
          <w:tcPr>
            <w:tcW w:w="624" w:type="dxa"/>
          </w:tcPr>
          <w:p w:rsidR="00B81289" w:rsidRPr="002341CA" w:rsidRDefault="00B81289" w:rsidP="00E85080">
            <w:pPr>
              <w:rPr>
                <w:ins w:id="739" w:author="Ericsson LM" w:date="2016-05-16T19:36:00Z"/>
              </w:rPr>
            </w:pPr>
          </w:p>
        </w:tc>
        <w:tc>
          <w:tcPr>
            <w:tcW w:w="624" w:type="dxa"/>
            <w:gridSpan w:val="2"/>
          </w:tcPr>
          <w:p w:rsidR="00B81289" w:rsidRPr="002341CA" w:rsidRDefault="00B81289" w:rsidP="00E85080">
            <w:pPr>
              <w:rPr>
                <w:ins w:id="740" w:author="Ericsson LM" w:date="2016-05-16T19:36:00Z"/>
              </w:rPr>
            </w:pPr>
          </w:p>
        </w:tc>
        <w:tc>
          <w:tcPr>
            <w:tcW w:w="501" w:type="dxa"/>
          </w:tcPr>
          <w:p w:rsidR="00B81289" w:rsidRPr="002341CA" w:rsidRDefault="00B81289" w:rsidP="00E85080">
            <w:pPr>
              <w:rPr>
                <w:ins w:id="741" w:author="Ericsson LM" w:date="2016-05-16T19:36:00Z"/>
              </w:rPr>
            </w:pPr>
          </w:p>
        </w:tc>
        <w:tc>
          <w:tcPr>
            <w:tcW w:w="850" w:type="dxa"/>
            <w:tcBorders>
              <w:right w:val="single" w:sz="6" w:space="0" w:color="auto"/>
            </w:tcBorders>
          </w:tcPr>
          <w:p w:rsidR="00B81289" w:rsidRPr="002341CA" w:rsidRDefault="00B81289" w:rsidP="00E85080">
            <w:pPr>
              <w:rPr>
                <w:ins w:id="742" w:author="Ericsson LM" w:date="2016-05-16T19:36:00Z"/>
              </w:rPr>
            </w:pPr>
          </w:p>
        </w:tc>
        <w:tc>
          <w:tcPr>
            <w:tcW w:w="2261" w:type="dxa"/>
          </w:tcPr>
          <w:p w:rsidR="00B81289" w:rsidRPr="002341CA" w:rsidRDefault="00B81289" w:rsidP="00E85080">
            <w:pPr>
              <w:pStyle w:val="TAC"/>
              <w:rPr>
                <w:ins w:id="743" w:author="Ericsson LM" w:date="2016-05-16T19:36:00Z"/>
              </w:rPr>
            </w:pPr>
            <w:ins w:id="744" w:author="Ericsson LM" w:date="2016-05-16T19:36:00Z">
              <w:r w:rsidRPr="002341CA">
                <w:t>Octet M+1 \</w:t>
              </w:r>
            </w:ins>
          </w:p>
        </w:tc>
      </w:tr>
      <w:tr w:rsidR="00B81289" w:rsidRPr="002341CA" w:rsidTr="00E85080">
        <w:trPr>
          <w:cantSplit/>
          <w:jc w:val="center"/>
          <w:ins w:id="745" w:author="Ericsson LM" w:date="2016-05-16T19:36:00Z"/>
        </w:trPr>
        <w:tc>
          <w:tcPr>
            <w:tcW w:w="647" w:type="dxa"/>
            <w:tcBorders>
              <w:left w:val="single" w:sz="6" w:space="0" w:color="auto"/>
            </w:tcBorders>
          </w:tcPr>
          <w:p w:rsidR="00B81289" w:rsidRPr="002341CA" w:rsidRDefault="00B81289" w:rsidP="00E85080">
            <w:pPr>
              <w:rPr>
                <w:ins w:id="746" w:author="Ericsson LM" w:date="2016-05-16T19:36:00Z"/>
              </w:rPr>
            </w:pPr>
          </w:p>
        </w:tc>
        <w:tc>
          <w:tcPr>
            <w:tcW w:w="624" w:type="dxa"/>
          </w:tcPr>
          <w:p w:rsidR="00B81289" w:rsidRPr="002341CA" w:rsidRDefault="00B81289" w:rsidP="00E85080">
            <w:pPr>
              <w:rPr>
                <w:ins w:id="747" w:author="Ericsson LM" w:date="2016-05-16T19:36:00Z"/>
              </w:rPr>
            </w:pPr>
          </w:p>
        </w:tc>
        <w:tc>
          <w:tcPr>
            <w:tcW w:w="624" w:type="dxa"/>
          </w:tcPr>
          <w:p w:rsidR="00B81289" w:rsidRPr="002341CA" w:rsidRDefault="00B81289" w:rsidP="00E85080">
            <w:pPr>
              <w:rPr>
                <w:ins w:id="748" w:author="Ericsson LM" w:date="2016-05-16T19:36:00Z"/>
              </w:rPr>
            </w:pPr>
          </w:p>
        </w:tc>
        <w:tc>
          <w:tcPr>
            <w:tcW w:w="1248" w:type="dxa"/>
            <w:gridSpan w:val="2"/>
          </w:tcPr>
          <w:p w:rsidR="00B81289" w:rsidRPr="002341CA" w:rsidRDefault="00B81289" w:rsidP="00E85080">
            <w:pPr>
              <w:pStyle w:val="TAC"/>
              <w:rPr>
                <w:ins w:id="749" w:author="Ericsson LM" w:date="2016-05-16T19:36:00Z"/>
              </w:rPr>
            </w:pPr>
            <w:ins w:id="750" w:author="Ericsson LM" w:date="2016-05-16T19:36:00Z">
              <w:r w:rsidRPr="002341CA">
                <w:t>TLLI</w:t>
              </w:r>
            </w:ins>
          </w:p>
        </w:tc>
        <w:tc>
          <w:tcPr>
            <w:tcW w:w="624" w:type="dxa"/>
            <w:gridSpan w:val="2"/>
          </w:tcPr>
          <w:p w:rsidR="00B81289" w:rsidRPr="002341CA" w:rsidRDefault="00B81289" w:rsidP="00E85080">
            <w:pPr>
              <w:rPr>
                <w:ins w:id="751" w:author="Ericsson LM" w:date="2016-05-16T19:36:00Z"/>
              </w:rPr>
            </w:pPr>
          </w:p>
        </w:tc>
        <w:tc>
          <w:tcPr>
            <w:tcW w:w="501" w:type="dxa"/>
          </w:tcPr>
          <w:p w:rsidR="00B81289" w:rsidRPr="002341CA" w:rsidRDefault="00B81289" w:rsidP="00E85080">
            <w:pPr>
              <w:rPr>
                <w:ins w:id="752" w:author="Ericsson LM" w:date="2016-05-16T19:36:00Z"/>
              </w:rPr>
            </w:pPr>
          </w:p>
        </w:tc>
        <w:tc>
          <w:tcPr>
            <w:tcW w:w="850" w:type="dxa"/>
            <w:tcBorders>
              <w:right w:val="single" w:sz="6" w:space="0" w:color="auto"/>
            </w:tcBorders>
          </w:tcPr>
          <w:p w:rsidR="00B81289" w:rsidRPr="002341CA" w:rsidRDefault="00B81289" w:rsidP="00E85080">
            <w:pPr>
              <w:rPr>
                <w:ins w:id="753" w:author="Ericsson LM" w:date="2016-05-16T19:36:00Z"/>
              </w:rPr>
            </w:pPr>
          </w:p>
        </w:tc>
        <w:tc>
          <w:tcPr>
            <w:tcW w:w="2261" w:type="dxa"/>
          </w:tcPr>
          <w:p w:rsidR="00B81289" w:rsidRPr="002341CA" w:rsidRDefault="00B81289" w:rsidP="00E85080">
            <w:pPr>
              <w:pStyle w:val="TAC"/>
              <w:rPr>
                <w:ins w:id="754" w:author="Ericsson LM" w:date="2016-05-16T19:36:00Z"/>
              </w:rPr>
            </w:pPr>
            <w:ins w:id="755" w:author="Ericsson LM" w:date="2016-05-16T19:36:00Z">
              <w:r w:rsidRPr="002341CA">
                <w:t>Octet M+2 } (optional)</w:t>
              </w:r>
            </w:ins>
          </w:p>
        </w:tc>
      </w:tr>
      <w:tr w:rsidR="00B81289" w:rsidRPr="002341CA" w:rsidTr="00E85080">
        <w:trPr>
          <w:cantSplit/>
          <w:jc w:val="center"/>
          <w:ins w:id="756" w:author="Ericsson LM" w:date="2016-05-16T19:36:00Z"/>
        </w:trPr>
        <w:tc>
          <w:tcPr>
            <w:tcW w:w="647" w:type="dxa"/>
            <w:tcBorders>
              <w:left w:val="single" w:sz="6" w:space="0" w:color="auto"/>
            </w:tcBorders>
          </w:tcPr>
          <w:p w:rsidR="00B81289" w:rsidRPr="002341CA" w:rsidRDefault="00B81289" w:rsidP="00E85080">
            <w:pPr>
              <w:rPr>
                <w:ins w:id="757" w:author="Ericsson LM" w:date="2016-05-16T19:36:00Z"/>
              </w:rPr>
            </w:pPr>
          </w:p>
        </w:tc>
        <w:tc>
          <w:tcPr>
            <w:tcW w:w="624" w:type="dxa"/>
          </w:tcPr>
          <w:p w:rsidR="00B81289" w:rsidRPr="002341CA" w:rsidRDefault="00B81289" w:rsidP="00E85080">
            <w:pPr>
              <w:rPr>
                <w:ins w:id="758" w:author="Ericsson LM" w:date="2016-05-16T19:36:00Z"/>
              </w:rPr>
            </w:pPr>
          </w:p>
        </w:tc>
        <w:tc>
          <w:tcPr>
            <w:tcW w:w="624" w:type="dxa"/>
          </w:tcPr>
          <w:p w:rsidR="00B81289" w:rsidRPr="002341CA" w:rsidRDefault="00B81289" w:rsidP="00E85080">
            <w:pPr>
              <w:rPr>
                <w:ins w:id="759" w:author="Ericsson LM" w:date="2016-05-16T19:36:00Z"/>
              </w:rPr>
            </w:pPr>
          </w:p>
        </w:tc>
        <w:tc>
          <w:tcPr>
            <w:tcW w:w="624" w:type="dxa"/>
          </w:tcPr>
          <w:p w:rsidR="00B81289" w:rsidRPr="002341CA" w:rsidRDefault="00B81289" w:rsidP="00E85080">
            <w:pPr>
              <w:rPr>
                <w:ins w:id="760" w:author="Ericsson LM" w:date="2016-05-16T19:36:00Z"/>
              </w:rPr>
            </w:pPr>
          </w:p>
        </w:tc>
        <w:tc>
          <w:tcPr>
            <w:tcW w:w="624" w:type="dxa"/>
          </w:tcPr>
          <w:p w:rsidR="00B81289" w:rsidRPr="002341CA" w:rsidRDefault="00B81289" w:rsidP="00E85080">
            <w:pPr>
              <w:rPr>
                <w:ins w:id="761" w:author="Ericsson LM" w:date="2016-05-16T19:36:00Z"/>
              </w:rPr>
            </w:pPr>
          </w:p>
        </w:tc>
        <w:tc>
          <w:tcPr>
            <w:tcW w:w="624" w:type="dxa"/>
            <w:gridSpan w:val="2"/>
          </w:tcPr>
          <w:p w:rsidR="00B81289" w:rsidRPr="002341CA" w:rsidRDefault="00B81289" w:rsidP="00E85080">
            <w:pPr>
              <w:rPr>
                <w:ins w:id="762" w:author="Ericsson LM" w:date="2016-05-16T19:36:00Z"/>
              </w:rPr>
            </w:pPr>
          </w:p>
        </w:tc>
        <w:tc>
          <w:tcPr>
            <w:tcW w:w="501" w:type="dxa"/>
          </w:tcPr>
          <w:p w:rsidR="00B81289" w:rsidRPr="002341CA" w:rsidRDefault="00B81289" w:rsidP="00E85080">
            <w:pPr>
              <w:rPr>
                <w:ins w:id="763" w:author="Ericsson LM" w:date="2016-05-16T19:36:00Z"/>
              </w:rPr>
            </w:pPr>
          </w:p>
        </w:tc>
        <w:tc>
          <w:tcPr>
            <w:tcW w:w="850" w:type="dxa"/>
            <w:tcBorders>
              <w:right w:val="single" w:sz="6" w:space="0" w:color="auto"/>
            </w:tcBorders>
          </w:tcPr>
          <w:p w:rsidR="00B81289" w:rsidRPr="002341CA" w:rsidRDefault="00B81289" w:rsidP="00E85080">
            <w:pPr>
              <w:rPr>
                <w:ins w:id="764" w:author="Ericsson LM" w:date="2016-05-16T19:36:00Z"/>
              </w:rPr>
            </w:pPr>
          </w:p>
        </w:tc>
        <w:tc>
          <w:tcPr>
            <w:tcW w:w="2261" w:type="dxa"/>
          </w:tcPr>
          <w:p w:rsidR="00B81289" w:rsidRPr="002341CA" w:rsidRDefault="00B81289" w:rsidP="00E85080">
            <w:pPr>
              <w:pStyle w:val="TAC"/>
              <w:rPr>
                <w:ins w:id="765" w:author="Ericsson LM" w:date="2016-05-16T19:36:00Z"/>
              </w:rPr>
            </w:pPr>
            <w:ins w:id="766" w:author="Ericsson LM" w:date="2016-05-16T19:36:00Z">
              <w:r w:rsidRPr="002341CA">
                <w:t>Octet M+3 /</w:t>
              </w:r>
            </w:ins>
          </w:p>
        </w:tc>
      </w:tr>
      <w:tr w:rsidR="00B81289" w:rsidRPr="002341CA" w:rsidTr="00E85080">
        <w:trPr>
          <w:cantSplit/>
          <w:jc w:val="center"/>
          <w:ins w:id="767" w:author="Ericsson LM" w:date="2016-05-16T19:36:00Z"/>
        </w:trPr>
        <w:tc>
          <w:tcPr>
            <w:tcW w:w="647" w:type="dxa"/>
            <w:tcBorders>
              <w:left w:val="single" w:sz="6" w:space="0" w:color="auto"/>
              <w:bottom w:val="single" w:sz="6" w:space="0" w:color="auto"/>
            </w:tcBorders>
          </w:tcPr>
          <w:p w:rsidR="00B81289" w:rsidRPr="002341CA" w:rsidRDefault="00B81289" w:rsidP="00E85080">
            <w:pPr>
              <w:rPr>
                <w:ins w:id="768" w:author="Ericsson LM" w:date="2016-05-16T19:36:00Z"/>
              </w:rPr>
            </w:pPr>
          </w:p>
        </w:tc>
        <w:tc>
          <w:tcPr>
            <w:tcW w:w="624" w:type="dxa"/>
            <w:tcBorders>
              <w:bottom w:val="single" w:sz="6" w:space="0" w:color="auto"/>
            </w:tcBorders>
          </w:tcPr>
          <w:p w:rsidR="00B81289" w:rsidRPr="002341CA" w:rsidRDefault="00B81289" w:rsidP="00E85080">
            <w:pPr>
              <w:rPr>
                <w:ins w:id="769" w:author="Ericsson LM" w:date="2016-05-16T19:36:00Z"/>
              </w:rPr>
            </w:pPr>
          </w:p>
        </w:tc>
        <w:tc>
          <w:tcPr>
            <w:tcW w:w="624" w:type="dxa"/>
            <w:tcBorders>
              <w:bottom w:val="single" w:sz="6" w:space="0" w:color="auto"/>
            </w:tcBorders>
          </w:tcPr>
          <w:p w:rsidR="00B81289" w:rsidRPr="002341CA" w:rsidRDefault="00B81289" w:rsidP="00E85080">
            <w:pPr>
              <w:rPr>
                <w:ins w:id="770" w:author="Ericsson LM" w:date="2016-05-16T19:36:00Z"/>
              </w:rPr>
            </w:pPr>
          </w:p>
        </w:tc>
        <w:tc>
          <w:tcPr>
            <w:tcW w:w="624" w:type="dxa"/>
            <w:tcBorders>
              <w:bottom w:val="single" w:sz="6" w:space="0" w:color="auto"/>
            </w:tcBorders>
          </w:tcPr>
          <w:p w:rsidR="00B81289" w:rsidRPr="002341CA" w:rsidRDefault="00B81289" w:rsidP="00E85080">
            <w:pPr>
              <w:rPr>
                <w:ins w:id="771" w:author="Ericsson LM" w:date="2016-05-16T19:36:00Z"/>
              </w:rPr>
            </w:pPr>
          </w:p>
        </w:tc>
        <w:tc>
          <w:tcPr>
            <w:tcW w:w="624" w:type="dxa"/>
            <w:tcBorders>
              <w:bottom w:val="single" w:sz="6" w:space="0" w:color="auto"/>
            </w:tcBorders>
          </w:tcPr>
          <w:p w:rsidR="00B81289" w:rsidRPr="002341CA" w:rsidRDefault="00B81289" w:rsidP="00E85080">
            <w:pPr>
              <w:rPr>
                <w:ins w:id="772" w:author="Ericsson LM" w:date="2016-05-16T19:36:00Z"/>
              </w:rPr>
            </w:pPr>
          </w:p>
        </w:tc>
        <w:tc>
          <w:tcPr>
            <w:tcW w:w="624" w:type="dxa"/>
            <w:gridSpan w:val="2"/>
            <w:tcBorders>
              <w:bottom w:val="single" w:sz="6" w:space="0" w:color="auto"/>
            </w:tcBorders>
          </w:tcPr>
          <w:p w:rsidR="00B81289" w:rsidRPr="002341CA" w:rsidRDefault="00B81289" w:rsidP="00E85080">
            <w:pPr>
              <w:rPr>
                <w:ins w:id="773" w:author="Ericsson LM" w:date="2016-05-16T19:36:00Z"/>
              </w:rPr>
            </w:pPr>
          </w:p>
        </w:tc>
        <w:tc>
          <w:tcPr>
            <w:tcW w:w="501" w:type="dxa"/>
            <w:tcBorders>
              <w:bottom w:val="single" w:sz="6" w:space="0" w:color="auto"/>
            </w:tcBorders>
          </w:tcPr>
          <w:p w:rsidR="00B81289" w:rsidRPr="002341CA" w:rsidRDefault="00B81289" w:rsidP="00E85080">
            <w:pPr>
              <w:rPr>
                <w:ins w:id="774" w:author="Ericsson LM" w:date="2016-05-16T19:36:00Z"/>
              </w:rPr>
            </w:pPr>
          </w:p>
        </w:tc>
        <w:tc>
          <w:tcPr>
            <w:tcW w:w="850" w:type="dxa"/>
            <w:tcBorders>
              <w:bottom w:val="single" w:sz="6" w:space="0" w:color="auto"/>
              <w:right w:val="single" w:sz="6" w:space="0" w:color="auto"/>
            </w:tcBorders>
          </w:tcPr>
          <w:p w:rsidR="00B81289" w:rsidRPr="002341CA" w:rsidRDefault="00B81289" w:rsidP="00E85080">
            <w:pPr>
              <w:rPr>
                <w:ins w:id="775" w:author="Ericsson LM" w:date="2016-05-16T19:36:00Z"/>
              </w:rPr>
            </w:pPr>
          </w:p>
        </w:tc>
        <w:tc>
          <w:tcPr>
            <w:tcW w:w="2261" w:type="dxa"/>
          </w:tcPr>
          <w:p w:rsidR="00B81289" w:rsidRPr="002341CA" w:rsidRDefault="00B81289" w:rsidP="00E85080">
            <w:pPr>
              <w:pStyle w:val="TAC"/>
              <w:rPr>
                <w:ins w:id="776" w:author="Ericsson LM" w:date="2016-05-16T19:36:00Z"/>
              </w:rPr>
            </w:pPr>
            <w:ins w:id="777" w:author="Ericsson LM" w:date="2016-05-16T19:36:00Z">
              <w:r w:rsidRPr="002341CA">
                <w:t>Octet M+4 /</w:t>
              </w:r>
            </w:ins>
          </w:p>
        </w:tc>
      </w:tr>
      <w:tr w:rsidR="00B81289" w:rsidRPr="002341CA" w:rsidTr="00E85080">
        <w:trPr>
          <w:cantSplit/>
          <w:jc w:val="center"/>
          <w:ins w:id="778" w:author="Ericsson LM" w:date="2016-05-16T19:36:00Z"/>
        </w:trPr>
        <w:tc>
          <w:tcPr>
            <w:tcW w:w="647" w:type="dxa"/>
            <w:tcBorders>
              <w:left w:val="single" w:sz="6" w:space="0" w:color="auto"/>
            </w:tcBorders>
          </w:tcPr>
          <w:p w:rsidR="00B81289" w:rsidRPr="002341CA" w:rsidRDefault="00B81289" w:rsidP="00E85080">
            <w:pPr>
              <w:rPr>
                <w:ins w:id="779" w:author="Ericsson LM" w:date="2016-05-16T19:36:00Z"/>
              </w:rPr>
            </w:pPr>
          </w:p>
        </w:tc>
        <w:tc>
          <w:tcPr>
            <w:tcW w:w="624" w:type="dxa"/>
          </w:tcPr>
          <w:p w:rsidR="00B81289" w:rsidRPr="002341CA" w:rsidRDefault="00B81289" w:rsidP="00E85080">
            <w:pPr>
              <w:rPr>
                <w:ins w:id="780" w:author="Ericsson LM" w:date="2016-05-16T19:36:00Z"/>
              </w:rPr>
            </w:pPr>
          </w:p>
        </w:tc>
        <w:tc>
          <w:tcPr>
            <w:tcW w:w="624" w:type="dxa"/>
          </w:tcPr>
          <w:p w:rsidR="00B81289" w:rsidRPr="002341CA" w:rsidRDefault="00B81289" w:rsidP="00E85080">
            <w:pPr>
              <w:rPr>
                <w:ins w:id="781" w:author="Ericsson LM" w:date="2016-05-16T19:36:00Z"/>
              </w:rPr>
            </w:pPr>
          </w:p>
        </w:tc>
        <w:tc>
          <w:tcPr>
            <w:tcW w:w="624" w:type="dxa"/>
          </w:tcPr>
          <w:p w:rsidR="00B81289" w:rsidRPr="002341CA" w:rsidRDefault="00B81289" w:rsidP="00E85080">
            <w:pPr>
              <w:rPr>
                <w:ins w:id="782" w:author="Ericsson LM" w:date="2016-05-16T19:36:00Z"/>
              </w:rPr>
            </w:pPr>
          </w:p>
        </w:tc>
        <w:tc>
          <w:tcPr>
            <w:tcW w:w="624" w:type="dxa"/>
          </w:tcPr>
          <w:p w:rsidR="00B81289" w:rsidRPr="002341CA" w:rsidRDefault="00B81289" w:rsidP="00E85080">
            <w:pPr>
              <w:rPr>
                <w:ins w:id="783" w:author="Ericsson LM" w:date="2016-05-16T19:36:00Z"/>
              </w:rPr>
            </w:pPr>
          </w:p>
        </w:tc>
        <w:tc>
          <w:tcPr>
            <w:tcW w:w="624" w:type="dxa"/>
            <w:gridSpan w:val="2"/>
          </w:tcPr>
          <w:p w:rsidR="00B81289" w:rsidRPr="002341CA" w:rsidRDefault="00B81289" w:rsidP="00E85080">
            <w:pPr>
              <w:rPr>
                <w:ins w:id="784" w:author="Ericsson LM" w:date="2016-05-16T19:36:00Z"/>
              </w:rPr>
            </w:pPr>
          </w:p>
        </w:tc>
        <w:tc>
          <w:tcPr>
            <w:tcW w:w="501" w:type="dxa"/>
          </w:tcPr>
          <w:p w:rsidR="00B81289" w:rsidRPr="002341CA" w:rsidRDefault="00B81289" w:rsidP="00E85080">
            <w:pPr>
              <w:rPr>
                <w:ins w:id="785" w:author="Ericsson LM" w:date="2016-05-16T19:36:00Z"/>
              </w:rPr>
            </w:pPr>
          </w:p>
        </w:tc>
        <w:tc>
          <w:tcPr>
            <w:tcW w:w="850" w:type="dxa"/>
            <w:tcBorders>
              <w:right w:val="single" w:sz="6" w:space="0" w:color="auto"/>
            </w:tcBorders>
          </w:tcPr>
          <w:p w:rsidR="00B81289" w:rsidRPr="002341CA" w:rsidRDefault="00B81289" w:rsidP="00E85080">
            <w:pPr>
              <w:rPr>
                <w:ins w:id="786" w:author="Ericsson LM" w:date="2016-05-16T19:36:00Z"/>
              </w:rPr>
            </w:pPr>
          </w:p>
        </w:tc>
        <w:tc>
          <w:tcPr>
            <w:tcW w:w="2261" w:type="dxa"/>
          </w:tcPr>
          <w:p w:rsidR="00B81289" w:rsidRPr="002341CA" w:rsidRDefault="00B81289" w:rsidP="00E85080">
            <w:pPr>
              <w:pStyle w:val="TAC"/>
              <w:rPr>
                <w:ins w:id="787" w:author="Ericsson LM" w:date="2016-05-16T19:36:00Z"/>
              </w:rPr>
            </w:pPr>
            <w:ins w:id="788" w:author="Ericsson LM" w:date="2016-05-16T19:36:00Z">
              <w:r w:rsidRPr="002341CA">
                <w:t>Octet M+5</w:t>
              </w:r>
            </w:ins>
          </w:p>
        </w:tc>
      </w:tr>
      <w:tr w:rsidR="00B81289" w:rsidRPr="002341CA" w:rsidTr="00E85080">
        <w:trPr>
          <w:cantSplit/>
          <w:jc w:val="center"/>
          <w:ins w:id="789" w:author="Ericsson LM" w:date="2016-05-16T19:36:00Z"/>
        </w:trPr>
        <w:tc>
          <w:tcPr>
            <w:tcW w:w="5118" w:type="dxa"/>
            <w:gridSpan w:val="9"/>
            <w:tcBorders>
              <w:left w:val="single" w:sz="6" w:space="0" w:color="auto"/>
              <w:right w:val="single" w:sz="6" w:space="0" w:color="auto"/>
            </w:tcBorders>
          </w:tcPr>
          <w:p w:rsidR="00B81289" w:rsidRPr="002341CA" w:rsidRDefault="00B81289" w:rsidP="00E85080">
            <w:pPr>
              <w:pStyle w:val="TAC"/>
              <w:rPr>
                <w:ins w:id="790" w:author="Ericsson LM" w:date="2016-05-16T19:36:00Z"/>
              </w:rPr>
            </w:pPr>
            <w:ins w:id="791" w:author="Ericsson LM" w:date="2016-05-16T19:36:00Z">
              <w:r w:rsidRPr="002341CA">
                <w:br/>
                <w:t>RLC data</w:t>
              </w:r>
            </w:ins>
          </w:p>
        </w:tc>
        <w:tc>
          <w:tcPr>
            <w:tcW w:w="2261" w:type="dxa"/>
          </w:tcPr>
          <w:p w:rsidR="00B81289" w:rsidRPr="002341CA" w:rsidRDefault="00B81289" w:rsidP="00E85080">
            <w:pPr>
              <w:pStyle w:val="TAC"/>
              <w:rPr>
                <w:ins w:id="792" w:author="Ericsson LM" w:date="2016-05-16T19:36:00Z"/>
              </w:rPr>
            </w:pPr>
            <w:ins w:id="793" w:author="Ericsson LM" w:date="2016-05-16T19:36:00Z">
              <w:r w:rsidRPr="002341CA">
                <w:t>.</w:t>
              </w:r>
            </w:ins>
          </w:p>
          <w:p w:rsidR="00B81289" w:rsidRPr="002341CA" w:rsidRDefault="00B81289" w:rsidP="00E85080">
            <w:pPr>
              <w:pStyle w:val="TAC"/>
              <w:rPr>
                <w:ins w:id="794" w:author="Ericsson LM" w:date="2016-05-16T19:36:00Z"/>
              </w:rPr>
            </w:pPr>
            <w:ins w:id="795" w:author="Ericsson LM" w:date="2016-05-16T19:36:00Z">
              <w:r w:rsidRPr="002341CA">
                <w:t>.</w:t>
              </w:r>
            </w:ins>
          </w:p>
          <w:p w:rsidR="00B81289" w:rsidRPr="002341CA" w:rsidRDefault="00B81289" w:rsidP="00E85080">
            <w:pPr>
              <w:pStyle w:val="TAC"/>
              <w:rPr>
                <w:ins w:id="796" w:author="Ericsson LM" w:date="2016-05-16T19:36:00Z"/>
              </w:rPr>
            </w:pPr>
            <w:ins w:id="797" w:author="Ericsson LM" w:date="2016-05-16T19:36:00Z">
              <w:r w:rsidRPr="002341CA">
                <w:t>.</w:t>
              </w:r>
            </w:ins>
          </w:p>
        </w:tc>
      </w:tr>
      <w:tr w:rsidR="00B81289" w:rsidRPr="002341CA" w:rsidTr="00E85080">
        <w:trPr>
          <w:cantSplit/>
          <w:jc w:val="center"/>
          <w:ins w:id="798" w:author="Ericsson LM" w:date="2016-05-16T19:36:00Z"/>
        </w:trPr>
        <w:tc>
          <w:tcPr>
            <w:tcW w:w="647" w:type="dxa"/>
            <w:tcBorders>
              <w:left w:val="single" w:sz="6" w:space="0" w:color="auto"/>
            </w:tcBorders>
          </w:tcPr>
          <w:p w:rsidR="00B81289" w:rsidRPr="002341CA" w:rsidRDefault="00B81289" w:rsidP="00E85080">
            <w:pPr>
              <w:rPr>
                <w:ins w:id="799" w:author="Ericsson LM" w:date="2016-05-16T19:36:00Z"/>
              </w:rPr>
            </w:pPr>
          </w:p>
        </w:tc>
        <w:tc>
          <w:tcPr>
            <w:tcW w:w="624" w:type="dxa"/>
          </w:tcPr>
          <w:p w:rsidR="00B81289" w:rsidRPr="002341CA" w:rsidRDefault="00B81289" w:rsidP="00E85080">
            <w:pPr>
              <w:rPr>
                <w:ins w:id="800" w:author="Ericsson LM" w:date="2016-05-16T19:36:00Z"/>
              </w:rPr>
            </w:pPr>
          </w:p>
        </w:tc>
        <w:tc>
          <w:tcPr>
            <w:tcW w:w="624" w:type="dxa"/>
          </w:tcPr>
          <w:p w:rsidR="00B81289" w:rsidRPr="002341CA" w:rsidRDefault="00B81289" w:rsidP="00E85080">
            <w:pPr>
              <w:rPr>
                <w:ins w:id="801" w:author="Ericsson LM" w:date="2016-05-16T19:36:00Z"/>
              </w:rPr>
            </w:pPr>
          </w:p>
        </w:tc>
        <w:tc>
          <w:tcPr>
            <w:tcW w:w="624" w:type="dxa"/>
          </w:tcPr>
          <w:p w:rsidR="00B81289" w:rsidRPr="002341CA" w:rsidRDefault="00B81289" w:rsidP="00E85080">
            <w:pPr>
              <w:rPr>
                <w:ins w:id="802" w:author="Ericsson LM" w:date="2016-05-16T19:36:00Z"/>
              </w:rPr>
            </w:pPr>
          </w:p>
        </w:tc>
        <w:tc>
          <w:tcPr>
            <w:tcW w:w="624" w:type="dxa"/>
          </w:tcPr>
          <w:p w:rsidR="00B81289" w:rsidRPr="002341CA" w:rsidRDefault="00B81289" w:rsidP="00E85080">
            <w:pPr>
              <w:rPr>
                <w:ins w:id="803" w:author="Ericsson LM" w:date="2016-05-16T19:36:00Z"/>
              </w:rPr>
            </w:pPr>
          </w:p>
        </w:tc>
        <w:tc>
          <w:tcPr>
            <w:tcW w:w="624" w:type="dxa"/>
            <w:gridSpan w:val="2"/>
          </w:tcPr>
          <w:p w:rsidR="00B81289" w:rsidRPr="002341CA" w:rsidRDefault="00B81289" w:rsidP="00E85080">
            <w:pPr>
              <w:rPr>
                <w:ins w:id="804" w:author="Ericsson LM" w:date="2016-05-16T19:36:00Z"/>
              </w:rPr>
            </w:pPr>
          </w:p>
        </w:tc>
        <w:tc>
          <w:tcPr>
            <w:tcW w:w="501" w:type="dxa"/>
          </w:tcPr>
          <w:p w:rsidR="00B81289" w:rsidRPr="002341CA" w:rsidRDefault="00B81289" w:rsidP="00E85080">
            <w:pPr>
              <w:rPr>
                <w:ins w:id="805" w:author="Ericsson LM" w:date="2016-05-16T19:36:00Z"/>
              </w:rPr>
            </w:pPr>
          </w:p>
        </w:tc>
        <w:tc>
          <w:tcPr>
            <w:tcW w:w="850" w:type="dxa"/>
            <w:tcBorders>
              <w:right w:val="single" w:sz="6" w:space="0" w:color="auto"/>
            </w:tcBorders>
          </w:tcPr>
          <w:p w:rsidR="00B81289" w:rsidRPr="002341CA" w:rsidRDefault="00B81289" w:rsidP="00E85080">
            <w:pPr>
              <w:rPr>
                <w:ins w:id="806" w:author="Ericsson LM" w:date="2016-05-16T19:36:00Z"/>
              </w:rPr>
            </w:pPr>
          </w:p>
        </w:tc>
        <w:tc>
          <w:tcPr>
            <w:tcW w:w="2261" w:type="dxa"/>
          </w:tcPr>
          <w:p w:rsidR="00B81289" w:rsidRPr="002341CA" w:rsidRDefault="00B81289" w:rsidP="00E85080">
            <w:pPr>
              <w:pStyle w:val="TAC"/>
              <w:rPr>
                <w:ins w:id="807" w:author="Ericsson LM" w:date="2016-05-16T19:36:00Z"/>
              </w:rPr>
            </w:pPr>
            <w:ins w:id="808" w:author="Ericsson LM" w:date="2016-05-16T19:36:00Z">
              <w:r w:rsidRPr="002341CA">
                <w:t>Octet N2-1</w:t>
              </w:r>
            </w:ins>
          </w:p>
        </w:tc>
      </w:tr>
      <w:tr w:rsidR="00B81289" w:rsidRPr="002341CA" w:rsidTr="00E85080">
        <w:trPr>
          <w:cantSplit/>
          <w:jc w:val="center"/>
          <w:ins w:id="809" w:author="Ericsson LM" w:date="2016-05-16T19:36:00Z"/>
        </w:trPr>
        <w:tc>
          <w:tcPr>
            <w:tcW w:w="647" w:type="dxa"/>
            <w:tcBorders>
              <w:left w:val="single" w:sz="6" w:space="0" w:color="auto"/>
              <w:bottom w:val="single" w:sz="6" w:space="0" w:color="auto"/>
            </w:tcBorders>
          </w:tcPr>
          <w:p w:rsidR="00B81289" w:rsidRPr="002341CA" w:rsidRDefault="00B81289" w:rsidP="00E85080">
            <w:pPr>
              <w:rPr>
                <w:ins w:id="810" w:author="Ericsson LM" w:date="2016-05-16T19:36:00Z"/>
              </w:rPr>
            </w:pPr>
          </w:p>
        </w:tc>
        <w:tc>
          <w:tcPr>
            <w:tcW w:w="624" w:type="dxa"/>
          </w:tcPr>
          <w:p w:rsidR="00B81289" w:rsidRPr="002341CA" w:rsidRDefault="00B81289" w:rsidP="00E85080">
            <w:pPr>
              <w:rPr>
                <w:ins w:id="811" w:author="Ericsson LM" w:date="2016-05-16T19:36:00Z"/>
              </w:rPr>
            </w:pPr>
          </w:p>
        </w:tc>
        <w:tc>
          <w:tcPr>
            <w:tcW w:w="624" w:type="dxa"/>
          </w:tcPr>
          <w:p w:rsidR="00B81289" w:rsidRPr="002341CA" w:rsidRDefault="00B81289" w:rsidP="00E85080">
            <w:pPr>
              <w:rPr>
                <w:ins w:id="812" w:author="Ericsson LM" w:date="2016-05-16T19:36:00Z"/>
              </w:rPr>
            </w:pPr>
          </w:p>
        </w:tc>
        <w:tc>
          <w:tcPr>
            <w:tcW w:w="624" w:type="dxa"/>
          </w:tcPr>
          <w:p w:rsidR="00B81289" w:rsidRPr="002341CA" w:rsidRDefault="00B81289" w:rsidP="00E85080">
            <w:pPr>
              <w:rPr>
                <w:ins w:id="813" w:author="Ericsson LM" w:date="2016-05-16T19:36:00Z"/>
              </w:rPr>
            </w:pPr>
          </w:p>
        </w:tc>
        <w:tc>
          <w:tcPr>
            <w:tcW w:w="624" w:type="dxa"/>
          </w:tcPr>
          <w:p w:rsidR="00B81289" w:rsidRPr="002341CA" w:rsidRDefault="00B81289" w:rsidP="00E85080">
            <w:pPr>
              <w:rPr>
                <w:ins w:id="814" w:author="Ericsson LM" w:date="2016-05-16T19:36:00Z"/>
              </w:rPr>
            </w:pPr>
          </w:p>
        </w:tc>
        <w:tc>
          <w:tcPr>
            <w:tcW w:w="624" w:type="dxa"/>
            <w:gridSpan w:val="2"/>
          </w:tcPr>
          <w:p w:rsidR="00B81289" w:rsidRPr="002341CA" w:rsidRDefault="00B81289" w:rsidP="00E85080">
            <w:pPr>
              <w:rPr>
                <w:ins w:id="815" w:author="Ericsson LM" w:date="2016-05-16T19:36:00Z"/>
              </w:rPr>
            </w:pPr>
          </w:p>
        </w:tc>
        <w:tc>
          <w:tcPr>
            <w:tcW w:w="501" w:type="dxa"/>
          </w:tcPr>
          <w:p w:rsidR="00B81289" w:rsidRPr="002341CA" w:rsidRDefault="00B81289" w:rsidP="00E85080">
            <w:pPr>
              <w:rPr>
                <w:ins w:id="816" w:author="Ericsson LM" w:date="2016-05-16T19:36:00Z"/>
              </w:rPr>
            </w:pPr>
          </w:p>
        </w:tc>
        <w:tc>
          <w:tcPr>
            <w:tcW w:w="850" w:type="dxa"/>
            <w:tcBorders>
              <w:right w:val="single" w:sz="6" w:space="0" w:color="auto"/>
            </w:tcBorders>
          </w:tcPr>
          <w:p w:rsidR="00B81289" w:rsidRPr="002341CA" w:rsidRDefault="00B81289" w:rsidP="00E85080">
            <w:pPr>
              <w:rPr>
                <w:ins w:id="817" w:author="Ericsson LM" w:date="2016-05-16T19:36:00Z"/>
              </w:rPr>
            </w:pPr>
          </w:p>
        </w:tc>
        <w:tc>
          <w:tcPr>
            <w:tcW w:w="2261" w:type="dxa"/>
          </w:tcPr>
          <w:p w:rsidR="00B81289" w:rsidRPr="002341CA" w:rsidRDefault="00B81289" w:rsidP="00E85080">
            <w:pPr>
              <w:pStyle w:val="TAC"/>
              <w:rPr>
                <w:ins w:id="818" w:author="Ericsson LM" w:date="2016-05-16T19:36:00Z"/>
              </w:rPr>
            </w:pPr>
            <w:ins w:id="819" w:author="Ericsson LM" w:date="2016-05-16T19:36:00Z">
              <w:r w:rsidRPr="002341CA">
                <w:t>Octet N2</w:t>
              </w:r>
            </w:ins>
          </w:p>
        </w:tc>
      </w:tr>
      <w:tr w:rsidR="00B81289" w:rsidRPr="002341CA" w:rsidTr="00E85080">
        <w:trPr>
          <w:cantSplit/>
          <w:jc w:val="center"/>
          <w:ins w:id="820" w:author="Ericsson LM" w:date="2016-05-16T19:36:00Z"/>
        </w:trPr>
        <w:tc>
          <w:tcPr>
            <w:tcW w:w="647" w:type="dxa"/>
            <w:tcBorders>
              <w:top w:val="single" w:sz="6" w:space="0" w:color="auto"/>
            </w:tcBorders>
          </w:tcPr>
          <w:p w:rsidR="00B81289" w:rsidRPr="002341CA" w:rsidRDefault="00B81289" w:rsidP="00E85080">
            <w:pPr>
              <w:rPr>
                <w:ins w:id="821" w:author="Ericsson LM" w:date="2016-05-16T19:36:00Z"/>
              </w:rPr>
            </w:pPr>
          </w:p>
        </w:tc>
        <w:tc>
          <w:tcPr>
            <w:tcW w:w="624" w:type="dxa"/>
            <w:tcBorders>
              <w:top w:val="single" w:sz="6" w:space="0" w:color="auto"/>
            </w:tcBorders>
          </w:tcPr>
          <w:p w:rsidR="00B81289" w:rsidRPr="002341CA" w:rsidRDefault="00B81289" w:rsidP="00E85080">
            <w:pPr>
              <w:rPr>
                <w:ins w:id="822" w:author="Ericsson LM" w:date="2016-05-16T19:36:00Z"/>
              </w:rPr>
            </w:pPr>
          </w:p>
        </w:tc>
        <w:tc>
          <w:tcPr>
            <w:tcW w:w="1248" w:type="dxa"/>
            <w:gridSpan w:val="2"/>
            <w:tcBorders>
              <w:top w:val="single" w:sz="6" w:space="0" w:color="auto"/>
            </w:tcBorders>
          </w:tcPr>
          <w:p w:rsidR="00B81289" w:rsidRPr="002341CA" w:rsidRDefault="00B81289" w:rsidP="00E85080">
            <w:pPr>
              <w:rPr>
                <w:ins w:id="823" w:author="Ericsson LM" w:date="2016-05-16T19:36:00Z"/>
              </w:rPr>
            </w:pPr>
          </w:p>
        </w:tc>
        <w:tc>
          <w:tcPr>
            <w:tcW w:w="624" w:type="dxa"/>
            <w:tcBorders>
              <w:top w:val="single" w:sz="6" w:space="0" w:color="auto"/>
            </w:tcBorders>
          </w:tcPr>
          <w:p w:rsidR="00B81289" w:rsidRPr="002341CA" w:rsidRDefault="00B81289" w:rsidP="00E85080">
            <w:pPr>
              <w:rPr>
                <w:ins w:id="824" w:author="Ericsson LM" w:date="2016-05-16T19:36:00Z"/>
              </w:rPr>
            </w:pPr>
          </w:p>
        </w:tc>
        <w:tc>
          <w:tcPr>
            <w:tcW w:w="624" w:type="dxa"/>
            <w:gridSpan w:val="2"/>
            <w:tcBorders>
              <w:top w:val="single" w:sz="6" w:space="0" w:color="auto"/>
            </w:tcBorders>
          </w:tcPr>
          <w:p w:rsidR="00B81289" w:rsidRPr="002341CA" w:rsidRDefault="00B81289" w:rsidP="00E85080">
            <w:pPr>
              <w:rPr>
                <w:ins w:id="825" w:author="Ericsson LM" w:date="2016-05-16T19:36:00Z"/>
              </w:rPr>
            </w:pPr>
          </w:p>
        </w:tc>
        <w:tc>
          <w:tcPr>
            <w:tcW w:w="501" w:type="dxa"/>
            <w:tcBorders>
              <w:top w:val="single" w:sz="6" w:space="0" w:color="auto"/>
            </w:tcBorders>
          </w:tcPr>
          <w:p w:rsidR="00B81289" w:rsidRPr="002341CA" w:rsidRDefault="00B81289" w:rsidP="00E85080">
            <w:pPr>
              <w:rPr>
                <w:ins w:id="826" w:author="Ericsson LM" w:date="2016-05-16T19:36:00Z"/>
              </w:rPr>
            </w:pPr>
          </w:p>
        </w:tc>
        <w:tc>
          <w:tcPr>
            <w:tcW w:w="850" w:type="dxa"/>
            <w:tcBorders>
              <w:top w:val="single" w:sz="6" w:space="0" w:color="auto"/>
            </w:tcBorders>
          </w:tcPr>
          <w:p w:rsidR="00B81289" w:rsidRPr="002341CA" w:rsidRDefault="00B81289" w:rsidP="00E85080">
            <w:pPr>
              <w:rPr>
                <w:ins w:id="827" w:author="Ericsson LM" w:date="2016-05-16T19:36:00Z"/>
              </w:rPr>
            </w:pPr>
          </w:p>
        </w:tc>
        <w:tc>
          <w:tcPr>
            <w:tcW w:w="2261" w:type="dxa"/>
          </w:tcPr>
          <w:p w:rsidR="00B81289" w:rsidRPr="002341CA" w:rsidRDefault="00B81289" w:rsidP="00E85080">
            <w:pPr>
              <w:pStyle w:val="TAC"/>
              <w:rPr>
                <w:ins w:id="828" w:author="Ericsson LM" w:date="2016-05-16T19:36:00Z"/>
              </w:rPr>
            </w:pPr>
          </w:p>
        </w:tc>
      </w:tr>
    </w:tbl>
    <w:p w:rsidR="00B81289" w:rsidRPr="002341CA" w:rsidRDefault="00B81289" w:rsidP="00B81289">
      <w:pPr>
        <w:pStyle w:val="NF"/>
        <w:rPr>
          <w:ins w:id="829" w:author="Ericsson LM" w:date="2016-05-16T19:36:00Z"/>
        </w:rPr>
      </w:pPr>
    </w:p>
    <w:p w:rsidR="00B81289" w:rsidRPr="002341CA" w:rsidRDefault="00B81289" w:rsidP="00B81289">
      <w:pPr>
        <w:pStyle w:val="NF"/>
        <w:rPr>
          <w:ins w:id="830" w:author="Ericsson LM" w:date="2016-05-16T19:36:00Z"/>
        </w:rPr>
      </w:pPr>
      <w:ins w:id="831" w:author="Ericsson LM" w:date="2016-05-16T19:36:00Z">
        <w:r w:rsidRPr="002341CA">
          <w:t>NOTE 1:</w:t>
        </w:r>
        <w:r w:rsidRPr="002341CA">
          <w:tab/>
          <w:t>If padding is used, then "Octet 1" shall be replaced by "Octet 7", see example in annex J.</w:t>
        </w:r>
      </w:ins>
    </w:p>
    <w:p w:rsidR="00B81289" w:rsidRPr="002341CA" w:rsidRDefault="00B81289" w:rsidP="00B81289">
      <w:pPr>
        <w:pStyle w:val="NF"/>
        <w:rPr>
          <w:ins w:id="832" w:author="Ericsson LM" w:date="2016-05-16T19:36:00Z"/>
        </w:rPr>
      </w:pPr>
      <w:ins w:id="833" w:author="Ericsson LM" w:date="2016-05-16T19:36:00Z">
        <w:r w:rsidRPr="002341CA">
          <w:t>NOTE 2:</w:t>
        </w:r>
        <w:r w:rsidRPr="002341CA">
          <w:tab/>
          <w:t>The field mapping convention for EC-GSM-</w:t>
        </w:r>
        <w:proofErr w:type="spellStart"/>
        <w:r w:rsidRPr="002341CA">
          <w:t>IoT</w:t>
        </w:r>
        <w:proofErr w:type="spellEnd"/>
        <w:r w:rsidRPr="002341CA">
          <w:t xml:space="preserve"> (sub-clause 10.0b.3.2) applies. According to that, in particular regarding the TLLI field, the </w:t>
        </w:r>
        <w:r w:rsidRPr="002341CA">
          <w:rPr>
            <w:i/>
          </w:rPr>
          <w:t>least significant byte</w:t>
        </w:r>
        <w:r w:rsidRPr="002341CA">
          <w:t xml:space="preserve"> of the TLLI value shall be mapped on octet M+1 and the </w:t>
        </w:r>
        <w:r w:rsidRPr="002341CA">
          <w:rPr>
            <w:i/>
          </w:rPr>
          <w:t>most significant byte</w:t>
        </w:r>
        <w:r w:rsidRPr="002341CA">
          <w:t xml:space="preserve"> of the TLLI value shall be mapped on octet M+4 of the uplink EC-GSM-</w:t>
        </w:r>
        <w:proofErr w:type="spellStart"/>
        <w:r w:rsidRPr="002341CA">
          <w:t>IoT</w:t>
        </w:r>
        <w:proofErr w:type="spellEnd"/>
        <w:r w:rsidRPr="002341CA">
          <w:t xml:space="preserve"> RLC data block.</w:t>
        </w:r>
      </w:ins>
    </w:p>
    <w:p w:rsidR="00B81289" w:rsidRPr="002341CA" w:rsidRDefault="00B81289" w:rsidP="00B81289">
      <w:pPr>
        <w:pStyle w:val="NF"/>
        <w:rPr>
          <w:ins w:id="834" w:author="Ericsson LM" w:date="2016-05-16T19:36:00Z"/>
        </w:rPr>
      </w:pPr>
      <w:ins w:id="835" w:author="Ericsson LM" w:date="2016-05-16T19:36:00Z">
        <w:r w:rsidRPr="002341CA">
          <w:t>NOTE 3:</w:t>
        </w:r>
        <w:r w:rsidRPr="002341CA">
          <w:tab/>
          <w:t xml:space="preserve">This octet is only included if the value of the first instance of the </w:t>
        </w:r>
        <w:r w:rsidRPr="002341CA">
          <w:rPr>
            <w:i/>
          </w:rPr>
          <w:t>Length indicator</w:t>
        </w:r>
        <w:r w:rsidRPr="002341CA">
          <w:t xml:space="preserve"> in the RLC data block is 123.</w:t>
        </w:r>
      </w:ins>
    </w:p>
    <w:p w:rsidR="00B81289" w:rsidRPr="002341CA" w:rsidRDefault="00B81289" w:rsidP="00B81289">
      <w:pPr>
        <w:pStyle w:val="NF"/>
        <w:rPr>
          <w:ins w:id="836" w:author="Ericsson LM" w:date="2016-05-16T19:36:00Z"/>
        </w:rPr>
      </w:pPr>
    </w:p>
    <w:p w:rsidR="005725B3" w:rsidRPr="002341CA" w:rsidRDefault="00B81289" w:rsidP="002341CA">
      <w:pPr>
        <w:pStyle w:val="TF"/>
      </w:pPr>
      <w:ins w:id="837" w:author="Ericsson LM" w:date="2016-05-16T19:36:00Z">
        <w:r w:rsidRPr="002341CA">
          <w:t>Figure 10.3a.2.2.1: Uplink EC-GSM-</w:t>
        </w:r>
        <w:proofErr w:type="spellStart"/>
        <w:r w:rsidRPr="002341CA">
          <w:t>IoT</w:t>
        </w:r>
        <w:proofErr w:type="spellEnd"/>
        <w:r w:rsidRPr="002341CA">
          <w:t xml:space="preserve"> RLC data block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964953" w:rsidRPr="002341CA" w:rsidRDefault="00964953" w:rsidP="00964953">
      <w:pPr>
        <w:pStyle w:val="Heading3"/>
      </w:pPr>
      <w:bookmarkStart w:id="838" w:name="_Toc446495549"/>
      <w:r w:rsidRPr="002341CA">
        <w:t>10.3a.3</w:t>
      </w:r>
      <w:r w:rsidRPr="002341CA">
        <w:tab/>
      </w:r>
      <w:del w:id="839" w:author="Ericsson LM" w:date="2016-05-16T19:44:00Z">
        <w:r w:rsidRPr="002341CA" w:rsidDel="00574565">
          <w:delText>(EC-)</w:delText>
        </w:r>
      </w:del>
      <w:r w:rsidRPr="002341CA">
        <w:t xml:space="preserve">EGPRS </w:t>
      </w:r>
      <w:ins w:id="840" w:author="Ericsson LM" w:date="2016-05-16T19:44:00Z">
        <w:r w:rsidR="00574565" w:rsidRPr="002341CA">
          <w:t>and EC-GSM-</w:t>
        </w:r>
        <w:proofErr w:type="spellStart"/>
        <w:r w:rsidR="00574565" w:rsidRPr="002341CA">
          <w:t>IoT</w:t>
        </w:r>
        <w:proofErr w:type="spellEnd"/>
        <w:r w:rsidR="00574565" w:rsidRPr="002341CA">
          <w:t xml:space="preserve"> </w:t>
        </w:r>
      </w:ins>
      <w:r w:rsidRPr="002341CA">
        <w:t>Downlink RLC/MAC header</w:t>
      </w:r>
      <w:bookmarkEnd w:id="838"/>
    </w:p>
    <w:p w:rsidR="00964953" w:rsidRPr="002341CA" w:rsidRDefault="00964953" w:rsidP="00964953">
      <w:pPr>
        <w:pStyle w:val="Heading4"/>
      </w:pPr>
      <w:bookmarkStart w:id="841" w:name="_Toc446495550"/>
      <w:r w:rsidRPr="002341CA">
        <w:t>10.3a.3.1</w:t>
      </w:r>
      <w:r w:rsidRPr="002341CA">
        <w:tab/>
        <w:t>Header type 1: header for MCS-7, MCS-8 and MCS-9</w:t>
      </w:r>
      <w:bookmarkEnd w:id="841"/>
    </w:p>
    <w:p w:rsidR="00964953" w:rsidRPr="002341CA" w:rsidRDefault="00964953" w:rsidP="00964953">
      <w:pPr>
        <w:ind w:left="90"/>
      </w:pPr>
      <w:r w:rsidRPr="002341CA">
        <w:rPr>
          <w:lang w:eastAsia="ko-KR"/>
        </w:rPr>
        <w:t>For an EGPRS TBF without FANR activated</w:t>
      </w:r>
      <w:r w:rsidRPr="002341CA">
        <w:t>, the EGPRS combined downlink RLC/MAC header for MCS</w:t>
      </w:r>
      <w:r w:rsidRPr="002341CA">
        <w:noBreakHyphen/>
        <w:t>7, MCS</w:t>
      </w:r>
      <w:r w:rsidRPr="002341CA">
        <w:noBreakHyphen/>
        <w:t>8 and MCS</w:t>
      </w:r>
      <w:r w:rsidRPr="002341CA">
        <w:noBreakHyphen/>
        <w:t>9 (header type 1) shall be formatted according to figure 10.3a.3.1.1.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lastRenderedPageBreak/>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62" w:type="dxa"/>
            <w:gridSpan w:val="2"/>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3997" w:type="dxa"/>
            <w:gridSpan w:val="7"/>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r w:rsidR="00964953" w:rsidRPr="002341CA" w:rsidTr="00E85080">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r>
    </w:tbl>
    <w:p w:rsidR="00964953" w:rsidRPr="002341CA" w:rsidRDefault="00964953" w:rsidP="00964953">
      <w:pPr>
        <w:pStyle w:val="NF"/>
      </w:pPr>
    </w:p>
    <w:p w:rsidR="00964953" w:rsidRPr="002341CA" w:rsidRDefault="00964953" w:rsidP="00964953">
      <w:pPr>
        <w:pStyle w:val="TF"/>
      </w:pPr>
      <w:r w:rsidRPr="002341CA">
        <w:t xml:space="preserve">Figure 10.3a.3.1.1: EGPRS downlink RLC data block header </w:t>
      </w:r>
      <w:r w:rsidRPr="002341CA">
        <w:rPr>
          <w:lang w:eastAsia="ko-KR"/>
        </w:rPr>
        <w:t>(FANR not activated</w:t>
      </w:r>
      <w:proofErr w:type="gramStart"/>
      <w:r w:rsidRPr="002341CA">
        <w:rPr>
          <w:lang w:eastAsia="ko-KR"/>
        </w:rPr>
        <w:t>)</w:t>
      </w:r>
      <w:proofErr w:type="gramEnd"/>
      <w:r w:rsidRPr="002341CA">
        <w:br/>
        <w:t>for MCS-7, MCS-8 and MCS-9</w:t>
      </w:r>
    </w:p>
    <w:p w:rsidR="00964953" w:rsidRPr="002341CA" w:rsidRDefault="00964953" w:rsidP="00964953">
      <w:pPr>
        <w:ind w:left="91"/>
      </w:pPr>
      <w:proofErr w:type="gramStart"/>
      <w:r w:rsidRPr="002341CA">
        <w:rPr>
          <w:lang w:eastAsia="ko-KR"/>
        </w:rPr>
        <w:t>For an EGPRS TBF with FANR activated and for an</w:t>
      </w:r>
      <w:r w:rsidRPr="002341CA">
        <w:t xml:space="preserve"> EGPRS2 TBF (see sub-clause 5.2.1), the downlink RLC/MAC header for MCS-7, MCS-8 and MCS-9 shall be formatted according to figure 10.3a.3.1.2.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62" w:type="dxa"/>
            <w:gridSpan w:val="2"/>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3997" w:type="dxa"/>
            <w:gridSpan w:val="7"/>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r w:rsidR="00964953" w:rsidRPr="002341CA" w:rsidTr="00E85080">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r>
    </w:tbl>
    <w:p w:rsidR="00964953" w:rsidRPr="002341CA" w:rsidRDefault="00964953" w:rsidP="00964953">
      <w:pPr>
        <w:keepNext/>
        <w:keepLines/>
        <w:spacing w:after="0"/>
        <w:ind w:left="1135" w:hanging="851"/>
        <w:rPr>
          <w:rFonts w:ascii="Arial" w:hAnsi="Arial"/>
          <w:sz w:val="18"/>
        </w:rPr>
      </w:pPr>
    </w:p>
    <w:p w:rsidR="00964953" w:rsidRPr="002341CA" w:rsidRDefault="00964953" w:rsidP="00964953">
      <w:pPr>
        <w:pStyle w:val="TF"/>
        <w:rPr>
          <w:lang w:eastAsia="ko-KR"/>
        </w:rPr>
      </w:pPr>
      <w:r w:rsidRPr="002341CA">
        <w:t xml:space="preserve">Figure 10.3a.3.1.2: </w:t>
      </w:r>
      <w:r w:rsidRPr="002341CA">
        <w:rPr>
          <w:lang w:eastAsia="ko-KR"/>
        </w:rPr>
        <w:t>EGPRS (FANR activated)</w:t>
      </w:r>
      <w:r w:rsidRPr="002341CA">
        <w:t xml:space="preserve"> / </w:t>
      </w:r>
      <w:r w:rsidRPr="002341CA">
        <w:rPr>
          <w:lang w:eastAsia="ko-KR"/>
        </w:rPr>
        <w:t>EGPRS2</w:t>
      </w:r>
      <w:r w:rsidRPr="002341CA">
        <w:t xml:space="preserve"> downlink RLC data block header</w:t>
      </w:r>
    </w:p>
    <w:p w:rsidR="00964953" w:rsidRPr="002341CA" w:rsidRDefault="00964953" w:rsidP="00964953">
      <w:pPr>
        <w:ind w:left="90"/>
      </w:pPr>
      <w:r w:rsidRPr="002341CA">
        <w:rPr>
          <w:lang w:eastAsia="ko-KR"/>
        </w:rPr>
        <w:t>For an EGPRS TBF without FANR activated in a DLMC configuration using an SNS of 8192</w:t>
      </w:r>
      <w:r w:rsidRPr="002341CA">
        <w:t>, the EGPRS combined downlink RLC/MAC header for MCS</w:t>
      </w:r>
      <w:r w:rsidRPr="002341CA">
        <w:noBreakHyphen/>
        <w:t>7, MCS</w:t>
      </w:r>
      <w:r w:rsidRPr="002341CA">
        <w:noBreakHyphen/>
        <w:t>8 and MCS</w:t>
      </w:r>
      <w:r w:rsidRPr="002341CA">
        <w:noBreakHyphen/>
        <w:t>9 (header type 1) shall be formatted according to figure 10.3a.3.1.3.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96" w:type="dxa"/>
            <w:gridSpan w:val="4"/>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3997" w:type="dxa"/>
            <w:gridSpan w:val="7"/>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r w:rsidR="00964953" w:rsidRPr="002341CA" w:rsidTr="00E85080">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r>
    </w:tbl>
    <w:p w:rsidR="00964953" w:rsidRPr="002341CA" w:rsidRDefault="00964953" w:rsidP="00964953">
      <w:pPr>
        <w:pStyle w:val="NF"/>
      </w:pPr>
    </w:p>
    <w:p w:rsidR="00964953" w:rsidRPr="002341CA" w:rsidRDefault="00964953" w:rsidP="00964953">
      <w:pPr>
        <w:pStyle w:val="TF"/>
      </w:pPr>
      <w:r w:rsidRPr="002341CA">
        <w:t>Figure 10.3a.3.1.3: DLMC EGPRS downlink RLC data block header</w:t>
      </w:r>
      <w:r w:rsidRPr="002341CA">
        <w:rPr>
          <w:lang w:eastAsia="ko-KR"/>
        </w:rPr>
        <w:t xml:space="preserve"> (FANR not activated)</w:t>
      </w:r>
      <w:r w:rsidRPr="002341CA">
        <w:t xml:space="preserve"> </w:t>
      </w:r>
      <w:r w:rsidRPr="002341CA">
        <w:br/>
        <w:t>for MCS-7, MCS-8 and MCS-9</w:t>
      </w:r>
    </w:p>
    <w:p w:rsidR="00964953" w:rsidRPr="002341CA" w:rsidRDefault="00964953" w:rsidP="00964953">
      <w:pPr>
        <w:ind w:left="91"/>
      </w:pPr>
      <w:r w:rsidRPr="002341CA">
        <w:rPr>
          <w:lang w:eastAsia="ko-KR"/>
        </w:rPr>
        <w:t>For an EGPRS TBF with FANR activated in a DLMC configuration using an SNS of 8192 and for an</w:t>
      </w:r>
      <w:r w:rsidRPr="002341CA">
        <w:t xml:space="preserve"> EGPRS2 TBF in a DLMC configuration</w:t>
      </w:r>
      <w:r w:rsidRPr="002341CA">
        <w:rPr>
          <w:lang w:eastAsia="ko-KR"/>
        </w:rPr>
        <w:t xml:space="preserve"> using an SNS of 8192</w:t>
      </w:r>
      <w:r w:rsidRPr="002341CA">
        <w:t>, the downlink RLC/MAC header for MCS-7, MCS-8 and MCS-9 shall be formatted according to figure 10.3a.3.1.4.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964953" w:rsidRPr="002341CA" w:rsidTr="00E85080">
        <w:trPr>
          <w:cantSplit/>
          <w:jc w:val="center"/>
        </w:trPr>
        <w:tc>
          <w:tcPr>
            <w:tcW w:w="4564" w:type="dxa"/>
            <w:gridSpan w:val="9"/>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558" w:type="dxa"/>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43"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96" w:type="dxa"/>
            <w:gridSpan w:val="5"/>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9"/>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3997"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567" w:type="dxa"/>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r w:rsidR="00964953" w:rsidRPr="002341CA" w:rsidTr="00E85080">
        <w:trPr>
          <w:cantSplit/>
          <w:jc w:val="center"/>
        </w:trPr>
        <w:tc>
          <w:tcPr>
            <w:tcW w:w="2863"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BSN2</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r>
    </w:tbl>
    <w:p w:rsidR="00964953" w:rsidRPr="002341CA" w:rsidRDefault="00964953" w:rsidP="00964953">
      <w:pPr>
        <w:keepNext/>
        <w:keepLines/>
        <w:spacing w:after="0"/>
        <w:ind w:left="1135" w:hanging="851"/>
        <w:rPr>
          <w:rFonts w:ascii="Arial" w:hAnsi="Arial"/>
          <w:sz w:val="18"/>
        </w:rPr>
      </w:pPr>
    </w:p>
    <w:p w:rsidR="00964953" w:rsidRPr="002341CA" w:rsidRDefault="00964953" w:rsidP="00964953">
      <w:pPr>
        <w:pStyle w:val="TF"/>
        <w:rPr>
          <w:lang w:eastAsia="ko-KR"/>
        </w:rPr>
      </w:pPr>
      <w:r w:rsidRPr="002341CA">
        <w:t xml:space="preserve">Figure 10.3a.3.1.4: DLMC </w:t>
      </w:r>
      <w:r w:rsidRPr="002341CA">
        <w:rPr>
          <w:lang w:eastAsia="ko-KR"/>
        </w:rPr>
        <w:t>EGPRS (FANR activated)</w:t>
      </w:r>
      <w:r w:rsidRPr="002341CA">
        <w:t xml:space="preserve"> / DLMC </w:t>
      </w:r>
      <w:r w:rsidRPr="002341CA">
        <w:rPr>
          <w:lang w:eastAsia="ko-KR"/>
        </w:rPr>
        <w:t>EGPRS2</w:t>
      </w:r>
      <w:r w:rsidRPr="002341CA">
        <w:t xml:space="preserve"> downlink RLC data block header for MCS-7, MCS-8 and MCS-9</w:t>
      </w:r>
    </w:p>
    <w:p w:rsidR="00964953" w:rsidRPr="002341CA" w:rsidRDefault="00964953" w:rsidP="00964953">
      <w:pPr>
        <w:ind w:left="90"/>
      </w:pPr>
      <w:r w:rsidRPr="002341CA">
        <w:rPr>
          <w:lang w:eastAsia="ko-KR"/>
        </w:rPr>
        <w:t>For an EC</w:t>
      </w:r>
      <w:del w:id="842" w:author="Ericsson LM" w:date="2016-05-16T19:44:00Z">
        <w:r w:rsidRPr="002341CA" w:rsidDel="00574565">
          <w:rPr>
            <w:lang w:eastAsia="ko-KR"/>
          </w:rPr>
          <w:delText>-EGPRS</w:delText>
        </w:r>
      </w:del>
      <w:r w:rsidRPr="002341CA">
        <w:rPr>
          <w:lang w:eastAsia="ko-KR"/>
        </w:rPr>
        <w:t xml:space="preserve"> TBF</w:t>
      </w:r>
      <w:r w:rsidRPr="002341CA">
        <w:t>, the combined downlink RLC/MAC header for MCS</w:t>
      </w:r>
      <w:r w:rsidRPr="002341CA">
        <w:noBreakHyphen/>
        <w:t>7, MCS</w:t>
      </w:r>
      <w:r w:rsidRPr="002341CA">
        <w:noBreakHyphen/>
        <w:t>8 and MCS</w:t>
      </w:r>
      <w:r w:rsidRPr="002341CA">
        <w:noBreakHyphen/>
        <w:t>9 (header type 1) shall be formatted according to figure 10.3a.3.1.5.</w:t>
      </w:r>
    </w:p>
    <w:p w:rsidR="00964953" w:rsidRPr="002341CA" w:rsidDel="00D74FC4" w:rsidRDefault="00964953" w:rsidP="00964953">
      <w:pPr>
        <w:pStyle w:val="NF"/>
        <w:rPr>
          <w:del w:id="843" w:author="Ericsson LM" w:date="2016-05-16T19:47:00Z"/>
        </w:rPr>
      </w:pP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29"/>
        <w:gridCol w:w="525"/>
        <w:gridCol w:w="14"/>
        <w:gridCol w:w="25"/>
        <w:gridCol w:w="74"/>
        <w:gridCol w:w="455"/>
        <w:gridCol w:w="183"/>
        <w:gridCol w:w="384"/>
        <w:gridCol w:w="44"/>
        <w:gridCol w:w="536"/>
        <w:gridCol w:w="30"/>
        <w:gridCol w:w="49"/>
        <w:gridCol w:w="488"/>
        <w:gridCol w:w="79"/>
        <w:gridCol w:w="488"/>
        <w:gridCol w:w="79"/>
        <w:gridCol w:w="489"/>
        <w:gridCol w:w="30"/>
        <w:gridCol w:w="49"/>
        <w:gridCol w:w="1055"/>
        <w:gridCol w:w="8"/>
        <w:gridCol w:w="77"/>
      </w:tblGrid>
      <w:tr w:rsidR="00964953" w:rsidRPr="002341CA" w:rsidDel="00D74FC4" w:rsidTr="002341CA">
        <w:trPr>
          <w:gridAfter w:val="2"/>
          <w:wAfter w:w="85" w:type="dxa"/>
          <w:cantSplit/>
          <w:jc w:val="center"/>
          <w:del w:id="844" w:author="Ericsson LM" w:date="2016-05-16T19:45:00Z"/>
        </w:trPr>
        <w:tc>
          <w:tcPr>
            <w:tcW w:w="4565" w:type="dxa"/>
            <w:gridSpan w:val="19"/>
          </w:tcPr>
          <w:p w:rsidR="00964953" w:rsidRPr="002341CA" w:rsidDel="00D74FC4" w:rsidRDefault="00964953" w:rsidP="00E85080">
            <w:pPr>
              <w:keepNext/>
              <w:keepLines/>
              <w:spacing w:after="0"/>
              <w:jc w:val="center"/>
              <w:rPr>
                <w:del w:id="845" w:author="Ericsson LM" w:date="2016-05-16T19:45:00Z"/>
                <w:rFonts w:ascii="Arial" w:hAnsi="Arial"/>
                <w:sz w:val="18"/>
              </w:rPr>
            </w:pPr>
            <w:del w:id="846" w:author="Ericsson LM" w:date="2016-05-16T19:45:00Z">
              <w:r w:rsidRPr="002341CA" w:rsidDel="00D74FC4">
                <w:rPr>
                  <w:rFonts w:ascii="Arial" w:hAnsi="Arial"/>
                  <w:sz w:val="18"/>
                </w:rPr>
                <w:delText>Bit</w:delText>
              </w:r>
            </w:del>
          </w:p>
        </w:tc>
        <w:tc>
          <w:tcPr>
            <w:tcW w:w="1134" w:type="dxa"/>
            <w:gridSpan w:val="3"/>
          </w:tcPr>
          <w:p w:rsidR="00964953" w:rsidRPr="002341CA" w:rsidDel="00D74FC4" w:rsidRDefault="00964953" w:rsidP="00E85080">
            <w:pPr>
              <w:keepNext/>
              <w:keepLines/>
              <w:spacing w:after="0"/>
              <w:jc w:val="center"/>
              <w:rPr>
                <w:del w:id="847" w:author="Ericsson LM" w:date="2016-05-16T19:45:00Z"/>
                <w:rFonts w:ascii="Arial" w:hAnsi="Arial"/>
                <w:sz w:val="18"/>
              </w:rPr>
            </w:pPr>
          </w:p>
        </w:tc>
      </w:tr>
      <w:tr w:rsidR="00964953" w:rsidRPr="002341CA" w:rsidDel="00D74FC4" w:rsidTr="002341CA">
        <w:trPr>
          <w:gridAfter w:val="2"/>
          <w:wAfter w:w="85" w:type="dxa"/>
          <w:cantSplit/>
          <w:jc w:val="center"/>
          <w:del w:id="848" w:author="Ericsson LM" w:date="2016-05-16T19:45:00Z"/>
        </w:trPr>
        <w:tc>
          <w:tcPr>
            <w:tcW w:w="595" w:type="dxa"/>
            <w:gridSpan w:val="2"/>
          </w:tcPr>
          <w:p w:rsidR="00964953" w:rsidRPr="002341CA" w:rsidDel="00D74FC4" w:rsidRDefault="00964953" w:rsidP="00E85080">
            <w:pPr>
              <w:keepNext/>
              <w:keepLines/>
              <w:spacing w:after="0"/>
              <w:jc w:val="center"/>
              <w:rPr>
                <w:del w:id="849" w:author="Ericsson LM" w:date="2016-05-16T19:45:00Z"/>
                <w:rFonts w:ascii="Arial" w:hAnsi="Arial"/>
                <w:sz w:val="18"/>
              </w:rPr>
            </w:pPr>
            <w:del w:id="850" w:author="Ericsson LM" w:date="2016-05-16T19:45:00Z">
              <w:r w:rsidRPr="002341CA" w:rsidDel="00D74FC4">
                <w:rPr>
                  <w:rFonts w:ascii="Arial" w:hAnsi="Arial"/>
                  <w:sz w:val="18"/>
                </w:rPr>
                <w:delText>8</w:delText>
              </w:r>
            </w:del>
          </w:p>
        </w:tc>
        <w:tc>
          <w:tcPr>
            <w:tcW w:w="567" w:type="dxa"/>
            <w:gridSpan w:val="3"/>
          </w:tcPr>
          <w:p w:rsidR="00964953" w:rsidRPr="002341CA" w:rsidDel="00D74FC4" w:rsidRDefault="00964953" w:rsidP="00E85080">
            <w:pPr>
              <w:keepNext/>
              <w:keepLines/>
              <w:spacing w:after="0"/>
              <w:jc w:val="center"/>
              <w:rPr>
                <w:del w:id="851" w:author="Ericsson LM" w:date="2016-05-16T19:45:00Z"/>
                <w:rFonts w:ascii="Arial" w:hAnsi="Arial"/>
                <w:sz w:val="18"/>
              </w:rPr>
            </w:pPr>
            <w:del w:id="852" w:author="Ericsson LM" w:date="2016-05-16T19:45:00Z">
              <w:r w:rsidRPr="002341CA" w:rsidDel="00D74FC4">
                <w:rPr>
                  <w:rFonts w:ascii="Arial" w:hAnsi="Arial"/>
                  <w:sz w:val="18"/>
                </w:rPr>
                <w:delText>7</w:delText>
              </w:r>
            </w:del>
          </w:p>
        </w:tc>
        <w:tc>
          <w:tcPr>
            <w:tcW w:w="554" w:type="dxa"/>
            <w:gridSpan w:val="3"/>
          </w:tcPr>
          <w:p w:rsidR="00964953" w:rsidRPr="002341CA" w:rsidDel="00D74FC4" w:rsidRDefault="00964953" w:rsidP="00E85080">
            <w:pPr>
              <w:keepNext/>
              <w:keepLines/>
              <w:spacing w:after="0"/>
              <w:jc w:val="center"/>
              <w:rPr>
                <w:del w:id="853" w:author="Ericsson LM" w:date="2016-05-16T19:45:00Z"/>
                <w:rFonts w:ascii="Arial" w:hAnsi="Arial"/>
                <w:sz w:val="18"/>
              </w:rPr>
            </w:pPr>
            <w:del w:id="854" w:author="Ericsson LM" w:date="2016-05-16T19:45:00Z">
              <w:r w:rsidRPr="002341CA" w:rsidDel="00D74FC4">
                <w:rPr>
                  <w:rFonts w:ascii="Arial" w:hAnsi="Arial"/>
                  <w:sz w:val="18"/>
                </w:rPr>
                <w:delText>6</w:delText>
              </w:r>
            </w:del>
          </w:p>
        </w:tc>
        <w:tc>
          <w:tcPr>
            <w:tcW w:w="567" w:type="dxa"/>
            <w:gridSpan w:val="2"/>
          </w:tcPr>
          <w:p w:rsidR="00964953" w:rsidRPr="002341CA" w:rsidDel="00D74FC4" w:rsidRDefault="00964953" w:rsidP="00E85080">
            <w:pPr>
              <w:keepNext/>
              <w:keepLines/>
              <w:spacing w:after="0"/>
              <w:jc w:val="center"/>
              <w:rPr>
                <w:del w:id="855" w:author="Ericsson LM" w:date="2016-05-16T19:45:00Z"/>
                <w:rFonts w:ascii="Arial" w:hAnsi="Arial"/>
                <w:sz w:val="18"/>
              </w:rPr>
            </w:pPr>
            <w:del w:id="856" w:author="Ericsson LM" w:date="2016-05-16T19:45:00Z">
              <w:r w:rsidRPr="002341CA" w:rsidDel="00D74FC4">
                <w:rPr>
                  <w:rFonts w:ascii="Arial" w:hAnsi="Arial"/>
                  <w:sz w:val="18"/>
                </w:rPr>
                <w:delText>5</w:delText>
              </w:r>
            </w:del>
          </w:p>
        </w:tc>
        <w:tc>
          <w:tcPr>
            <w:tcW w:w="580" w:type="dxa"/>
            <w:gridSpan w:val="2"/>
          </w:tcPr>
          <w:p w:rsidR="00964953" w:rsidRPr="002341CA" w:rsidDel="00D74FC4" w:rsidRDefault="00964953" w:rsidP="00E85080">
            <w:pPr>
              <w:keepNext/>
              <w:keepLines/>
              <w:spacing w:after="0"/>
              <w:jc w:val="center"/>
              <w:rPr>
                <w:del w:id="857" w:author="Ericsson LM" w:date="2016-05-16T19:45:00Z"/>
                <w:rFonts w:ascii="Arial" w:hAnsi="Arial"/>
                <w:sz w:val="18"/>
              </w:rPr>
            </w:pPr>
            <w:del w:id="858" w:author="Ericsson LM" w:date="2016-05-16T19:45:00Z">
              <w:r w:rsidRPr="002341CA" w:rsidDel="00D74FC4">
                <w:rPr>
                  <w:rFonts w:ascii="Arial" w:hAnsi="Arial"/>
                  <w:sz w:val="18"/>
                </w:rPr>
                <w:delText>4</w:delText>
              </w:r>
            </w:del>
          </w:p>
        </w:tc>
        <w:tc>
          <w:tcPr>
            <w:tcW w:w="567" w:type="dxa"/>
            <w:gridSpan w:val="3"/>
          </w:tcPr>
          <w:p w:rsidR="00964953" w:rsidRPr="002341CA" w:rsidDel="00D74FC4" w:rsidRDefault="00964953" w:rsidP="00E85080">
            <w:pPr>
              <w:keepNext/>
              <w:keepLines/>
              <w:spacing w:after="0"/>
              <w:jc w:val="center"/>
              <w:rPr>
                <w:del w:id="859" w:author="Ericsson LM" w:date="2016-05-16T19:45:00Z"/>
                <w:rFonts w:ascii="Arial" w:hAnsi="Arial"/>
                <w:sz w:val="18"/>
              </w:rPr>
            </w:pPr>
            <w:del w:id="860" w:author="Ericsson LM" w:date="2016-05-16T19:45:00Z">
              <w:r w:rsidRPr="002341CA" w:rsidDel="00D74FC4">
                <w:rPr>
                  <w:rFonts w:ascii="Arial" w:hAnsi="Arial"/>
                  <w:sz w:val="18"/>
                </w:rPr>
                <w:delText>3</w:delText>
              </w:r>
            </w:del>
          </w:p>
        </w:tc>
        <w:tc>
          <w:tcPr>
            <w:tcW w:w="567" w:type="dxa"/>
            <w:gridSpan w:val="2"/>
          </w:tcPr>
          <w:p w:rsidR="00964953" w:rsidRPr="002341CA" w:rsidDel="00D74FC4" w:rsidRDefault="00964953" w:rsidP="00E85080">
            <w:pPr>
              <w:keepNext/>
              <w:keepLines/>
              <w:spacing w:after="0"/>
              <w:jc w:val="center"/>
              <w:rPr>
                <w:del w:id="861" w:author="Ericsson LM" w:date="2016-05-16T19:45:00Z"/>
                <w:rFonts w:ascii="Arial" w:hAnsi="Arial"/>
                <w:sz w:val="18"/>
              </w:rPr>
            </w:pPr>
            <w:del w:id="862" w:author="Ericsson LM" w:date="2016-05-16T19:45:00Z">
              <w:r w:rsidRPr="002341CA" w:rsidDel="00D74FC4">
                <w:rPr>
                  <w:rFonts w:ascii="Arial" w:hAnsi="Arial"/>
                  <w:sz w:val="18"/>
                </w:rPr>
                <w:delText>2</w:delText>
              </w:r>
            </w:del>
          </w:p>
        </w:tc>
        <w:tc>
          <w:tcPr>
            <w:tcW w:w="568" w:type="dxa"/>
            <w:gridSpan w:val="2"/>
          </w:tcPr>
          <w:p w:rsidR="00964953" w:rsidRPr="002341CA" w:rsidDel="00D74FC4" w:rsidRDefault="00964953" w:rsidP="00E85080">
            <w:pPr>
              <w:keepNext/>
              <w:keepLines/>
              <w:spacing w:after="0"/>
              <w:jc w:val="center"/>
              <w:rPr>
                <w:del w:id="863" w:author="Ericsson LM" w:date="2016-05-16T19:45:00Z"/>
                <w:rFonts w:ascii="Arial" w:hAnsi="Arial"/>
                <w:sz w:val="18"/>
              </w:rPr>
            </w:pPr>
            <w:del w:id="864" w:author="Ericsson LM" w:date="2016-05-16T19:45:00Z">
              <w:r w:rsidRPr="002341CA" w:rsidDel="00D74FC4">
                <w:rPr>
                  <w:rFonts w:ascii="Arial" w:hAnsi="Arial"/>
                  <w:sz w:val="18"/>
                </w:rPr>
                <w:delText>1</w:delText>
              </w:r>
            </w:del>
          </w:p>
        </w:tc>
        <w:tc>
          <w:tcPr>
            <w:tcW w:w="1134" w:type="dxa"/>
            <w:gridSpan w:val="3"/>
          </w:tcPr>
          <w:p w:rsidR="00964953" w:rsidRPr="002341CA" w:rsidDel="00D74FC4" w:rsidRDefault="00964953" w:rsidP="00E85080">
            <w:pPr>
              <w:keepNext/>
              <w:keepLines/>
              <w:spacing w:after="0"/>
              <w:jc w:val="center"/>
              <w:rPr>
                <w:del w:id="865" w:author="Ericsson LM" w:date="2016-05-16T19:45:00Z"/>
                <w:rFonts w:ascii="Arial" w:hAnsi="Arial"/>
                <w:sz w:val="18"/>
              </w:rPr>
            </w:pPr>
            <w:del w:id="866" w:author="Ericsson LM" w:date="2016-05-16T19:45:00Z">
              <w:r w:rsidRPr="002341CA" w:rsidDel="00D74FC4">
                <w:rPr>
                  <w:rFonts w:ascii="Arial" w:hAnsi="Arial"/>
                  <w:sz w:val="18"/>
                </w:rPr>
                <w:delText>Octet</w:delText>
              </w:r>
            </w:del>
          </w:p>
        </w:tc>
      </w:tr>
      <w:tr w:rsidR="00964953" w:rsidRPr="002341CA" w:rsidDel="00D74FC4" w:rsidTr="002341CA">
        <w:trPr>
          <w:gridAfter w:val="2"/>
          <w:wAfter w:w="85" w:type="dxa"/>
          <w:cantSplit/>
          <w:jc w:val="center"/>
          <w:del w:id="867" w:author="Ericsson LM" w:date="2016-05-16T19:45:00Z"/>
        </w:trPr>
        <w:tc>
          <w:tcPr>
            <w:tcW w:w="1716" w:type="dxa"/>
            <w:gridSpan w:val="8"/>
            <w:tcBorders>
              <w:top w:val="single" w:sz="6" w:space="0" w:color="auto"/>
              <w:left w:val="single" w:sz="6" w:space="0" w:color="auto"/>
              <w:bottom w:val="single" w:sz="6" w:space="0" w:color="auto"/>
              <w:right w:val="single" w:sz="6" w:space="0" w:color="auto"/>
            </w:tcBorders>
          </w:tcPr>
          <w:p w:rsidR="00964953" w:rsidRPr="002341CA" w:rsidDel="00D74FC4" w:rsidRDefault="00964953" w:rsidP="00E85080">
            <w:pPr>
              <w:keepNext/>
              <w:keepLines/>
              <w:spacing w:after="0"/>
              <w:jc w:val="center"/>
              <w:rPr>
                <w:del w:id="868" w:author="Ericsson LM" w:date="2016-05-16T19:45:00Z"/>
                <w:rFonts w:ascii="Arial" w:hAnsi="Arial"/>
                <w:sz w:val="18"/>
              </w:rPr>
            </w:pPr>
            <w:del w:id="869" w:author="Ericsson LM" w:date="2016-05-16T19:45:00Z">
              <w:r w:rsidRPr="002341CA" w:rsidDel="00D74FC4">
                <w:rPr>
                  <w:rFonts w:ascii="Arial" w:hAnsi="Arial"/>
                  <w:sz w:val="18"/>
                </w:rPr>
                <w:delText>RRBP</w:delText>
              </w:r>
            </w:del>
          </w:p>
        </w:tc>
        <w:tc>
          <w:tcPr>
            <w:tcW w:w="1147" w:type="dxa"/>
            <w:gridSpan w:val="4"/>
            <w:tcBorders>
              <w:top w:val="single" w:sz="6" w:space="0" w:color="auto"/>
              <w:left w:val="single" w:sz="6" w:space="0" w:color="auto"/>
              <w:bottom w:val="single" w:sz="6" w:space="0" w:color="auto"/>
            </w:tcBorders>
          </w:tcPr>
          <w:p w:rsidR="00964953" w:rsidRPr="002341CA" w:rsidDel="00D74FC4" w:rsidRDefault="00964953" w:rsidP="00E85080">
            <w:pPr>
              <w:keepNext/>
              <w:keepLines/>
              <w:spacing w:after="0"/>
              <w:jc w:val="center"/>
              <w:rPr>
                <w:del w:id="870" w:author="Ericsson LM" w:date="2016-05-16T19:45:00Z"/>
                <w:rFonts w:ascii="Arial" w:hAnsi="Arial"/>
                <w:sz w:val="18"/>
              </w:rPr>
            </w:pPr>
            <w:del w:id="871" w:author="Ericsson LM" w:date="2016-05-16T19:45:00Z">
              <w:r w:rsidRPr="002341CA" w:rsidDel="00D74FC4">
                <w:rPr>
                  <w:rFonts w:ascii="Arial" w:hAnsi="Arial"/>
                  <w:sz w:val="18"/>
                </w:rPr>
                <w:delText>ECS/P</w:delText>
              </w:r>
            </w:del>
          </w:p>
        </w:tc>
        <w:tc>
          <w:tcPr>
            <w:tcW w:w="1702" w:type="dxa"/>
            <w:gridSpan w:val="7"/>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72" w:author="Ericsson LM" w:date="2016-05-16T19:45:00Z"/>
                <w:rFonts w:ascii="Arial" w:hAnsi="Arial"/>
                <w:sz w:val="18"/>
              </w:rPr>
            </w:pPr>
            <w:del w:id="873" w:author="Ericsson LM" w:date="2016-05-16T19:45:00Z">
              <w:r w:rsidRPr="002341CA" w:rsidDel="00D74FC4">
                <w:rPr>
                  <w:rFonts w:ascii="Arial" w:hAnsi="Arial"/>
                  <w:sz w:val="18"/>
                </w:rPr>
                <w:delText>USF</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874" w:author="Ericsson LM" w:date="2016-05-16T19:45:00Z"/>
                <w:rFonts w:ascii="Arial" w:hAnsi="Arial"/>
                <w:sz w:val="18"/>
              </w:rPr>
            </w:pPr>
            <w:del w:id="875" w:author="Ericsson LM" w:date="2016-05-16T19:45:00Z">
              <w:r w:rsidRPr="002341CA" w:rsidDel="00D74FC4">
                <w:rPr>
                  <w:rFonts w:ascii="Arial" w:hAnsi="Arial"/>
                  <w:sz w:val="18"/>
                </w:rPr>
                <w:delText>1</w:delText>
              </w:r>
            </w:del>
          </w:p>
        </w:tc>
      </w:tr>
      <w:tr w:rsidR="00964953" w:rsidRPr="002341CA" w:rsidDel="00D74FC4" w:rsidTr="002341CA">
        <w:trPr>
          <w:gridAfter w:val="2"/>
          <w:wAfter w:w="85" w:type="dxa"/>
          <w:cantSplit/>
          <w:jc w:val="center"/>
          <w:del w:id="876" w:author="Ericsson LM" w:date="2016-05-16T19:45:00Z"/>
        </w:trPr>
        <w:tc>
          <w:tcPr>
            <w:tcW w:w="582" w:type="dxa"/>
            <w:tcBorders>
              <w:left w:val="single" w:sz="6" w:space="0" w:color="auto"/>
              <w:right w:val="single" w:sz="6" w:space="0" w:color="auto"/>
            </w:tcBorders>
          </w:tcPr>
          <w:p w:rsidR="00964953" w:rsidRPr="002341CA" w:rsidDel="00D74FC4" w:rsidRDefault="00964953" w:rsidP="00E85080">
            <w:pPr>
              <w:keepNext/>
              <w:keepLines/>
              <w:spacing w:after="0"/>
              <w:jc w:val="center"/>
              <w:rPr>
                <w:del w:id="877" w:author="Ericsson LM" w:date="2016-05-16T19:45:00Z"/>
                <w:rFonts w:ascii="Arial" w:hAnsi="Arial"/>
                <w:sz w:val="18"/>
              </w:rPr>
            </w:pPr>
            <w:del w:id="878" w:author="Ericsson LM" w:date="2016-05-16T19:45:00Z">
              <w:r w:rsidRPr="002341CA" w:rsidDel="00D74FC4">
                <w:rPr>
                  <w:rFonts w:ascii="Arial" w:hAnsi="Arial"/>
                  <w:sz w:val="18"/>
                </w:rPr>
                <w:delText>BSN1</w:delText>
              </w:r>
            </w:del>
          </w:p>
        </w:tc>
        <w:tc>
          <w:tcPr>
            <w:tcW w:w="1134" w:type="dxa"/>
            <w:gridSpan w:val="7"/>
            <w:tcBorders>
              <w:left w:val="single" w:sz="6" w:space="0" w:color="auto"/>
              <w:right w:val="single" w:sz="6" w:space="0" w:color="auto"/>
            </w:tcBorders>
          </w:tcPr>
          <w:p w:rsidR="00964953" w:rsidRPr="002341CA" w:rsidDel="00D74FC4" w:rsidRDefault="00964953" w:rsidP="00E85080">
            <w:pPr>
              <w:keepNext/>
              <w:keepLines/>
              <w:spacing w:after="0"/>
              <w:jc w:val="center"/>
              <w:rPr>
                <w:del w:id="879" w:author="Ericsson LM" w:date="2016-05-16T19:45:00Z"/>
                <w:rFonts w:ascii="Arial" w:hAnsi="Arial"/>
                <w:sz w:val="18"/>
              </w:rPr>
            </w:pPr>
            <w:del w:id="880" w:author="Ericsson LM" w:date="2016-05-16T19:45:00Z">
              <w:r w:rsidRPr="002341CA" w:rsidDel="00D74FC4">
                <w:rPr>
                  <w:rFonts w:ascii="Arial" w:hAnsi="Arial"/>
                  <w:sz w:val="18"/>
                </w:rPr>
                <w:delText>PR</w:delText>
              </w:r>
            </w:del>
          </w:p>
        </w:tc>
        <w:tc>
          <w:tcPr>
            <w:tcW w:w="2849" w:type="dxa"/>
            <w:gridSpan w:val="11"/>
            <w:tcBorders>
              <w:top w:val="single" w:sz="6" w:space="0" w:color="auto"/>
              <w:left w:val="single" w:sz="6" w:space="0" w:color="auto"/>
              <w:bottom w:val="single" w:sz="6" w:space="0" w:color="auto"/>
              <w:right w:val="single" w:sz="6" w:space="0" w:color="auto"/>
            </w:tcBorders>
          </w:tcPr>
          <w:p w:rsidR="00964953" w:rsidRPr="002341CA" w:rsidDel="00D74FC4" w:rsidRDefault="00964953" w:rsidP="00E85080">
            <w:pPr>
              <w:keepNext/>
              <w:keepLines/>
              <w:spacing w:after="0"/>
              <w:jc w:val="center"/>
              <w:rPr>
                <w:del w:id="881" w:author="Ericsson LM" w:date="2016-05-16T19:45:00Z"/>
                <w:rFonts w:ascii="Arial" w:hAnsi="Arial"/>
                <w:sz w:val="18"/>
              </w:rPr>
            </w:pPr>
            <w:del w:id="882" w:author="Ericsson LM" w:date="2016-05-16T19:45:00Z">
              <w:r w:rsidRPr="002341CA" w:rsidDel="00D74FC4">
                <w:rPr>
                  <w:rFonts w:ascii="Arial" w:hAnsi="Arial"/>
                  <w:sz w:val="18"/>
                </w:rPr>
                <w:delText>TFI</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883" w:author="Ericsson LM" w:date="2016-05-16T19:45:00Z"/>
                <w:rFonts w:ascii="Arial" w:hAnsi="Arial"/>
                <w:sz w:val="18"/>
              </w:rPr>
            </w:pPr>
            <w:del w:id="884" w:author="Ericsson LM" w:date="2016-05-16T19:45:00Z">
              <w:r w:rsidRPr="002341CA" w:rsidDel="00D74FC4">
                <w:rPr>
                  <w:rFonts w:ascii="Arial" w:hAnsi="Arial"/>
                  <w:sz w:val="18"/>
                </w:rPr>
                <w:delText>2</w:delText>
              </w:r>
            </w:del>
          </w:p>
        </w:tc>
      </w:tr>
      <w:tr w:rsidR="00964953" w:rsidRPr="002341CA" w:rsidDel="00D74FC4" w:rsidTr="002341CA">
        <w:trPr>
          <w:gridAfter w:val="2"/>
          <w:wAfter w:w="85" w:type="dxa"/>
          <w:cantSplit/>
          <w:jc w:val="center"/>
          <w:del w:id="885" w:author="Ericsson LM" w:date="2016-05-16T19:45:00Z"/>
        </w:trPr>
        <w:tc>
          <w:tcPr>
            <w:tcW w:w="2283" w:type="dxa"/>
            <w:gridSpan w:val="10"/>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86" w:author="Ericsson LM" w:date="2016-05-16T19:45:00Z"/>
                <w:rFonts w:ascii="Arial" w:hAnsi="Arial"/>
                <w:sz w:val="18"/>
              </w:rPr>
            </w:pPr>
            <w:del w:id="887" w:author="Ericsson LM" w:date="2016-05-16T19:45:00Z">
              <w:r w:rsidRPr="002341CA" w:rsidDel="00D74FC4">
                <w:rPr>
                  <w:rFonts w:ascii="Arial" w:hAnsi="Arial"/>
                  <w:sz w:val="18"/>
                </w:rPr>
                <w:delText>BSN2</w:delText>
              </w:r>
            </w:del>
          </w:p>
        </w:tc>
        <w:tc>
          <w:tcPr>
            <w:tcW w:w="2282" w:type="dxa"/>
            <w:gridSpan w:val="9"/>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88" w:author="Ericsson LM" w:date="2016-05-16T19:45:00Z"/>
                <w:rFonts w:ascii="Arial" w:hAnsi="Arial"/>
                <w:sz w:val="18"/>
              </w:rPr>
            </w:pPr>
            <w:del w:id="889" w:author="Ericsson LM" w:date="2016-05-16T19:45:00Z">
              <w:r w:rsidRPr="002341CA" w:rsidDel="00D74FC4">
                <w:rPr>
                  <w:rFonts w:ascii="Arial" w:hAnsi="Arial"/>
                  <w:sz w:val="18"/>
                </w:rPr>
                <w:delText>BSN1</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890" w:author="Ericsson LM" w:date="2016-05-16T19:45:00Z"/>
                <w:rFonts w:ascii="Arial" w:hAnsi="Arial"/>
                <w:sz w:val="18"/>
              </w:rPr>
            </w:pPr>
            <w:del w:id="891" w:author="Ericsson LM" w:date="2016-05-16T19:45:00Z">
              <w:r w:rsidRPr="002341CA" w:rsidDel="00D74FC4">
                <w:rPr>
                  <w:rFonts w:ascii="Arial" w:hAnsi="Arial"/>
                  <w:sz w:val="18"/>
                </w:rPr>
                <w:delText>3</w:delText>
              </w:r>
            </w:del>
          </w:p>
        </w:tc>
      </w:tr>
      <w:tr w:rsidR="00964953" w:rsidRPr="002341CA" w:rsidDel="00D74FC4" w:rsidTr="002341CA">
        <w:trPr>
          <w:gridAfter w:val="2"/>
          <w:wAfter w:w="85" w:type="dxa"/>
          <w:cantSplit/>
          <w:jc w:val="center"/>
          <w:del w:id="892" w:author="Ericsson LM" w:date="2016-05-16T19:45:00Z"/>
        </w:trPr>
        <w:tc>
          <w:tcPr>
            <w:tcW w:w="1149" w:type="dxa"/>
            <w:gridSpan w:val="4"/>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93" w:author="Ericsson LM" w:date="2016-05-16T19:45:00Z"/>
                <w:rFonts w:ascii="Arial" w:hAnsi="Arial"/>
                <w:sz w:val="18"/>
              </w:rPr>
            </w:pPr>
            <w:del w:id="894" w:author="Ericsson LM" w:date="2016-05-16T19:45:00Z">
              <w:r w:rsidRPr="002341CA" w:rsidDel="00D74FC4">
                <w:rPr>
                  <w:rFonts w:ascii="Arial" w:hAnsi="Arial"/>
                  <w:sz w:val="18"/>
                </w:rPr>
                <w:delText>CC</w:delText>
              </w:r>
            </w:del>
          </w:p>
        </w:tc>
        <w:tc>
          <w:tcPr>
            <w:tcW w:w="2848" w:type="dxa"/>
            <w:gridSpan w:val="13"/>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95" w:author="Ericsson LM" w:date="2016-05-16T19:45:00Z"/>
                <w:rFonts w:ascii="Arial" w:hAnsi="Arial"/>
                <w:sz w:val="18"/>
              </w:rPr>
            </w:pPr>
            <w:del w:id="896" w:author="Ericsson LM" w:date="2016-05-16T19:45:00Z">
              <w:r w:rsidRPr="002341CA" w:rsidDel="00D74FC4">
                <w:rPr>
                  <w:rFonts w:ascii="Arial" w:hAnsi="Arial"/>
                  <w:sz w:val="18"/>
                </w:rPr>
                <w:delText>CPS</w:delText>
              </w:r>
            </w:del>
          </w:p>
        </w:tc>
        <w:tc>
          <w:tcPr>
            <w:tcW w:w="568" w:type="dxa"/>
            <w:gridSpan w:val="2"/>
            <w:tcBorders>
              <w:top w:val="single" w:sz="6" w:space="0" w:color="auto"/>
              <w:left w:val="single" w:sz="6" w:space="0" w:color="auto"/>
              <w:right w:val="single" w:sz="6" w:space="0" w:color="auto"/>
            </w:tcBorders>
          </w:tcPr>
          <w:p w:rsidR="00964953" w:rsidRPr="002341CA" w:rsidDel="00D74FC4" w:rsidRDefault="00964953" w:rsidP="00E85080">
            <w:pPr>
              <w:keepNext/>
              <w:keepLines/>
              <w:spacing w:after="0"/>
              <w:jc w:val="center"/>
              <w:rPr>
                <w:del w:id="897" w:author="Ericsson LM" w:date="2016-05-16T19:45:00Z"/>
                <w:rFonts w:ascii="Arial" w:hAnsi="Arial"/>
                <w:sz w:val="18"/>
              </w:rPr>
            </w:pPr>
            <w:del w:id="898" w:author="Ericsson LM" w:date="2016-05-16T19:45:00Z">
              <w:r w:rsidRPr="002341CA" w:rsidDel="00D74FC4">
                <w:rPr>
                  <w:rFonts w:ascii="Arial" w:hAnsi="Arial"/>
                  <w:sz w:val="18"/>
                </w:rPr>
                <w:delText>Spare</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899" w:author="Ericsson LM" w:date="2016-05-16T19:45:00Z"/>
                <w:rFonts w:ascii="Arial" w:hAnsi="Arial"/>
                <w:sz w:val="18"/>
              </w:rPr>
            </w:pPr>
            <w:del w:id="900" w:author="Ericsson LM" w:date="2016-05-16T19:45:00Z">
              <w:r w:rsidRPr="002341CA" w:rsidDel="00D74FC4">
                <w:rPr>
                  <w:rFonts w:ascii="Arial" w:hAnsi="Arial"/>
                  <w:sz w:val="18"/>
                </w:rPr>
                <w:delText>4</w:delText>
              </w:r>
            </w:del>
          </w:p>
        </w:tc>
      </w:tr>
      <w:tr w:rsidR="00964953" w:rsidRPr="002341CA" w:rsidDel="00D74FC4" w:rsidTr="002341CA">
        <w:trPr>
          <w:gridAfter w:val="2"/>
          <w:wAfter w:w="85" w:type="dxa"/>
          <w:cantSplit/>
          <w:jc w:val="center"/>
          <w:del w:id="901" w:author="Ericsson LM" w:date="2016-05-16T19:45:00Z"/>
        </w:trPr>
        <w:tc>
          <w:tcPr>
            <w:tcW w:w="4565" w:type="dxa"/>
            <w:gridSpan w:val="19"/>
            <w:tcBorders>
              <w:top w:val="single" w:sz="6" w:space="0" w:color="auto"/>
              <w:left w:val="single" w:sz="6" w:space="0" w:color="auto"/>
              <w:bottom w:val="single" w:sz="6" w:space="0" w:color="auto"/>
              <w:right w:val="single" w:sz="6" w:space="0" w:color="auto"/>
            </w:tcBorders>
          </w:tcPr>
          <w:p w:rsidR="00964953" w:rsidRPr="002341CA" w:rsidDel="00D74FC4" w:rsidRDefault="00964953" w:rsidP="00E85080">
            <w:pPr>
              <w:keepNext/>
              <w:keepLines/>
              <w:spacing w:after="0"/>
              <w:jc w:val="center"/>
              <w:rPr>
                <w:del w:id="902" w:author="Ericsson LM" w:date="2016-05-16T19:45:00Z"/>
                <w:rFonts w:ascii="Arial" w:hAnsi="Arial"/>
                <w:sz w:val="18"/>
              </w:rPr>
            </w:pPr>
            <w:del w:id="903" w:author="Ericsson LM" w:date="2016-05-16T19:45:00Z">
              <w:r w:rsidRPr="002341CA" w:rsidDel="00D74FC4">
                <w:rPr>
                  <w:rFonts w:ascii="Arial" w:hAnsi="Arial"/>
                  <w:sz w:val="18"/>
                </w:rPr>
                <w:delText>Spare</w:delText>
              </w:r>
            </w:del>
          </w:p>
        </w:tc>
        <w:tc>
          <w:tcPr>
            <w:tcW w:w="1134" w:type="dxa"/>
            <w:gridSpan w:val="3"/>
            <w:tcBorders>
              <w:left w:val="single" w:sz="6" w:space="0" w:color="auto"/>
            </w:tcBorders>
          </w:tcPr>
          <w:p w:rsidR="00964953" w:rsidRPr="002341CA" w:rsidDel="00D74FC4" w:rsidRDefault="00964953" w:rsidP="00E85080">
            <w:pPr>
              <w:keepNext/>
              <w:keepLines/>
              <w:spacing w:after="0"/>
              <w:jc w:val="center"/>
              <w:rPr>
                <w:del w:id="904" w:author="Ericsson LM" w:date="2016-05-16T19:45:00Z"/>
                <w:rFonts w:ascii="Arial" w:hAnsi="Arial"/>
                <w:sz w:val="18"/>
              </w:rPr>
            </w:pPr>
            <w:del w:id="905" w:author="Ericsson LM" w:date="2016-05-16T19:45:00Z">
              <w:r w:rsidRPr="002341CA" w:rsidDel="00D74FC4">
                <w:rPr>
                  <w:rFonts w:ascii="Arial" w:hAnsi="Arial"/>
                  <w:sz w:val="18"/>
                </w:rPr>
                <w:delText>5</w:delText>
              </w:r>
            </w:del>
          </w:p>
        </w:tc>
      </w:tr>
      <w:tr w:rsidR="00D74FC4" w:rsidRPr="002341CA" w:rsidTr="002341CA">
        <w:trPr>
          <w:gridAfter w:val="1"/>
          <w:wAfter w:w="76" w:type="dxa"/>
          <w:cantSplit/>
          <w:jc w:val="center"/>
          <w:ins w:id="906" w:author="Ericsson LM" w:date="2016-05-16T19:46:00Z"/>
        </w:trPr>
        <w:tc>
          <w:tcPr>
            <w:tcW w:w="4596" w:type="dxa"/>
            <w:gridSpan w:val="20"/>
          </w:tcPr>
          <w:p w:rsidR="00D74FC4" w:rsidRPr="002341CA" w:rsidRDefault="00D74FC4" w:rsidP="00E85080">
            <w:pPr>
              <w:keepNext/>
              <w:keepLines/>
              <w:spacing w:after="0"/>
              <w:jc w:val="center"/>
              <w:rPr>
                <w:ins w:id="907" w:author="Ericsson LM" w:date="2016-05-16T19:46:00Z"/>
                <w:rFonts w:ascii="Arial" w:hAnsi="Arial"/>
                <w:sz w:val="18"/>
              </w:rPr>
            </w:pPr>
            <w:ins w:id="908" w:author="Ericsson LM" w:date="2016-05-16T19:46:00Z">
              <w:r w:rsidRPr="002341CA">
                <w:rPr>
                  <w:rFonts w:ascii="Arial" w:hAnsi="Arial"/>
                  <w:sz w:val="18"/>
                </w:rPr>
                <w:t>Bit</w:t>
              </w:r>
            </w:ins>
          </w:p>
        </w:tc>
        <w:tc>
          <w:tcPr>
            <w:tcW w:w="1112" w:type="dxa"/>
            <w:gridSpan w:val="3"/>
          </w:tcPr>
          <w:p w:rsidR="00D74FC4" w:rsidRPr="002341CA" w:rsidRDefault="00D74FC4" w:rsidP="00E85080">
            <w:pPr>
              <w:keepNext/>
              <w:keepLines/>
              <w:spacing w:after="0"/>
              <w:jc w:val="center"/>
              <w:rPr>
                <w:ins w:id="909" w:author="Ericsson LM" w:date="2016-05-16T19:46:00Z"/>
                <w:rFonts w:ascii="Arial" w:hAnsi="Arial"/>
                <w:sz w:val="18"/>
              </w:rPr>
            </w:pPr>
          </w:p>
        </w:tc>
      </w:tr>
      <w:tr w:rsidR="00D74FC4" w:rsidRPr="002341CA" w:rsidTr="002341CA">
        <w:trPr>
          <w:cantSplit/>
          <w:jc w:val="center"/>
          <w:ins w:id="910" w:author="Ericsson LM" w:date="2016-05-16T19:46:00Z"/>
        </w:trPr>
        <w:tc>
          <w:tcPr>
            <w:tcW w:w="624" w:type="dxa"/>
            <w:gridSpan w:val="3"/>
          </w:tcPr>
          <w:p w:rsidR="00D74FC4" w:rsidRPr="002341CA" w:rsidRDefault="00D74FC4" w:rsidP="00E85080">
            <w:pPr>
              <w:keepNext/>
              <w:keepLines/>
              <w:spacing w:after="0"/>
              <w:jc w:val="center"/>
              <w:rPr>
                <w:ins w:id="911" w:author="Ericsson LM" w:date="2016-05-16T19:46:00Z"/>
                <w:rFonts w:ascii="Arial" w:hAnsi="Arial"/>
                <w:sz w:val="18"/>
              </w:rPr>
            </w:pPr>
            <w:ins w:id="912" w:author="Ericsson LM" w:date="2016-05-16T19:46:00Z">
              <w:r w:rsidRPr="002341CA">
                <w:rPr>
                  <w:rFonts w:ascii="Arial" w:hAnsi="Arial"/>
                  <w:sz w:val="18"/>
                </w:rPr>
                <w:t>8</w:t>
              </w:r>
            </w:ins>
          </w:p>
        </w:tc>
        <w:tc>
          <w:tcPr>
            <w:tcW w:w="539" w:type="dxa"/>
            <w:gridSpan w:val="2"/>
          </w:tcPr>
          <w:p w:rsidR="00D74FC4" w:rsidRPr="002341CA" w:rsidRDefault="00D74FC4" w:rsidP="00E85080">
            <w:pPr>
              <w:keepNext/>
              <w:keepLines/>
              <w:spacing w:after="0"/>
              <w:jc w:val="center"/>
              <w:rPr>
                <w:ins w:id="913" w:author="Ericsson LM" w:date="2016-05-16T19:46:00Z"/>
                <w:rFonts w:ascii="Arial" w:hAnsi="Arial"/>
                <w:sz w:val="18"/>
              </w:rPr>
            </w:pPr>
            <w:ins w:id="914" w:author="Ericsson LM" w:date="2016-05-16T19:46:00Z">
              <w:r w:rsidRPr="002341CA">
                <w:rPr>
                  <w:rFonts w:ascii="Arial" w:hAnsi="Arial"/>
                  <w:sz w:val="18"/>
                </w:rPr>
                <w:t>7</w:t>
              </w:r>
            </w:ins>
          </w:p>
        </w:tc>
        <w:tc>
          <w:tcPr>
            <w:tcW w:w="737" w:type="dxa"/>
            <w:gridSpan w:val="4"/>
          </w:tcPr>
          <w:p w:rsidR="00D74FC4" w:rsidRPr="002341CA" w:rsidRDefault="00D74FC4" w:rsidP="00E85080">
            <w:pPr>
              <w:keepNext/>
              <w:keepLines/>
              <w:spacing w:after="0"/>
              <w:jc w:val="center"/>
              <w:rPr>
                <w:ins w:id="915" w:author="Ericsson LM" w:date="2016-05-16T19:46:00Z"/>
                <w:rFonts w:ascii="Arial" w:hAnsi="Arial"/>
                <w:sz w:val="18"/>
              </w:rPr>
            </w:pPr>
            <w:ins w:id="916" w:author="Ericsson LM" w:date="2016-05-16T19:46:00Z">
              <w:r w:rsidRPr="002341CA">
                <w:rPr>
                  <w:rFonts w:ascii="Arial" w:hAnsi="Arial"/>
                  <w:sz w:val="18"/>
                </w:rPr>
                <w:t>6</w:t>
              </w:r>
            </w:ins>
          </w:p>
        </w:tc>
        <w:tc>
          <w:tcPr>
            <w:tcW w:w="428" w:type="dxa"/>
            <w:gridSpan w:val="2"/>
          </w:tcPr>
          <w:p w:rsidR="00D74FC4" w:rsidRPr="002341CA" w:rsidRDefault="00D74FC4" w:rsidP="00E85080">
            <w:pPr>
              <w:keepNext/>
              <w:keepLines/>
              <w:spacing w:after="0"/>
              <w:jc w:val="center"/>
              <w:rPr>
                <w:ins w:id="917" w:author="Ericsson LM" w:date="2016-05-16T19:46:00Z"/>
                <w:rFonts w:ascii="Arial" w:hAnsi="Arial"/>
                <w:sz w:val="18"/>
              </w:rPr>
            </w:pPr>
            <w:ins w:id="918" w:author="Ericsson LM" w:date="2016-05-16T19:46:00Z">
              <w:r w:rsidRPr="002341CA">
                <w:rPr>
                  <w:rFonts w:ascii="Arial" w:hAnsi="Arial"/>
                  <w:sz w:val="18"/>
                </w:rPr>
                <w:t>5</w:t>
              </w:r>
            </w:ins>
          </w:p>
        </w:tc>
        <w:tc>
          <w:tcPr>
            <w:tcW w:w="615" w:type="dxa"/>
            <w:gridSpan w:val="3"/>
          </w:tcPr>
          <w:p w:rsidR="00D74FC4" w:rsidRPr="002341CA" w:rsidRDefault="00D74FC4" w:rsidP="00E85080">
            <w:pPr>
              <w:keepNext/>
              <w:keepLines/>
              <w:spacing w:after="0"/>
              <w:jc w:val="center"/>
              <w:rPr>
                <w:ins w:id="919" w:author="Ericsson LM" w:date="2016-05-16T19:46:00Z"/>
                <w:rFonts w:ascii="Arial" w:hAnsi="Arial"/>
                <w:sz w:val="18"/>
              </w:rPr>
            </w:pPr>
            <w:ins w:id="920" w:author="Ericsson LM" w:date="2016-05-16T19:46:00Z">
              <w:r w:rsidRPr="002341CA">
                <w:rPr>
                  <w:rFonts w:ascii="Arial" w:hAnsi="Arial"/>
                  <w:sz w:val="18"/>
                </w:rPr>
                <w:t>4</w:t>
              </w:r>
            </w:ins>
          </w:p>
        </w:tc>
        <w:tc>
          <w:tcPr>
            <w:tcW w:w="567" w:type="dxa"/>
            <w:gridSpan w:val="2"/>
          </w:tcPr>
          <w:p w:rsidR="00D74FC4" w:rsidRPr="002341CA" w:rsidRDefault="00D74FC4" w:rsidP="00E85080">
            <w:pPr>
              <w:keepNext/>
              <w:keepLines/>
              <w:spacing w:after="0"/>
              <w:jc w:val="center"/>
              <w:rPr>
                <w:ins w:id="921" w:author="Ericsson LM" w:date="2016-05-16T19:46:00Z"/>
                <w:rFonts w:ascii="Arial" w:hAnsi="Arial"/>
                <w:sz w:val="18"/>
              </w:rPr>
            </w:pPr>
            <w:ins w:id="922" w:author="Ericsson LM" w:date="2016-05-16T19:46:00Z">
              <w:r w:rsidRPr="002341CA">
                <w:rPr>
                  <w:rFonts w:ascii="Arial" w:hAnsi="Arial"/>
                  <w:sz w:val="18"/>
                </w:rPr>
                <w:t>3</w:t>
              </w:r>
            </w:ins>
          </w:p>
        </w:tc>
        <w:tc>
          <w:tcPr>
            <w:tcW w:w="567" w:type="dxa"/>
            <w:gridSpan w:val="2"/>
          </w:tcPr>
          <w:p w:rsidR="00D74FC4" w:rsidRPr="002341CA" w:rsidRDefault="00D74FC4" w:rsidP="00E85080">
            <w:pPr>
              <w:keepNext/>
              <w:keepLines/>
              <w:spacing w:after="0"/>
              <w:jc w:val="center"/>
              <w:rPr>
                <w:ins w:id="923" w:author="Ericsson LM" w:date="2016-05-16T19:46:00Z"/>
                <w:rFonts w:ascii="Arial" w:hAnsi="Arial"/>
                <w:sz w:val="18"/>
              </w:rPr>
            </w:pPr>
            <w:ins w:id="924" w:author="Ericsson LM" w:date="2016-05-16T19:46:00Z">
              <w:r w:rsidRPr="002341CA">
                <w:rPr>
                  <w:rFonts w:ascii="Arial" w:hAnsi="Arial"/>
                  <w:sz w:val="18"/>
                </w:rPr>
                <w:t>2</w:t>
              </w:r>
            </w:ins>
          </w:p>
        </w:tc>
        <w:tc>
          <w:tcPr>
            <w:tcW w:w="568" w:type="dxa"/>
            <w:gridSpan w:val="3"/>
          </w:tcPr>
          <w:p w:rsidR="00D74FC4" w:rsidRPr="002341CA" w:rsidRDefault="00D74FC4" w:rsidP="00E85080">
            <w:pPr>
              <w:keepNext/>
              <w:keepLines/>
              <w:spacing w:after="0"/>
              <w:jc w:val="center"/>
              <w:rPr>
                <w:ins w:id="925" w:author="Ericsson LM" w:date="2016-05-16T19:46:00Z"/>
                <w:rFonts w:ascii="Arial" w:hAnsi="Arial"/>
                <w:sz w:val="18"/>
              </w:rPr>
            </w:pPr>
            <w:ins w:id="926" w:author="Ericsson LM" w:date="2016-05-16T19:46:00Z">
              <w:r w:rsidRPr="002341CA">
                <w:rPr>
                  <w:rFonts w:ascii="Arial" w:hAnsi="Arial"/>
                  <w:sz w:val="18"/>
                </w:rPr>
                <w:t>1</w:t>
              </w:r>
            </w:ins>
          </w:p>
        </w:tc>
        <w:tc>
          <w:tcPr>
            <w:tcW w:w="1139" w:type="dxa"/>
            <w:gridSpan w:val="3"/>
          </w:tcPr>
          <w:p w:rsidR="00D74FC4" w:rsidRPr="002341CA" w:rsidRDefault="00D74FC4" w:rsidP="00E85080">
            <w:pPr>
              <w:keepNext/>
              <w:keepLines/>
              <w:spacing w:after="0"/>
              <w:jc w:val="center"/>
              <w:rPr>
                <w:ins w:id="927" w:author="Ericsson LM" w:date="2016-05-16T19:46:00Z"/>
                <w:rFonts w:ascii="Arial" w:hAnsi="Arial"/>
                <w:sz w:val="18"/>
              </w:rPr>
            </w:pPr>
            <w:ins w:id="928" w:author="Ericsson LM" w:date="2016-05-16T19:46:00Z">
              <w:r w:rsidRPr="002341CA">
                <w:rPr>
                  <w:rFonts w:ascii="Arial" w:hAnsi="Arial"/>
                  <w:sz w:val="18"/>
                </w:rPr>
                <w:t>Octet</w:t>
              </w:r>
            </w:ins>
          </w:p>
        </w:tc>
      </w:tr>
      <w:tr w:rsidR="00D74FC4" w:rsidRPr="002341CA" w:rsidTr="002341CA">
        <w:trPr>
          <w:gridAfter w:val="1"/>
          <w:wAfter w:w="76" w:type="dxa"/>
          <w:cantSplit/>
          <w:jc w:val="center"/>
          <w:ins w:id="929" w:author="Ericsson LM" w:date="2016-05-16T19:46:00Z"/>
        </w:trPr>
        <w:tc>
          <w:tcPr>
            <w:tcW w:w="624" w:type="dxa"/>
            <w:gridSpan w:val="3"/>
            <w:tcBorders>
              <w:top w:val="single" w:sz="6" w:space="0" w:color="auto"/>
              <w:left w:val="single" w:sz="6" w:space="0" w:color="auto"/>
              <w:bottom w:val="single" w:sz="6" w:space="0" w:color="auto"/>
              <w:right w:val="single" w:sz="6" w:space="0" w:color="auto"/>
            </w:tcBorders>
          </w:tcPr>
          <w:p w:rsidR="00D74FC4" w:rsidRPr="002341CA" w:rsidRDefault="00D74FC4" w:rsidP="00E85080">
            <w:pPr>
              <w:keepNext/>
              <w:keepLines/>
              <w:spacing w:after="0"/>
              <w:jc w:val="center"/>
              <w:rPr>
                <w:ins w:id="930" w:author="Ericsson LM" w:date="2016-05-16T19:46:00Z"/>
                <w:rFonts w:ascii="Arial" w:hAnsi="Arial"/>
                <w:sz w:val="18"/>
              </w:rPr>
            </w:pPr>
            <w:ins w:id="931" w:author="Ericsson LM" w:date="2016-05-16T19:46:00Z">
              <w:r w:rsidRPr="002341CA">
                <w:rPr>
                  <w:rFonts w:ascii="Arial" w:hAnsi="Arial"/>
                  <w:sz w:val="18"/>
                </w:rPr>
                <w:t>TFI</w:t>
              </w:r>
            </w:ins>
          </w:p>
        </w:tc>
        <w:tc>
          <w:tcPr>
            <w:tcW w:w="638" w:type="dxa"/>
            <w:gridSpan w:val="4"/>
            <w:tcBorders>
              <w:top w:val="single" w:sz="6" w:space="0" w:color="auto"/>
              <w:left w:val="single" w:sz="6" w:space="0" w:color="auto"/>
              <w:bottom w:val="single" w:sz="6" w:space="0" w:color="auto"/>
              <w:right w:val="single" w:sz="6" w:space="0" w:color="auto"/>
            </w:tcBorders>
          </w:tcPr>
          <w:p w:rsidR="00D74FC4" w:rsidRPr="002341CA" w:rsidRDefault="00D74FC4" w:rsidP="00E85080">
            <w:pPr>
              <w:keepNext/>
              <w:keepLines/>
              <w:spacing w:after="0"/>
              <w:jc w:val="center"/>
              <w:rPr>
                <w:ins w:id="932" w:author="Ericsson LM" w:date="2016-05-16T19:46:00Z"/>
                <w:rFonts w:ascii="Arial" w:hAnsi="Arial"/>
                <w:sz w:val="18"/>
              </w:rPr>
            </w:pPr>
            <w:ins w:id="933" w:author="Ericsson LM" w:date="2016-05-16T19:46:00Z">
              <w:r w:rsidRPr="002341CA">
                <w:rPr>
                  <w:rFonts w:ascii="Arial" w:hAnsi="Arial"/>
                  <w:sz w:val="18"/>
                </w:rPr>
                <w:t>Spare</w:t>
              </w:r>
            </w:ins>
          </w:p>
        </w:tc>
        <w:tc>
          <w:tcPr>
            <w:tcW w:w="638" w:type="dxa"/>
            <w:gridSpan w:val="2"/>
            <w:tcBorders>
              <w:top w:val="single" w:sz="6" w:space="0" w:color="auto"/>
              <w:left w:val="single" w:sz="6" w:space="0" w:color="auto"/>
              <w:bottom w:val="single" w:sz="6" w:space="0" w:color="auto"/>
              <w:right w:val="single" w:sz="6" w:space="0" w:color="auto"/>
            </w:tcBorders>
          </w:tcPr>
          <w:p w:rsidR="00D74FC4" w:rsidRPr="002341CA" w:rsidRDefault="00D74FC4" w:rsidP="00E85080">
            <w:pPr>
              <w:keepNext/>
              <w:keepLines/>
              <w:spacing w:after="0"/>
              <w:jc w:val="center"/>
              <w:rPr>
                <w:ins w:id="934" w:author="Ericsson LM" w:date="2016-05-16T19:46:00Z"/>
                <w:rFonts w:ascii="Arial" w:hAnsi="Arial"/>
                <w:sz w:val="18"/>
              </w:rPr>
            </w:pPr>
            <w:ins w:id="935" w:author="Ericsson LM" w:date="2016-05-16T19:46:00Z">
              <w:r w:rsidRPr="002341CA">
                <w:rPr>
                  <w:rFonts w:ascii="Arial" w:hAnsi="Arial"/>
                  <w:sz w:val="18"/>
                </w:rPr>
                <w:t>RRBP</w:t>
              </w:r>
            </w:ins>
          </w:p>
        </w:tc>
        <w:tc>
          <w:tcPr>
            <w:tcW w:w="994" w:type="dxa"/>
            <w:gridSpan w:val="4"/>
            <w:tcBorders>
              <w:top w:val="single" w:sz="6" w:space="0" w:color="auto"/>
              <w:left w:val="single" w:sz="6" w:space="0" w:color="auto"/>
              <w:bottom w:val="single" w:sz="6" w:space="0" w:color="auto"/>
            </w:tcBorders>
          </w:tcPr>
          <w:p w:rsidR="00D74FC4" w:rsidRPr="002341CA" w:rsidRDefault="00D74FC4" w:rsidP="00E85080">
            <w:pPr>
              <w:keepNext/>
              <w:keepLines/>
              <w:spacing w:after="0"/>
              <w:jc w:val="center"/>
              <w:rPr>
                <w:ins w:id="936" w:author="Ericsson LM" w:date="2016-05-16T19:46:00Z"/>
                <w:rFonts w:ascii="Arial" w:hAnsi="Arial"/>
                <w:sz w:val="18"/>
              </w:rPr>
            </w:pPr>
            <w:ins w:id="937" w:author="Ericsson LM" w:date="2016-05-16T19:46:00Z">
              <w:r w:rsidRPr="002341CA">
                <w:rPr>
                  <w:rFonts w:ascii="Arial" w:hAnsi="Arial"/>
                  <w:sz w:val="18"/>
                </w:rPr>
                <w:t>ECS/P</w:t>
              </w:r>
            </w:ins>
          </w:p>
        </w:tc>
        <w:tc>
          <w:tcPr>
            <w:tcW w:w="1702" w:type="dxa"/>
            <w:gridSpan w:val="7"/>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38" w:author="Ericsson LM" w:date="2016-05-16T19:46:00Z"/>
                <w:rFonts w:ascii="Arial" w:hAnsi="Arial"/>
                <w:sz w:val="18"/>
              </w:rPr>
            </w:pPr>
            <w:ins w:id="939" w:author="Ericsson LM" w:date="2016-05-16T19:46:00Z">
              <w:r w:rsidRPr="002341CA">
                <w:rPr>
                  <w:rFonts w:ascii="Arial" w:hAnsi="Arial"/>
                  <w:sz w:val="18"/>
                </w:rPr>
                <w:t>USF</w:t>
              </w:r>
            </w:ins>
          </w:p>
        </w:tc>
        <w:tc>
          <w:tcPr>
            <w:tcW w:w="1112" w:type="dxa"/>
            <w:gridSpan w:val="3"/>
            <w:tcBorders>
              <w:left w:val="single" w:sz="6" w:space="0" w:color="auto"/>
            </w:tcBorders>
          </w:tcPr>
          <w:p w:rsidR="00D74FC4" w:rsidRPr="002341CA" w:rsidRDefault="00D74FC4" w:rsidP="00E85080">
            <w:pPr>
              <w:keepNext/>
              <w:keepLines/>
              <w:spacing w:after="0"/>
              <w:jc w:val="center"/>
              <w:rPr>
                <w:ins w:id="940" w:author="Ericsson LM" w:date="2016-05-16T19:46:00Z"/>
                <w:rFonts w:ascii="Arial" w:hAnsi="Arial"/>
                <w:sz w:val="18"/>
              </w:rPr>
            </w:pPr>
            <w:ins w:id="941" w:author="Ericsson LM" w:date="2016-05-16T19:46:00Z">
              <w:r w:rsidRPr="002341CA">
                <w:rPr>
                  <w:rFonts w:ascii="Arial" w:hAnsi="Arial"/>
                  <w:sz w:val="18"/>
                </w:rPr>
                <w:t>1</w:t>
              </w:r>
            </w:ins>
          </w:p>
        </w:tc>
      </w:tr>
      <w:tr w:rsidR="00D74FC4" w:rsidRPr="002341CA" w:rsidTr="002341CA">
        <w:trPr>
          <w:gridAfter w:val="1"/>
          <w:wAfter w:w="76" w:type="dxa"/>
          <w:cantSplit/>
          <w:jc w:val="center"/>
          <w:ins w:id="942" w:author="Ericsson LM" w:date="2016-05-16T19:46:00Z"/>
        </w:trPr>
        <w:tc>
          <w:tcPr>
            <w:tcW w:w="1188" w:type="dxa"/>
            <w:gridSpan w:val="6"/>
            <w:tcBorders>
              <w:left w:val="single" w:sz="6" w:space="0" w:color="auto"/>
              <w:right w:val="single" w:sz="6" w:space="0" w:color="auto"/>
            </w:tcBorders>
          </w:tcPr>
          <w:p w:rsidR="00D74FC4" w:rsidRPr="002341CA" w:rsidRDefault="00D74FC4" w:rsidP="00E85080">
            <w:pPr>
              <w:keepNext/>
              <w:keepLines/>
              <w:spacing w:after="0"/>
              <w:jc w:val="center"/>
              <w:rPr>
                <w:ins w:id="943" w:author="Ericsson LM" w:date="2016-05-16T19:46:00Z"/>
                <w:rFonts w:ascii="Arial" w:hAnsi="Arial"/>
                <w:sz w:val="18"/>
              </w:rPr>
            </w:pPr>
            <w:ins w:id="944" w:author="Ericsson LM" w:date="2016-05-16T19:46:00Z">
              <w:r w:rsidRPr="002341CA">
                <w:rPr>
                  <w:rFonts w:ascii="Arial" w:hAnsi="Arial"/>
                  <w:sz w:val="18"/>
                </w:rPr>
                <w:t>BSN1</w:t>
              </w:r>
            </w:ins>
          </w:p>
        </w:tc>
        <w:tc>
          <w:tcPr>
            <w:tcW w:w="1140" w:type="dxa"/>
            <w:gridSpan w:val="5"/>
            <w:tcBorders>
              <w:left w:val="single" w:sz="6" w:space="0" w:color="auto"/>
              <w:right w:val="single" w:sz="6" w:space="0" w:color="auto"/>
            </w:tcBorders>
          </w:tcPr>
          <w:p w:rsidR="00D74FC4" w:rsidRPr="002341CA" w:rsidRDefault="00D74FC4" w:rsidP="00E85080">
            <w:pPr>
              <w:keepNext/>
              <w:keepLines/>
              <w:spacing w:after="0"/>
              <w:jc w:val="center"/>
              <w:rPr>
                <w:ins w:id="945" w:author="Ericsson LM" w:date="2016-05-16T19:46:00Z"/>
                <w:rFonts w:ascii="Arial" w:hAnsi="Arial"/>
                <w:sz w:val="18"/>
              </w:rPr>
            </w:pPr>
            <w:ins w:id="946" w:author="Ericsson LM" w:date="2016-05-16T19:46:00Z">
              <w:r w:rsidRPr="002341CA">
                <w:rPr>
                  <w:rFonts w:ascii="Arial" w:hAnsi="Arial"/>
                  <w:sz w:val="18"/>
                </w:rPr>
                <w:t>PR</w:t>
              </w:r>
            </w:ins>
          </w:p>
        </w:tc>
        <w:tc>
          <w:tcPr>
            <w:tcW w:w="2268" w:type="dxa"/>
            <w:gridSpan w:val="9"/>
            <w:tcBorders>
              <w:top w:val="single" w:sz="4" w:space="0" w:color="auto"/>
              <w:left w:val="single" w:sz="6" w:space="0" w:color="auto"/>
              <w:right w:val="single" w:sz="6" w:space="0" w:color="auto"/>
            </w:tcBorders>
          </w:tcPr>
          <w:p w:rsidR="00D74FC4" w:rsidRPr="002341CA" w:rsidRDefault="00D74FC4" w:rsidP="00E85080">
            <w:pPr>
              <w:keepNext/>
              <w:keepLines/>
              <w:spacing w:after="0"/>
              <w:jc w:val="center"/>
              <w:rPr>
                <w:ins w:id="947" w:author="Ericsson LM" w:date="2016-05-16T19:46:00Z"/>
                <w:rFonts w:ascii="Arial" w:hAnsi="Arial"/>
                <w:sz w:val="18"/>
              </w:rPr>
            </w:pPr>
            <w:ins w:id="948" w:author="Ericsson LM" w:date="2016-05-16T19:46:00Z">
              <w:r w:rsidRPr="002341CA">
                <w:rPr>
                  <w:rFonts w:ascii="Arial" w:hAnsi="Arial"/>
                  <w:sz w:val="18"/>
                </w:rPr>
                <w:t>TFI</w:t>
              </w:r>
            </w:ins>
          </w:p>
        </w:tc>
        <w:tc>
          <w:tcPr>
            <w:tcW w:w="1112" w:type="dxa"/>
            <w:gridSpan w:val="3"/>
            <w:tcBorders>
              <w:left w:val="single" w:sz="6" w:space="0" w:color="auto"/>
            </w:tcBorders>
          </w:tcPr>
          <w:p w:rsidR="00D74FC4" w:rsidRPr="002341CA" w:rsidRDefault="00D74FC4" w:rsidP="00E85080">
            <w:pPr>
              <w:keepNext/>
              <w:keepLines/>
              <w:spacing w:after="0"/>
              <w:jc w:val="center"/>
              <w:rPr>
                <w:ins w:id="949" w:author="Ericsson LM" w:date="2016-05-16T19:46:00Z"/>
                <w:rFonts w:ascii="Arial" w:hAnsi="Arial"/>
                <w:sz w:val="18"/>
              </w:rPr>
            </w:pPr>
            <w:ins w:id="950" w:author="Ericsson LM" w:date="2016-05-16T19:46:00Z">
              <w:r w:rsidRPr="002341CA">
                <w:rPr>
                  <w:rFonts w:ascii="Arial" w:hAnsi="Arial"/>
                  <w:sz w:val="18"/>
                </w:rPr>
                <w:t>2</w:t>
              </w:r>
            </w:ins>
          </w:p>
        </w:tc>
      </w:tr>
      <w:tr w:rsidR="00D74FC4" w:rsidRPr="002341CA" w:rsidTr="002341CA">
        <w:trPr>
          <w:gridAfter w:val="1"/>
          <w:wAfter w:w="76" w:type="dxa"/>
          <w:cantSplit/>
          <w:jc w:val="center"/>
          <w:ins w:id="951" w:author="Ericsson LM" w:date="2016-05-16T19:46:00Z"/>
        </w:trPr>
        <w:tc>
          <w:tcPr>
            <w:tcW w:w="624" w:type="dxa"/>
            <w:gridSpan w:val="3"/>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52" w:author="Ericsson LM" w:date="2016-05-16T19:46:00Z"/>
                <w:rFonts w:ascii="Arial" w:hAnsi="Arial"/>
                <w:sz w:val="18"/>
              </w:rPr>
            </w:pPr>
            <w:ins w:id="953" w:author="Ericsson LM" w:date="2016-05-16T19:46:00Z">
              <w:r w:rsidRPr="002341CA">
                <w:rPr>
                  <w:rFonts w:ascii="Arial" w:hAnsi="Arial"/>
                  <w:sz w:val="18"/>
                </w:rPr>
                <w:t>Spare</w:t>
              </w:r>
            </w:ins>
          </w:p>
        </w:tc>
        <w:tc>
          <w:tcPr>
            <w:tcW w:w="2270" w:type="dxa"/>
            <w:gridSpan w:val="10"/>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54" w:author="Ericsson LM" w:date="2016-05-16T19:46:00Z"/>
                <w:rFonts w:ascii="Arial" w:hAnsi="Arial"/>
                <w:sz w:val="18"/>
              </w:rPr>
            </w:pPr>
            <w:ins w:id="955" w:author="Ericsson LM" w:date="2016-05-16T19:46:00Z">
              <w:r w:rsidRPr="002341CA">
                <w:rPr>
                  <w:rFonts w:ascii="Arial" w:hAnsi="Arial"/>
                  <w:sz w:val="18"/>
                </w:rPr>
                <w:t>BSN2</w:t>
              </w:r>
            </w:ins>
          </w:p>
        </w:tc>
        <w:tc>
          <w:tcPr>
            <w:tcW w:w="1702" w:type="dxa"/>
            <w:gridSpan w:val="7"/>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56" w:author="Ericsson LM" w:date="2016-05-16T19:46:00Z"/>
                <w:rFonts w:ascii="Arial" w:hAnsi="Arial"/>
                <w:sz w:val="18"/>
              </w:rPr>
            </w:pPr>
            <w:ins w:id="957" w:author="Ericsson LM" w:date="2016-05-16T19:46:00Z">
              <w:r w:rsidRPr="002341CA">
                <w:rPr>
                  <w:rFonts w:ascii="Arial" w:hAnsi="Arial"/>
                  <w:sz w:val="18"/>
                </w:rPr>
                <w:t>BSN1</w:t>
              </w:r>
            </w:ins>
          </w:p>
        </w:tc>
        <w:tc>
          <w:tcPr>
            <w:tcW w:w="1112" w:type="dxa"/>
            <w:gridSpan w:val="3"/>
            <w:tcBorders>
              <w:left w:val="single" w:sz="6" w:space="0" w:color="auto"/>
            </w:tcBorders>
          </w:tcPr>
          <w:p w:rsidR="00D74FC4" w:rsidRPr="002341CA" w:rsidRDefault="00D74FC4" w:rsidP="00E85080">
            <w:pPr>
              <w:keepNext/>
              <w:keepLines/>
              <w:spacing w:after="0"/>
              <w:jc w:val="center"/>
              <w:rPr>
                <w:ins w:id="958" w:author="Ericsson LM" w:date="2016-05-16T19:46:00Z"/>
                <w:rFonts w:ascii="Arial" w:hAnsi="Arial"/>
                <w:sz w:val="18"/>
              </w:rPr>
            </w:pPr>
            <w:ins w:id="959" w:author="Ericsson LM" w:date="2016-05-16T19:46:00Z">
              <w:r w:rsidRPr="002341CA">
                <w:rPr>
                  <w:rFonts w:ascii="Arial" w:hAnsi="Arial"/>
                  <w:sz w:val="18"/>
                </w:rPr>
                <w:t>3</w:t>
              </w:r>
            </w:ins>
          </w:p>
        </w:tc>
      </w:tr>
      <w:tr w:rsidR="00D74FC4" w:rsidRPr="002341CA" w:rsidTr="002341CA">
        <w:trPr>
          <w:gridAfter w:val="1"/>
          <w:wAfter w:w="76" w:type="dxa"/>
          <w:cantSplit/>
          <w:jc w:val="center"/>
          <w:ins w:id="960" w:author="Ericsson LM" w:date="2016-05-16T19:46:00Z"/>
        </w:trPr>
        <w:tc>
          <w:tcPr>
            <w:tcW w:w="624" w:type="dxa"/>
            <w:gridSpan w:val="3"/>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61" w:author="Ericsson LM" w:date="2016-05-16T19:46:00Z"/>
                <w:rFonts w:ascii="Arial" w:hAnsi="Arial"/>
                <w:sz w:val="18"/>
              </w:rPr>
            </w:pPr>
            <w:ins w:id="962" w:author="Ericsson LM" w:date="2016-05-16T19:46:00Z">
              <w:r w:rsidRPr="002341CA">
                <w:rPr>
                  <w:rFonts w:ascii="Arial" w:hAnsi="Arial"/>
                  <w:sz w:val="18"/>
                </w:rPr>
                <w:t>Spare</w:t>
              </w:r>
            </w:ins>
          </w:p>
        </w:tc>
        <w:tc>
          <w:tcPr>
            <w:tcW w:w="1276" w:type="dxa"/>
            <w:gridSpan w:val="6"/>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63" w:author="Ericsson LM" w:date="2016-05-16T19:46:00Z"/>
                <w:rFonts w:ascii="Arial" w:hAnsi="Arial"/>
                <w:sz w:val="18"/>
              </w:rPr>
            </w:pPr>
            <w:ins w:id="964" w:author="Ericsson LM" w:date="2016-05-16T19:46:00Z">
              <w:r w:rsidRPr="002341CA">
                <w:rPr>
                  <w:rFonts w:ascii="Arial" w:hAnsi="Arial"/>
                  <w:sz w:val="18"/>
                </w:rPr>
                <w:t>RRBP</w:t>
              </w:r>
            </w:ins>
          </w:p>
        </w:tc>
        <w:tc>
          <w:tcPr>
            <w:tcW w:w="2696" w:type="dxa"/>
            <w:gridSpan w:val="11"/>
            <w:tcBorders>
              <w:top w:val="single" w:sz="6" w:space="0" w:color="auto"/>
              <w:left w:val="single" w:sz="6" w:space="0" w:color="auto"/>
              <w:right w:val="single" w:sz="6" w:space="0" w:color="auto"/>
            </w:tcBorders>
          </w:tcPr>
          <w:p w:rsidR="00D74FC4" w:rsidRPr="002341CA" w:rsidRDefault="00D74FC4" w:rsidP="00E85080">
            <w:pPr>
              <w:keepNext/>
              <w:keepLines/>
              <w:spacing w:after="0"/>
              <w:jc w:val="center"/>
              <w:rPr>
                <w:ins w:id="965" w:author="Ericsson LM" w:date="2016-05-16T19:46:00Z"/>
                <w:rFonts w:ascii="Arial" w:hAnsi="Arial"/>
                <w:sz w:val="18"/>
              </w:rPr>
            </w:pPr>
            <w:ins w:id="966" w:author="Ericsson LM" w:date="2016-05-16T19:46:00Z">
              <w:r w:rsidRPr="002341CA">
                <w:rPr>
                  <w:rFonts w:ascii="Arial" w:hAnsi="Arial"/>
                  <w:sz w:val="18"/>
                </w:rPr>
                <w:t>CPS</w:t>
              </w:r>
            </w:ins>
          </w:p>
        </w:tc>
        <w:tc>
          <w:tcPr>
            <w:tcW w:w="1112" w:type="dxa"/>
            <w:gridSpan w:val="3"/>
            <w:tcBorders>
              <w:left w:val="single" w:sz="6" w:space="0" w:color="auto"/>
            </w:tcBorders>
          </w:tcPr>
          <w:p w:rsidR="00D74FC4" w:rsidRPr="002341CA" w:rsidRDefault="00D74FC4" w:rsidP="00E85080">
            <w:pPr>
              <w:keepNext/>
              <w:keepLines/>
              <w:spacing w:after="0"/>
              <w:jc w:val="center"/>
              <w:rPr>
                <w:ins w:id="967" w:author="Ericsson LM" w:date="2016-05-16T19:46:00Z"/>
                <w:rFonts w:ascii="Arial" w:hAnsi="Arial"/>
                <w:sz w:val="18"/>
              </w:rPr>
            </w:pPr>
            <w:ins w:id="968" w:author="Ericsson LM" w:date="2016-05-16T19:46:00Z">
              <w:r w:rsidRPr="002341CA">
                <w:rPr>
                  <w:rFonts w:ascii="Arial" w:hAnsi="Arial"/>
                  <w:sz w:val="18"/>
                </w:rPr>
                <w:t>4</w:t>
              </w:r>
            </w:ins>
          </w:p>
        </w:tc>
      </w:tr>
      <w:tr w:rsidR="00D74FC4" w:rsidRPr="002341CA" w:rsidTr="002341CA">
        <w:trPr>
          <w:gridAfter w:val="1"/>
          <w:wAfter w:w="76" w:type="dxa"/>
          <w:cantSplit/>
          <w:jc w:val="center"/>
          <w:ins w:id="969" w:author="Ericsson LM" w:date="2016-05-16T19:46:00Z"/>
        </w:trPr>
        <w:tc>
          <w:tcPr>
            <w:tcW w:w="4596" w:type="dxa"/>
            <w:gridSpan w:val="20"/>
            <w:tcBorders>
              <w:top w:val="single" w:sz="6" w:space="0" w:color="auto"/>
              <w:left w:val="single" w:sz="6" w:space="0" w:color="auto"/>
              <w:bottom w:val="single" w:sz="6" w:space="0" w:color="auto"/>
              <w:right w:val="single" w:sz="6" w:space="0" w:color="auto"/>
            </w:tcBorders>
          </w:tcPr>
          <w:p w:rsidR="00D74FC4" w:rsidRPr="002341CA" w:rsidRDefault="00D74FC4" w:rsidP="00E85080">
            <w:pPr>
              <w:keepNext/>
              <w:keepLines/>
              <w:spacing w:after="0"/>
              <w:jc w:val="center"/>
              <w:rPr>
                <w:ins w:id="970" w:author="Ericsson LM" w:date="2016-05-16T19:46:00Z"/>
                <w:rFonts w:ascii="Arial" w:hAnsi="Arial"/>
                <w:sz w:val="18"/>
              </w:rPr>
            </w:pPr>
            <w:ins w:id="971" w:author="Ericsson LM" w:date="2016-05-16T19:46:00Z">
              <w:r w:rsidRPr="002341CA">
                <w:rPr>
                  <w:rFonts w:ascii="Arial" w:hAnsi="Arial"/>
                  <w:sz w:val="18"/>
                </w:rPr>
                <w:t>Spare</w:t>
              </w:r>
            </w:ins>
          </w:p>
        </w:tc>
        <w:tc>
          <w:tcPr>
            <w:tcW w:w="1112" w:type="dxa"/>
            <w:gridSpan w:val="3"/>
            <w:tcBorders>
              <w:left w:val="single" w:sz="6" w:space="0" w:color="auto"/>
            </w:tcBorders>
          </w:tcPr>
          <w:p w:rsidR="00D74FC4" w:rsidRPr="002341CA" w:rsidRDefault="00D74FC4" w:rsidP="00E85080">
            <w:pPr>
              <w:keepNext/>
              <w:keepLines/>
              <w:spacing w:after="0"/>
              <w:jc w:val="center"/>
              <w:rPr>
                <w:ins w:id="972" w:author="Ericsson LM" w:date="2016-05-16T19:46:00Z"/>
                <w:rFonts w:ascii="Arial" w:hAnsi="Arial"/>
                <w:sz w:val="18"/>
              </w:rPr>
            </w:pPr>
            <w:ins w:id="973" w:author="Ericsson LM" w:date="2016-05-16T19:46:00Z">
              <w:r w:rsidRPr="002341CA">
                <w:rPr>
                  <w:rFonts w:ascii="Arial" w:hAnsi="Arial"/>
                  <w:sz w:val="18"/>
                </w:rPr>
                <w:t>5</w:t>
              </w:r>
            </w:ins>
          </w:p>
        </w:tc>
      </w:tr>
    </w:tbl>
    <w:p w:rsidR="00D74FC4" w:rsidRPr="002341CA" w:rsidRDefault="00D74FC4" w:rsidP="00964953">
      <w:pPr>
        <w:pStyle w:val="TF"/>
        <w:jc w:val="left"/>
      </w:pPr>
    </w:p>
    <w:p w:rsidR="00964953" w:rsidRPr="002341CA" w:rsidRDefault="00964953" w:rsidP="00964953">
      <w:pPr>
        <w:pStyle w:val="TF"/>
      </w:pPr>
      <w:r w:rsidRPr="002341CA">
        <w:t xml:space="preserve">Figure 10.3a.3.1.5: </w:t>
      </w:r>
      <w:del w:id="974" w:author="Ericsson LM" w:date="2016-05-16T19:47:00Z">
        <w:r w:rsidRPr="002341CA" w:rsidDel="00D74FC4">
          <w:delText xml:space="preserve">EC-EGPRS </w:delText>
        </w:r>
      </w:del>
      <w:ins w:id="975" w:author="Ericsson LM" w:date="2016-05-16T19:47:00Z">
        <w:r w:rsidR="00D74FC4" w:rsidRPr="002341CA">
          <w:t>EC-GSM-</w:t>
        </w:r>
        <w:proofErr w:type="spellStart"/>
        <w:r w:rsidR="00D74FC4" w:rsidRPr="002341CA">
          <w:t>IoT</w:t>
        </w:r>
      </w:ins>
      <w:proofErr w:type="spellEnd"/>
      <w:ins w:id="976" w:author="Ericsson LM" w:date="2016-05-16T19:48:00Z">
        <w:r w:rsidR="00D74FC4" w:rsidRPr="002341CA">
          <w:t xml:space="preserve"> </w:t>
        </w:r>
      </w:ins>
      <w:r w:rsidRPr="002341CA">
        <w:t>downlink RLC data block header for MCS-7, MCS-8 and MCS-9</w:t>
      </w:r>
    </w:p>
    <w:p w:rsidR="00964953" w:rsidRPr="002341CA" w:rsidRDefault="00964953" w:rsidP="00964953">
      <w:pPr>
        <w:pStyle w:val="Heading4"/>
      </w:pPr>
      <w:bookmarkStart w:id="977" w:name="_Toc446495551"/>
      <w:r w:rsidRPr="002341CA">
        <w:t>10.3a.3.2</w:t>
      </w:r>
      <w:r w:rsidRPr="002341CA">
        <w:tab/>
        <w:t>Header type 2: header for MCS-6, MCS-5, DAS-5, DAS-6 and DAS-7</w:t>
      </w:r>
      <w:bookmarkEnd w:id="977"/>
    </w:p>
    <w:p w:rsidR="00964953" w:rsidRPr="002341CA" w:rsidRDefault="00964953" w:rsidP="00964953">
      <w:pPr>
        <w:ind w:left="90"/>
      </w:pPr>
      <w:r w:rsidRPr="002341CA">
        <w:rPr>
          <w:lang w:eastAsia="ko-KR"/>
        </w:rPr>
        <w:t>For an EGPRS TBF without FANR activated</w:t>
      </w:r>
      <w:r w:rsidRPr="002341CA">
        <w:t>, the EGPRS combined downlink RLC/MAC header for MCS</w:t>
      </w:r>
      <w:r w:rsidRPr="002341CA">
        <w:noBreakHyphen/>
        <w:t>5 and MCS</w:t>
      </w:r>
      <w:r w:rsidRPr="002341CA">
        <w:noBreakHyphen/>
        <w:t>6 (header type 2) shall be formatted according to figure 10.3a.3.2.1.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62" w:type="dxa"/>
            <w:gridSpan w:val="2"/>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2296" w:type="dxa"/>
            <w:gridSpan w:val="4"/>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NF"/>
      </w:pPr>
    </w:p>
    <w:p w:rsidR="00964953" w:rsidRPr="002341CA" w:rsidRDefault="00964953" w:rsidP="00964953">
      <w:pPr>
        <w:pStyle w:val="TF"/>
      </w:pPr>
      <w:r w:rsidRPr="002341CA">
        <w:t xml:space="preserve">Figure 10.3a.3.2.1: EGPRS downlink RLC data block header </w:t>
      </w:r>
      <w:r w:rsidRPr="002341CA">
        <w:rPr>
          <w:lang w:eastAsia="ko-KR"/>
        </w:rPr>
        <w:t>(FANR not activated</w:t>
      </w:r>
      <w:proofErr w:type="gramStart"/>
      <w:r w:rsidRPr="002341CA">
        <w:rPr>
          <w:lang w:eastAsia="ko-KR"/>
        </w:rPr>
        <w:t>)</w:t>
      </w:r>
      <w:proofErr w:type="gramEnd"/>
      <w:r w:rsidRPr="002341CA">
        <w:br/>
        <w:t>for MCS-5 and MCS-6</w:t>
      </w:r>
    </w:p>
    <w:p w:rsidR="00964953" w:rsidRPr="002341CA" w:rsidRDefault="00964953" w:rsidP="00964953">
      <w:pPr>
        <w:ind w:left="90"/>
      </w:pPr>
      <w:r w:rsidRPr="002341CA">
        <w:rPr>
          <w:lang w:eastAsia="ko-KR"/>
        </w:rPr>
        <w:t xml:space="preserve">For an EGPRS TBF with FANR activated and for </w:t>
      </w:r>
      <w:r w:rsidRPr="002341CA">
        <w:t>an EGPRS2 TBF (see sub-clause 5.2.1), the downlink RLC/MAC header for MCS-5 and MCS-6 shall be formatted according to figure 10.3a.3.2.2, whereas the RLC/MAC header for DAS-5, DAS-6 and DAS-7 shall be formatted as shown on figure 10.3a.3.2.2.</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62" w:type="dxa"/>
            <w:gridSpan w:val="2"/>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2296" w:type="dxa"/>
            <w:gridSpan w:val="4"/>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10.3a.3.2.2: </w:t>
      </w:r>
      <w:r w:rsidRPr="002341CA">
        <w:rPr>
          <w:lang w:eastAsia="ko-KR"/>
        </w:rPr>
        <w:t>EGPRS (FANR activated) / EGPRS2</w:t>
      </w:r>
      <w:r w:rsidRPr="002341CA">
        <w:t xml:space="preserve"> downlink RLC data block header</w:t>
      </w:r>
      <w:r w:rsidRPr="002341CA">
        <w:br/>
        <w:t>for MCS-5, MCS-6, DAS-5, DAS-6 and DAS-7</w:t>
      </w:r>
    </w:p>
    <w:p w:rsidR="00964953" w:rsidRPr="002341CA" w:rsidRDefault="00964953" w:rsidP="00964953">
      <w:pPr>
        <w:ind w:left="90"/>
      </w:pPr>
      <w:r w:rsidRPr="002341CA">
        <w:rPr>
          <w:lang w:eastAsia="ko-KR"/>
        </w:rPr>
        <w:t>For an EGPRS TBF without FANR activated in a DLMC configuration using an SNS of 8192</w:t>
      </w:r>
      <w:r w:rsidRPr="002341CA">
        <w:t>, the EGPRS combined downlink RLC/MAC header for MCS</w:t>
      </w:r>
      <w:r w:rsidRPr="002341CA">
        <w:noBreakHyphen/>
        <w:t>5 and MCS</w:t>
      </w:r>
      <w:r w:rsidRPr="002341CA">
        <w:noBreakHyphen/>
        <w:t>6 (header type 2) shall be formatted according to figure 10.3a.3.2.3.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964953" w:rsidRPr="002341CA" w:rsidTr="00E85080">
        <w:trPr>
          <w:cantSplit/>
          <w:jc w:val="center"/>
        </w:trPr>
        <w:tc>
          <w:tcPr>
            <w:tcW w:w="4564" w:type="dxa"/>
            <w:gridSpan w:val="8"/>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spare</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96" w:type="dxa"/>
            <w:gridSpan w:val="4"/>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8"/>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2296" w:type="dxa"/>
            <w:gridSpan w:val="4"/>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NF"/>
      </w:pPr>
    </w:p>
    <w:p w:rsidR="00964953" w:rsidRPr="002341CA" w:rsidRDefault="00964953" w:rsidP="00964953">
      <w:pPr>
        <w:pStyle w:val="TF"/>
      </w:pPr>
      <w:r w:rsidRPr="002341CA">
        <w:t xml:space="preserve">Figure 10.3a.3.2.3: DLMC EGPRS downlink RLC data block header </w:t>
      </w:r>
      <w:r w:rsidRPr="002341CA">
        <w:rPr>
          <w:lang w:eastAsia="ko-KR"/>
        </w:rPr>
        <w:t>(FANR not activated</w:t>
      </w:r>
      <w:proofErr w:type="gramStart"/>
      <w:r w:rsidRPr="002341CA">
        <w:rPr>
          <w:lang w:eastAsia="ko-KR"/>
        </w:rPr>
        <w:t>)</w:t>
      </w:r>
      <w:proofErr w:type="gramEnd"/>
      <w:r w:rsidRPr="002341CA">
        <w:br/>
        <w:t>for MCS-5 and MCS-6</w:t>
      </w:r>
    </w:p>
    <w:p w:rsidR="00964953" w:rsidRPr="002341CA" w:rsidRDefault="00964953" w:rsidP="00964953">
      <w:pPr>
        <w:ind w:left="90"/>
      </w:pPr>
      <w:r w:rsidRPr="002341CA">
        <w:rPr>
          <w:lang w:eastAsia="ko-KR"/>
        </w:rPr>
        <w:lastRenderedPageBreak/>
        <w:t xml:space="preserve">For an EGPRS TBF with FANR activated in a DLMC configuration using an SNS of 8192 and for </w:t>
      </w:r>
      <w:r w:rsidRPr="002341CA">
        <w:t xml:space="preserve">an EGPRS2 TBF </w:t>
      </w:r>
      <w:r w:rsidRPr="002341CA">
        <w:rPr>
          <w:lang w:eastAsia="ko-KR"/>
        </w:rPr>
        <w:t>in a DLMC configuration</w:t>
      </w:r>
      <w:r w:rsidRPr="002341CA">
        <w:t xml:space="preserve"> </w:t>
      </w:r>
      <w:r w:rsidRPr="002341CA">
        <w:rPr>
          <w:lang w:eastAsia="ko-KR"/>
        </w:rPr>
        <w:t>using an SNS of 8192</w:t>
      </w:r>
      <w:r w:rsidRPr="002341CA">
        <w:t>, the downlink RLC/MAC header for MCS-5, MCS-6, DAS-5, DAS-6 and DAS-</w:t>
      </w:r>
      <w:proofErr w:type="gramStart"/>
      <w:r w:rsidRPr="002341CA">
        <w:t>7  shall</w:t>
      </w:r>
      <w:proofErr w:type="gramEnd"/>
      <w:r w:rsidRPr="002341CA">
        <w:t xml:space="preserve"> be formatted according to figure 10.3a.3.2.4.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964953" w:rsidRPr="002341CA" w:rsidTr="00E85080">
        <w:trPr>
          <w:cantSplit/>
          <w:jc w:val="center"/>
        </w:trPr>
        <w:tc>
          <w:tcPr>
            <w:tcW w:w="4564" w:type="dxa"/>
            <w:gridSpan w:val="9"/>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3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3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558" w:type="dxa"/>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spare</w:t>
            </w:r>
          </w:p>
        </w:tc>
        <w:tc>
          <w:tcPr>
            <w:tcW w:w="1143"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96" w:type="dxa"/>
            <w:gridSpan w:val="5"/>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64" w:type="dxa"/>
            <w:gridSpan w:val="9"/>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2296" w:type="dxa"/>
            <w:gridSpan w:val="5"/>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10.3a.3.2.4: DLMC </w:t>
      </w:r>
      <w:r w:rsidRPr="002341CA">
        <w:rPr>
          <w:lang w:eastAsia="ko-KR"/>
        </w:rPr>
        <w:t>EGPRS (FANR activated) / DLMC EGPRS2</w:t>
      </w:r>
      <w:r w:rsidRPr="002341CA">
        <w:t xml:space="preserve"> downlink RLC data block header</w:t>
      </w:r>
      <w:r w:rsidRPr="002341CA">
        <w:br/>
        <w:t>for MCS-5, MCS-6, DAS-5, DAS-6 and DAS-7</w:t>
      </w:r>
    </w:p>
    <w:p w:rsidR="00964953" w:rsidRPr="002341CA" w:rsidRDefault="00964953" w:rsidP="00964953">
      <w:pPr>
        <w:ind w:left="90"/>
      </w:pPr>
      <w:r w:rsidRPr="002341CA">
        <w:rPr>
          <w:lang w:eastAsia="ko-KR"/>
        </w:rPr>
        <w:t>For an EC</w:t>
      </w:r>
      <w:del w:id="978" w:author="Ericsson LM" w:date="2016-05-16T19:48:00Z">
        <w:r w:rsidRPr="002341CA" w:rsidDel="003050D5">
          <w:rPr>
            <w:lang w:eastAsia="ko-KR"/>
          </w:rPr>
          <w:delText>-EGPRS</w:delText>
        </w:r>
      </w:del>
      <w:r w:rsidRPr="002341CA">
        <w:rPr>
          <w:lang w:eastAsia="ko-KR"/>
        </w:rPr>
        <w:t xml:space="preserve"> TBF</w:t>
      </w:r>
      <w:r w:rsidRPr="002341CA">
        <w:t>, the EGPRS combined downlink RLC/MAC header for MCS</w:t>
      </w:r>
      <w:r w:rsidRPr="002341CA">
        <w:noBreakHyphen/>
        <w:t>5 and MCS</w:t>
      </w:r>
      <w:r w:rsidRPr="002341CA">
        <w:noBreakHyphen/>
        <w:t>6 (header type 2) shall be formatted according to figure 10.3a.3.2.5.</w:t>
      </w: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54"/>
        <w:gridCol w:w="13"/>
        <w:gridCol w:w="554"/>
        <w:gridCol w:w="567"/>
        <w:gridCol w:w="567"/>
        <w:gridCol w:w="13"/>
        <w:gridCol w:w="567"/>
        <w:gridCol w:w="554"/>
        <w:gridCol w:w="13"/>
        <w:gridCol w:w="568"/>
        <w:gridCol w:w="1134"/>
      </w:tblGrid>
      <w:tr w:rsidR="00964953" w:rsidRPr="002341CA" w:rsidDel="003050D5" w:rsidTr="00E85080">
        <w:trPr>
          <w:cantSplit/>
          <w:jc w:val="center"/>
          <w:del w:id="979" w:author="Ericsson LM" w:date="2016-05-16T19:49:00Z"/>
        </w:trPr>
        <w:tc>
          <w:tcPr>
            <w:tcW w:w="4565" w:type="dxa"/>
            <w:gridSpan w:val="12"/>
          </w:tcPr>
          <w:p w:rsidR="00964953" w:rsidRPr="002341CA" w:rsidDel="003050D5" w:rsidRDefault="00964953" w:rsidP="00E85080">
            <w:pPr>
              <w:keepNext/>
              <w:keepLines/>
              <w:spacing w:after="0"/>
              <w:jc w:val="center"/>
              <w:rPr>
                <w:del w:id="980" w:author="Ericsson LM" w:date="2016-05-16T19:49:00Z"/>
                <w:rFonts w:ascii="Arial" w:hAnsi="Arial"/>
                <w:sz w:val="18"/>
              </w:rPr>
            </w:pPr>
            <w:del w:id="981" w:author="Ericsson LM" w:date="2016-05-16T19:49:00Z">
              <w:r w:rsidRPr="002341CA" w:rsidDel="003050D5">
                <w:rPr>
                  <w:rFonts w:ascii="Arial" w:hAnsi="Arial"/>
                  <w:sz w:val="18"/>
                </w:rPr>
                <w:delText>Bit</w:delText>
              </w:r>
            </w:del>
          </w:p>
        </w:tc>
        <w:tc>
          <w:tcPr>
            <w:tcW w:w="1134" w:type="dxa"/>
          </w:tcPr>
          <w:p w:rsidR="00964953" w:rsidRPr="002341CA" w:rsidDel="003050D5" w:rsidRDefault="00964953" w:rsidP="00E85080">
            <w:pPr>
              <w:keepNext/>
              <w:keepLines/>
              <w:spacing w:after="0"/>
              <w:jc w:val="center"/>
              <w:rPr>
                <w:del w:id="982" w:author="Ericsson LM" w:date="2016-05-16T19:49:00Z"/>
                <w:rFonts w:ascii="Arial" w:hAnsi="Arial"/>
                <w:sz w:val="18"/>
              </w:rPr>
            </w:pPr>
          </w:p>
        </w:tc>
      </w:tr>
      <w:tr w:rsidR="00964953" w:rsidRPr="002341CA" w:rsidDel="003050D5" w:rsidTr="00E85080">
        <w:trPr>
          <w:cantSplit/>
          <w:jc w:val="center"/>
          <w:del w:id="983" w:author="Ericsson LM" w:date="2016-05-16T19:49:00Z"/>
        </w:trPr>
        <w:tc>
          <w:tcPr>
            <w:tcW w:w="595" w:type="dxa"/>
            <w:gridSpan w:val="2"/>
          </w:tcPr>
          <w:p w:rsidR="00964953" w:rsidRPr="002341CA" w:rsidDel="003050D5" w:rsidRDefault="00964953" w:rsidP="00E85080">
            <w:pPr>
              <w:keepNext/>
              <w:keepLines/>
              <w:spacing w:after="0"/>
              <w:jc w:val="center"/>
              <w:rPr>
                <w:del w:id="984" w:author="Ericsson LM" w:date="2016-05-16T19:49:00Z"/>
                <w:rFonts w:ascii="Arial" w:hAnsi="Arial"/>
                <w:sz w:val="18"/>
              </w:rPr>
            </w:pPr>
            <w:del w:id="985" w:author="Ericsson LM" w:date="2016-05-16T19:49:00Z">
              <w:r w:rsidRPr="002341CA" w:rsidDel="003050D5">
                <w:rPr>
                  <w:rFonts w:ascii="Arial" w:hAnsi="Arial"/>
                  <w:sz w:val="18"/>
                </w:rPr>
                <w:delText>8</w:delText>
              </w:r>
            </w:del>
          </w:p>
        </w:tc>
        <w:tc>
          <w:tcPr>
            <w:tcW w:w="567" w:type="dxa"/>
            <w:gridSpan w:val="2"/>
          </w:tcPr>
          <w:p w:rsidR="00964953" w:rsidRPr="002341CA" w:rsidDel="003050D5" w:rsidRDefault="00964953" w:rsidP="00E85080">
            <w:pPr>
              <w:keepNext/>
              <w:keepLines/>
              <w:spacing w:after="0"/>
              <w:jc w:val="center"/>
              <w:rPr>
                <w:del w:id="986" w:author="Ericsson LM" w:date="2016-05-16T19:49:00Z"/>
                <w:rFonts w:ascii="Arial" w:hAnsi="Arial"/>
                <w:sz w:val="18"/>
              </w:rPr>
            </w:pPr>
            <w:del w:id="987" w:author="Ericsson LM" w:date="2016-05-16T19:49:00Z">
              <w:r w:rsidRPr="002341CA" w:rsidDel="003050D5">
                <w:rPr>
                  <w:rFonts w:ascii="Arial" w:hAnsi="Arial"/>
                  <w:sz w:val="18"/>
                </w:rPr>
                <w:delText>7</w:delText>
              </w:r>
            </w:del>
          </w:p>
        </w:tc>
        <w:tc>
          <w:tcPr>
            <w:tcW w:w="554" w:type="dxa"/>
          </w:tcPr>
          <w:p w:rsidR="00964953" w:rsidRPr="002341CA" w:rsidDel="003050D5" w:rsidRDefault="00964953" w:rsidP="00E85080">
            <w:pPr>
              <w:keepNext/>
              <w:keepLines/>
              <w:spacing w:after="0"/>
              <w:jc w:val="center"/>
              <w:rPr>
                <w:del w:id="988" w:author="Ericsson LM" w:date="2016-05-16T19:49:00Z"/>
                <w:rFonts w:ascii="Arial" w:hAnsi="Arial"/>
                <w:sz w:val="18"/>
              </w:rPr>
            </w:pPr>
            <w:del w:id="989" w:author="Ericsson LM" w:date="2016-05-16T19:49:00Z">
              <w:r w:rsidRPr="002341CA" w:rsidDel="003050D5">
                <w:rPr>
                  <w:rFonts w:ascii="Arial" w:hAnsi="Arial"/>
                  <w:sz w:val="18"/>
                </w:rPr>
                <w:delText>6</w:delText>
              </w:r>
            </w:del>
          </w:p>
        </w:tc>
        <w:tc>
          <w:tcPr>
            <w:tcW w:w="567" w:type="dxa"/>
          </w:tcPr>
          <w:p w:rsidR="00964953" w:rsidRPr="002341CA" w:rsidDel="003050D5" w:rsidRDefault="00964953" w:rsidP="00E85080">
            <w:pPr>
              <w:keepNext/>
              <w:keepLines/>
              <w:spacing w:after="0"/>
              <w:jc w:val="center"/>
              <w:rPr>
                <w:del w:id="990" w:author="Ericsson LM" w:date="2016-05-16T19:49:00Z"/>
                <w:rFonts w:ascii="Arial" w:hAnsi="Arial"/>
                <w:sz w:val="18"/>
              </w:rPr>
            </w:pPr>
            <w:del w:id="991" w:author="Ericsson LM" w:date="2016-05-16T19:49:00Z">
              <w:r w:rsidRPr="002341CA" w:rsidDel="003050D5">
                <w:rPr>
                  <w:rFonts w:ascii="Arial" w:hAnsi="Arial"/>
                  <w:sz w:val="18"/>
                </w:rPr>
                <w:delText>5</w:delText>
              </w:r>
            </w:del>
          </w:p>
        </w:tc>
        <w:tc>
          <w:tcPr>
            <w:tcW w:w="580" w:type="dxa"/>
            <w:gridSpan w:val="2"/>
          </w:tcPr>
          <w:p w:rsidR="00964953" w:rsidRPr="002341CA" w:rsidDel="003050D5" w:rsidRDefault="00964953" w:rsidP="00E85080">
            <w:pPr>
              <w:keepNext/>
              <w:keepLines/>
              <w:spacing w:after="0"/>
              <w:jc w:val="center"/>
              <w:rPr>
                <w:del w:id="992" w:author="Ericsson LM" w:date="2016-05-16T19:49:00Z"/>
                <w:rFonts w:ascii="Arial" w:hAnsi="Arial"/>
                <w:sz w:val="18"/>
              </w:rPr>
            </w:pPr>
            <w:del w:id="993" w:author="Ericsson LM" w:date="2016-05-16T19:49:00Z">
              <w:r w:rsidRPr="002341CA" w:rsidDel="003050D5">
                <w:rPr>
                  <w:rFonts w:ascii="Arial" w:hAnsi="Arial"/>
                  <w:sz w:val="18"/>
                </w:rPr>
                <w:delText>4</w:delText>
              </w:r>
            </w:del>
          </w:p>
        </w:tc>
        <w:tc>
          <w:tcPr>
            <w:tcW w:w="567" w:type="dxa"/>
          </w:tcPr>
          <w:p w:rsidR="00964953" w:rsidRPr="002341CA" w:rsidDel="003050D5" w:rsidRDefault="00964953" w:rsidP="00E85080">
            <w:pPr>
              <w:keepNext/>
              <w:keepLines/>
              <w:spacing w:after="0"/>
              <w:jc w:val="center"/>
              <w:rPr>
                <w:del w:id="994" w:author="Ericsson LM" w:date="2016-05-16T19:49:00Z"/>
                <w:rFonts w:ascii="Arial" w:hAnsi="Arial"/>
                <w:sz w:val="18"/>
              </w:rPr>
            </w:pPr>
            <w:del w:id="995" w:author="Ericsson LM" w:date="2016-05-16T19:49:00Z">
              <w:r w:rsidRPr="002341CA" w:rsidDel="003050D5">
                <w:rPr>
                  <w:rFonts w:ascii="Arial" w:hAnsi="Arial"/>
                  <w:sz w:val="18"/>
                </w:rPr>
                <w:delText>3</w:delText>
              </w:r>
            </w:del>
          </w:p>
        </w:tc>
        <w:tc>
          <w:tcPr>
            <w:tcW w:w="567" w:type="dxa"/>
            <w:gridSpan w:val="2"/>
          </w:tcPr>
          <w:p w:rsidR="00964953" w:rsidRPr="002341CA" w:rsidDel="003050D5" w:rsidRDefault="00964953" w:rsidP="00E85080">
            <w:pPr>
              <w:keepNext/>
              <w:keepLines/>
              <w:spacing w:after="0"/>
              <w:jc w:val="center"/>
              <w:rPr>
                <w:del w:id="996" w:author="Ericsson LM" w:date="2016-05-16T19:49:00Z"/>
                <w:rFonts w:ascii="Arial" w:hAnsi="Arial"/>
                <w:sz w:val="18"/>
              </w:rPr>
            </w:pPr>
            <w:del w:id="997" w:author="Ericsson LM" w:date="2016-05-16T19:49:00Z">
              <w:r w:rsidRPr="002341CA" w:rsidDel="003050D5">
                <w:rPr>
                  <w:rFonts w:ascii="Arial" w:hAnsi="Arial"/>
                  <w:sz w:val="18"/>
                </w:rPr>
                <w:delText>2</w:delText>
              </w:r>
            </w:del>
          </w:p>
        </w:tc>
        <w:tc>
          <w:tcPr>
            <w:tcW w:w="568" w:type="dxa"/>
          </w:tcPr>
          <w:p w:rsidR="00964953" w:rsidRPr="002341CA" w:rsidDel="003050D5" w:rsidRDefault="00964953" w:rsidP="00E85080">
            <w:pPr>
              <w:keepNext/>
              <w:keepLines/>
              <w:spacing w:after="0"/>
              <w:jc w:val="center"/>
              <w:rPr>
                <w:del w:id="998" w:author="Ericsson LM" w:date="2016-05-16T19:49:00Z"/>
                <w:rFonts w:ascii="Arial" w:hAnsi="Arial"/>
                <w:sz w:val="18"/>
              </w:rPr>
            </w:pPr>
            <w:del w:id="999" w:author="Ericsson LM" w:date="2016-05-16T19:49:00Z">
              <w:r w:rsidRPr="002341CA" w:rsidDel="003050D5">
                <w:rPr>
                  <w:rFonts w:ascii="Arial" w:hAnsi="Arial"/>
                  <w:sz w:val="18"/>
                </w:rPr>
                <w:delText>1</w:delText>
              </w:r>
            </w:del>
          </w:p>
        </w:tc>
        <w:tc>
          <w:tcPr>
            <w:tcW w:w="1134" w:type="dxa"/>
          </w:tcPr>
          <w:p w:rsidR="00964953" w:rsidRPr="002341CA" w:rsidDel="003050D5" w:rsidRDefault="00964953" w:rsidP="00E85080">
            <w:pPr>
              <w:keepNext/>
              <w:keepLines/>
              <w:spacing w:after="0"/>
              <w:jc w:val="center"/>
              <w:rPr>
                <w:del w:id="1000" w:author="Ericsson LM" w:date="2016-05-16T19:49:00Z"/>
                <w:rFonts w:ascii="Arial" w:hAnsi="Arial"/>
                <w:sz w:val="18"/>
              </w:rPr>
            </w:pPr>
            <w:del w:id="1001" w:author="Ericsson LM" w:date="2016-05-16T19:49:00Z">
              <w:r w:rsidRPr="002341CA" w:rsidDel="003050D5">
                <w:rPr>
                  <w:rFonts w:ascii="Arial" w:hAnsi="Arial"/>
                  <w:sz w:val="18"/>
                </w:rPr>
                <w:delText>Octet</w:delText>
              </w:r>
            </w:del>
          </w:p>
        </w:tc>
      </w:tr>
      <w:tr w:rsidR="00964953" w:rsidRPr="002341CA" w:rsidDel="003050D5" w:rsidTr="00E85080">
        <w:trPr>
          <w:cantSplit/>
          <w:jc w:val="center"/>
          <w:del w:id="1002" w:author="Ericsson LM" w:date="2016-05-16T19:49:00Z"/>
        </w:trPr>
        <w:tc>
          <w:tcPr>
            <w:tcW w:w="1716" w:type="dxa"/>
            <w:gridSpan w:val="5"/>
            <w:tcBorders>
              <w:top w:val="single" w:sz="6" w:space="0" w:color="auto"/>
              <w:left w:val="single" w:sz="6" w:space="0" w:color="auto"/>
              <w:bottom w:val="single" w:sz="6" w:space="0" w:color="auto"/>
              <w:right w:val="single" w:sz="6" w:space="0" w:color="auto"/>
            </w:tcBorders>
          </w:tcPr>
          <w:p w:rsidR="00964953" w:rsidRPr="002341CA" w:rsidDel="003050D5" w:rsidRDefault="00964953" w:rsidP="00E85080">
            <w:pPr>
              <w:keepNext/>
              <w:keepLines/>
              <w:spacing w:after="0"/>
              <w:jc w:val="center"/>
              <w:rPr>
                <w:del w:id="1003" w:author="Ericsson LM" w:date="2016-05-16T19:49:00Z"/>
                <w:rFonts w:ascii="Arial" w:hAnsi="Arial"/>
                <w:sz w:val="18"/>
              </w:rPr>
            </w:pPr>
            <w:del w:id="1004" w:author="Ericsson LM" w:date="2016-05-16T19:49:00Z">
              <w:r w:rsidRPr="002341CA" w:rsidDel="003050D5">
                <w:rPr>
                  <w:rFonts w:ascii="Arial" w:hAnsi="Arial"/>
                  <w:sz w:val="18"/>
                </w:rPr>
                <w:delText>RRBP</w:delText>
              </w:r>
            </w:del>
          </w:p>
        </w:tc>
        <w:tc>
          <w:tcPr>
            <w:tcW w:w="1147" w:type="dxa"/>
            <w:gridSpan w:val="3"/>
            <w:tcBorders>
              <w:top w:val="single" w:sz="6" w:space="0" w:color="auto"/>
              <w:left w:val="single" w:sz="6" w:space="0" w:color="auto"/>
              <w:bottom w:val="single" w:sz="6" w:space="0" w:color="auto"/>
            </w:tcBorders>
          </w:tcPr>
          <w:p w:rsidR="00964953" w:rsidRPr="002341CA" w:rsidDel="003050D5" w:rsidRDefault="00964953" w:rsidP="00E85080">
            <w:pPr>
              <w:keepNext/>
              <w:keepLines/>
              <w:spacing w:after="0"/>
              <w:jc w:val="center"/>
              <w:rPr>
                <w:del w:id="1005" w:author="Ericsson LM" w:date="2016-05-16T19:49:00Z"/>
                <w:rFonts w:ascii="Arial" w:hAnsi="Arial"/>
                <w:sz w:val="18"/>
              </w:rPr>
            </w:pPr>
            <w:del w:id="1006" w:author="Ericsson LM" w:date="2016-05-16T19:49:00Z">
              <w:r w:rsidRPr="002341CA" w:rsidDel="003050D5">
                <w:rPr>
                  <w:rFonts w:ascii="Arial" w:hAnsi="Arial"/>
                  <w:sz w:val="18"/>
                </w:rPr>
                <w:delText>ECS/P</w:delText>
              </w:r>
            </w:del>
          </w:p>
        </w:tc>
        <w:tc>
          <w:tcPr>
            <w:tcW w:w="1702" w:type="dxa"/>
            <w:gridSpan w:val="4"/>
            <w:tcBorders>
              <w:top w:val="single" w:sz="6" w:space="0" w:color="auto"/>
              <w:left w:val="single" w:sz="6" w:space="0" w:color="auto"/>
              <w:right w:val="single" w:sz="6" w:space="0" w:color="auto"/>
            </w:tcBorders>
          </w:tcPr>
          <w:p w:rsidR="00964953" w:rsidRPr="002341CA" w:rsidDel="003050D5" w:rsidRDefault="00964953" w:rsidP="00E85080">
            <w:pPr>
              <w:keepNext/>
              <w:keepLines/>
              <w:spacing w:after="0"/>
              <w:jc w:val="center"/>
              <w:rPr>
                <w:del w:id="1007" w:author="Ericsson LM" w:date="2016-05-16T19:49:00Z"/>
                <w:rFonts w:ascii="Arial" w:hAnsi="Arial"/>
                <w:sz w:val="18"/>
              </w:rPr>
            </w:pPr>
            <w:del w:id="1008" w:author="Ericsson LM" w:date="2016-05-16T19:49:00Z">
              <w:r w:rsidRPr="002341CA" w:rsidDel="003050D5">
                <w:rPr>
                  <w:rFonts w:ascii="Arial" w:hAnsi="Arial"/>
                  <w:sz w:val="18"/>
                </w:rPr>
                <w:delText>USF</w:delText>
              </w:r>
            </w:del>
          </w:p>
        </w:tc>
        <w:tc>
          <w:tcPr>
            <w:tcW w:w="1134" w:type="dxa"/>
            <w:tcBorders>
              <w:left w:val="single" w:sz="6" w:space="0" w:color="auto"/>
            </w:tcBorders>
          </w:tcPr>
          <w:p w:rsidR="00964953" w:rsidRPr="002341CA" w:rsidDel="003050D5" w:rsidRDefault="00964953" w:rsidP="00E85080">
            <w:pPr>
              <w:keepNext/>
              <w:keepLines/>
              <w:spacing w:after="0"/>
              <w:jc w:val="center"/>
              <w:rPr>
                <w:del w:id="1009" w:author="Ericsson LM" w:date="2016-05-16T19:49:00Z"/>
                <w:rFonts w:ascii="Arial" w:hAnsi="Arial"/>
                <w:sz w:val="18"/>
              </w:rPr>
            </w:pPr>
            <w:del w:id="1010" w:author="Ericsson LM" w:date="2016-05-16T19:49:00Z">
              <w:r w:rsidRPr="002341CA" w:rsidDel="003050D5">
                <w:rPr>
                  <w:rFonts w:ascii="Arial" w:hAnsi="Arial"/>
                  <w:sz w:val="18"/>
                </w:rPr>
                <w:delText>1</w:delText>
              </w:r>
            </w:del>
          </w:p>
        </w:tc>
      </w:tr>
      <w:tr w:rsidR="00964953" w:rsidRPr="002341CA" w:rsidDel="003050D5" w:rsidTr="00E85080">
        <w:trPr>
          <w:cantSplit/>
          <w:jc w:val="center"/>
          <w:del w:id="1011" w:author="Ericsson LM" w:date="2016-05-16T19:49:00Z"/>
        </w:trPr>
        <w:tc>
          <w:tcPr>
            <w:tcW w:w="582" w:type="dxa"/>
            <w:tcBorders>
              <w:left w:val="single" w:sz="6" w:space="0" w:color="auto"/>
              <w:bottom w:val="single" w:sz="4" w:space="0" w:color="auto"/>
              <w:right w:val="single" w:sz="6" w:space="0" w:color="auto"/>
            </w:tcBorders>
          </w:tcPr>
          <w:p w:rsidR="00964953" w:rsidRPr="002341CA" w:rsidDel="003050D5" w:rsidRDefault="00964953" w:rsidP="00E85080">
            <w:pPr>
              <w:keepNext/>
              <w:keepLines/>
              <w:spacing w:after="0"/>
              <w:jc w:val="center"/>
              <w:rPr>
                <w:del w:id="1012" w:author="Ericsson LM" w:date="2016-05-16T19:49:00Z"/>
                <w:rFonts w:ascii="Arial" w:hAnsi="Arial"/>
                <w:sz w:val="18"/>
              </w:rPr>
            </w:pPr>
            <w:del w:id="1013" w:author="Ericsson LM" w:date="2016-05-16T19:49:00Z">
              <w:r w:rsidRPr="002341CA" w:rsidDel="003050D5">
                <w:rPr>
                  <w:rFonts w:ascii="Arial" w:hAnsi="Arial"/>
                  <w:sz w:val="18"/>
                </w:rPr>
                <w:delText>BSN1</w:delText>
              </w:r>
            </w:del>
          </w:p>
        </w:tc>
        <w:tc>
          <w:tcPr>
            <w:tcW w:w="1134" w:type="dxa"/>
            <w:gridSpan w:val="4"/>
            <w:tcBorders>
              <w:left w:val="single" w:sz="6" w:space="0" w:color="auto"/>
              <w:right w:val="single" w:sz="6" w:space="0" w:color="auto"/>
            </w:tcBorders>
          </w:tcPr>
          <w:p w:rsidR="00964953" w:rsidRPr="002341CA" w:rsidDel="003050D5" w:rsidRDefault="00964953" w:rsidP="00E85080">
            <w:pPr>
              <w:keepNext/>
              <w:keepLines/>
              <w:spacing w:after="0"/>
              <w:jc w:val="center"/>
              <w:rPr>
                <w:del w:id="1014" w:author="Ericsson LM" w:date="2016-05-16T19:49:00Z"/>
                <w:rFonts w:ascii="Arial" w:hAnsi="Arial"/>
                <w:sz w:val="18"/>
              </w:rPr>
            </w:pPr>
            <w:del w:id="1015" w:author="Ericsson LM" w:date="2016-05-16T19:49:00Z">
              <w:r w:rsidRPr="002341CA" w:rsidDel="003050D5">
                <w:rPr>
                  <w:rFonts w:ascii="Arial" w:hAnsi="Arial"/>
                  <w:sz w:val="18"/>
                </w:rPr>
                <w:delText>PR</w:delText>
              </w:r>
            </w:del>
          </w:p>
        </w:tc>
        <w:tc>
          <w:tcPr>
            <w:tcW w:w="2849" w:type="dxa"/>
            <w:gridSpan w:val="7"/>
            <w:tcBorders>
              <w:top w:val="single" w:sz="6" w:space="0" w:color="auto"/>
              <w:left w:val="single" w:sz="6" w:space="0" w:color="auto"/>
              <w:bottom w:val="single" w:sz="6" w:space="0" w:color="auto"/>
              <w:right w:val="single" w:sz="6" w:space="0" w:color="auto"/>
            </w:tcBorders>
          </w:tcPr>
          <w:p w:rsidR="00964953" w:rsidRPr="002341CA" w:rsidDel="003050D5" w:rsidRDefault="00964953" w:rsidP="00E85080">
            <w:pPr>
              <w:keepNext/>
              <w:keepLines/>
              <w:spacing w:after="0"/>
              <w:jc w:val="center"/>
              <w:rPr>
                <w:del w:id="1016" w:author="Ericsson LM" w:date="2016-05-16T19:49:00Z"/>
                <w:rFonts w:ascii="Arial" w:hAnsi="Arial"/>
                <w:sz w:val="18"/>
              </w:rPr>
            </w:pPr>
            <w:del w:id="1017" w:author="Ericsson LM" w:date="2016-05-16T19:49:00Z">
              <w:r w:rsidRPr="002341CA" w:rsidDel="003050D5">
                <w:rPr>
                  <w:rFonts w:ascii="Arial" w:hAnsi="Arial"/>
                  <w:sz w:val="18"/>
                </w:rPr>
                <w:delText>TFI</w:delText>
              </w:r>
            </w:del>
          </w:p>
        </w:tc>
        <w:tc>
          <w:tcPr>
            <w:tcW w:w="1134" w:type="dxa"/>
            <w:tcBorders>
              <w:left w:val="single" w:sz="6" w:space="0" w:color="auto"/>
            </w:tcBorders>
          </w:tcPr>
          <w:p w:rsidR="00964953" w:rsidRPr="002341CA" w:rsidDel="003050D5" w:rsidRDefault="00964953" w:rsidP="00E85080">
            <w:pPr>
              <w:keepNext/>
              <w:keepLines/>
              <w:spacing w:after="0"/>
              <w:jc w:val="center"/>
              <w:rPr>
                <w:del w:id="1018" w:author="Ericsson LM" w:date="2016-05-16T19:49:00Z"/>
                <w:rFonts w:ascii="Arial" w:hAnsi="Arial"/>
                <w:sz w:val="18"/>
              </w:rPr>
            </w:pPr>
            <w:del w:id="1019" w:author="Ericsson LM" w:date="2016-05-16T19:49:00Z">
              <w:r w:rsidRPr="002341CA" w:rsidDel="003050D5">
                <w:rPr>
                  <w:rFonts w:ascii="Arial" w:hAnsi="Arial"/>
                  <w:sz w:val="18"/>
                </w:rPr>
                <w:delText>2</w:delText>
              </w:r>
            </w:del>
          </w:p>
        </w:tc>
      </w:tr>
      <w:tr w:rsidR="00964953" w:rsidRPr="002341CA" w:rsidDel="003050D5" w:rsidTr="00E85080">
        <w:trPr>
          <w:cantSplit/>
          <w:jc w:val="center"/>
          <w:del w:id="1020" w:author="Ericsson LM" w:date="2016-05-16T19:49:00Z"/>
        </w:trPr>
        <w:tc>
          <w:tcPr>
            <w:tcW w:w="582" w:type="dxa"/>
            <w:tcBorders>
              <w:top w:val="single" w:sz="4" w:space="0" w:color="auto"/>
              <w:left w:val="single" w:sz="4" w:space="0" w:color="auto"/>
              <w:bottom w:val="single" w:sz="4" w:space="0" w:color="auto"/>
              <w:right w:val="single" w:sz="4" w:space="0" w:color="auto"/>
            </w:tcBorders>
          </w:tcPr>
          <w:p w:rsidR="00964953" w:rsidRPr="002341CA" w:rsidDel="003050D5" w:rsidRDefault="00964953" w:rsidP="00E85080">
            <w:pPr>
              <w:keepNext/>
              <w:keepLines/>
              <w:tabs>
                <w:tab w:val="left" w:pos="913"/>
                <w:tab w:val="center" w:pos="1113"/>
              </w:tabs>
              <w:spacing w:after="0"/>
              <w:jc w:val="center"/>
              <w:rPr>
                <w:del w:id="1021" w:author="Ericsson LM" w:date="2016-05-16T19:49:00Z"/>
                <w:rFonts w:ascii="Arial" w:hAnsi="Arial"/>
                <w:sz w:val="18"/>
              </w:rPr>
            </w:pPr>
            <w:del w:id="1022" w:author="Ericsson LM" w:date="2016-05-16T19:49:00Z">
              <w:r w:rsidRPr="002341CA" w:rsidDel="003050D5">
                <w:rPr>
                  <w:rFonts w:ascii="Arial" w:hAnsi="Arial"/>
                  <w:sz w:val="18"/>
                </w:rPr>
                <w:delText>CC</w:delText>
              </w:r>
            </w:del>
          </w:p>
        </w:tc>
        <w:tc>
          <w:tcPr>
            <w:tcW w:w="1701" w:type="dxa"/>
            <w:gridSpan w:val="5"/>
            <w:tcBorders>
              <w:top w:val="single" w:sz="4" w:space="0" w:color="auto"/>
              <w:left w:val="single" w:sz="4" w:space="0" w:color="auto"/>
              <w:bottom w:val="single" w:sz="4" w:space="0" w:color="auto"/>
              <w:right w:val="single" w:sz="4" w:space="0" w:color="auto"/>
            </w:tcBorders>
          </w:tcPr>
          <w:p w:rsidR="00964953" w:rsidRPr="002341CA" w:rsidDel="003050D5" w:rsidRDefault="00964953" w:rsidP="00E85080">
            <w:pPr>
              <w:keepNext/>
              <w:keepLines/>
              <w:tabs>
                <w:tab w:val="left" w:pos="913"/>
                <w:tab w:val="center" w:pos="1113"/>
              </w:tabs>
              <w:spacing w:after="0"/>
              <w:jc w:val="center"/>
              <w:rPr>
                <w:del w:id="1023" w:author="Ericsson LM" w:date="2016-05-16T19:49:00Z"/>
                <w:rFonts w:ascii="Arial" w:hAnsi="Arial"/>
                <w:sz w:val="18"/>
              </w:rPr>
            </w:pPr>
            <w:del w:id="1024" w:author="Ericsson LM" w:date="2016-05-16T19:49:00Z">
              <w:r w:rsidRPr="002341CA" w:rsidDel="003050D5">
                <w:rPr>
                  <w:rFonts w:ascii="Arial" w:hAnsi="Arial"/>
                  <w:sz w:val="18"/>
                </w:rPr>
                <w:delText>CPS</w:delText>
              </w:r>
            </w:del>
          </w:p>
        </w:tc>
        <w:tc>
          <w:tcPr>
            <w:tcW w:w="2282" w:type="dxa"/>
            <w:gridSpan w:val="6"/>
            <w:tcBorders>
              <w:top w:val="single" w:sz="6" w:space="0" w:color="auto"/>
              <w:left w:val="single" w:sz="4" w:space="0" w:color="auto"/>
              <w:right w:val="single" w:sz="6" w:space="0" w:color="auto"/>
            </w:tcBorders>
          </w:tcPr>
          <w:p w:rsidR="00964953" w:rsidRPr="002341CA" w:rsidDel="003050D5" w:rsidRDefault="00964953" w:rsidP="00E85080">
            <w:pPr>
              <w:keepNext/>
              <w:keepLines/>
              <w:spacing w:after="0"/>
              <w:jc w:val="center"/>
              <w:rPr>
                <w:del w:id="1025" w:author="Ericsson LM" w:date="2016-05-16T19:49:00Z"/>
                <w:rFonts w:ascii="Arial" w:hAnsi="Arial"/>
                <w:sz w:val="18"/>
              </w:rPr>
            </w:pPr>
            <w:del w:id="1026" w:author="Ericsson LM" w:date="2016-05-16T19:49:00Z">
              <w:r w:rsidRPr="002341CA" w:rsidDel="003050D5">
                <w:rPr>
                  <w:rFonts w:ascii="Arial" w:hAnsi="Arial"/>
                  <w:sz w:val="18"/>
                </w:rPr>
                <w:delText>BSN1</w:delText>
              </w:r>
            </w:del>
          </w:p>
        </w:tc>
        <w:tc>
          <w:tcPr>
            <w:tcW w:w="1134" w:type="dxa"/>
            <w:tcBorders>
              <w:left w:val="single" w:sz="6" w:space="0" w:color="auto"/>
            </w:tcBorders>
          </w:tcPr>
          <w:p w:rsidR="00964953" w:rsidRPr="002341CA" w:rsidDel="003050D5" w:rsidRDefault="00964953" w:rsidP="00E85080">
            <w:pPr>
              <w:keepNext/>
              <w:keepLines/>
              <w:spacing w:after="0"/>
              <w:jc w:val="center"/>
              <w:rPr>
                <w:del w:id="1027" w:author="Ericsson LM" w:date="2016-05-16T19:49:00Z"/>
                <w:rFonts w:ascii="Arial" w:hAnsi="Arial"/>
                <w:sz w:val="18"/>
              </w:rPr>
            </w:pPr>
            <w:del w:id="1028" w:author="Ericsson LM" w:date="2016-05-16T19:49:00Z">
              <w:r w:rsidRPr="002341CA" w:rsidDel="003050D5">
                <w:rPr>
                  <w:rFonts w:ascii="Arial" w:hAnsi="Arial"/>
                  <w:sz w:val="18"/>
                </w:rPr>
                <w:delText>3</w:delText>
              </w:r>
            </w:del>
          </w:p>
        </w:tc>
      </w:tr>
      <w:tr w:rsidR="00964953" w:rsidRPr="002341CA" w:rsidDel="003050D5" w:rsidTr="00E85080">
        <w:trPr>
          <w:cantSplit/>
          <w:jc w:val="center"/>
          <w:del w:id="1029" w:author="Ericsson LM" w:date="2016-05-16T19:49:00Z"/>
        </w:trPr>
        <w:tc>
          <w:tcPr>
            <w:tcW w:w="2283" w:type="dxa"/>
            <w:gridSpan w:val="6"/>
            <w:tcBorders>
              <w:right w:val="single" w:sz="4" w:space="0" w:color="auto"/>
            </w:tcBorders>
          </w:tcPr>
          <w:p w:rsidR="00964953" w:rsidRPr="002341CA" w:rsidDel="003050D5" w:rsidRDefault="00964953" w:rsidP="00E85080">
            <w:pPr>
              <w:keepNext/>
              <w:keepLines/>
              <w:spacing w:after="0"/>
              <w:jc w:val="center"/>
              <w:rPr>
                <w:del w:id="1030" w:author="Ericsson LM" w:date="2016-05-16T19:49:00Z"/>
                <w:rFonts w:ascii="Arial" w:hAnsi="Arial"/>
                <w:sz w:val="18"/>
              </w:rPr>
            </w:pPr>
          </w:p>
        </w:tc>
        <w:tc>
          <w:tcPr>
            <w:tcW w:w="1701" w:type="dxa"/>
            <w:gridSpan w:val="4"/>
            <w:tcBorders>
              <w:top w:val="single" w:sz="6" w:space="0" w:color="auto"/>
              <w:left w:val="single" w:sz="4" w:space="0" w:color="auto"/>
              <w:bottom w:val="single" w:sz="6" w:space="0" w:color="auto"/>
              <w:right w:val="single" w:sz="6" w:space="0" w:color="auto"/>
            </w:tcBorders>
          </w:tcPr>
          <w:p w:rsidR="00964953" w:rsidRPr="002341CA" w:rsidDel="003050D5" w:rsidRDefault="00964953" w:rsidP="00E85080">
            <w:pPr>
              <w:keepNext/>
              <w:keepLines/>
              <w:tabs>
                <w:tab w:val="left" w:pos="913"/>
                <w:tab w:val="center" w:pos="1113"/>
              </w:tabs>
              <w:spacing w:after="0"/>
              <w:jc w:val="center"/>
              <w:rPr>
                <w:del w:id="1031" w:author="Ericsson LM" w:date="2016-05-16T19:49:00Z"/>
                <w:rFonts w:ascii="Arial" w:hAnsi="Arial"/>
                <w:sz w:val="18"/>
              </w:rPr>
            </w:pPr>
            <w:del w:id="1032" w:author="Ericsson LM" w:date="2016-05-16T19:49:00Z">
              <w:r w:rsidRPr="002341CA" w:rsidDel="003050D5">
                <w:rPr>
                  <w:rFonts w:ascii="Arial" w:hAnsi="Arial"/>
                  <w:sz w:val="18"/>
                </w:rPr>
                <w:delText>Spare</w:delText>
              </w:r>
            </w:del>
          </w:p>
        </w:tc>
        <w:tc>
          <w:tcPr>
            <w:tcW w:w="581" w:type="dxa"/>
            <w:gridSpan w:val="2"/>
            <w:tcBorders>
              <w:top w:val="single" w:sz="6" w:space="0" w:color="auto"/>
              <w:left w:val="single" w:sz="6" w:space="0" w:color="auto"/>
              <w:bottom w:val="single" w:sz="6" w:space="0" w:color="auto"/>
              <w:right w:val="single" w:sz="6" w:space="0" w:color="auto"/>
            </w:tcBorders>
          </w:tcPr>
          <w:p w:rsidR="00964953" w:rsidRPr="002341CA" w:rsidDel="003050D5" w:rsidRDefault="00964953" w:rsidP="00E85080">
            <w:pPr>
              <w:keepNext/>
              <w:keepLines/>
              <w:tabs>
                <w:tab w:val="left" w:pos="913"/>
                <w:tab w:val="center" w:pos="1113"/>
              </w:tabs>
              <w:spacing w:after="0"/>
              <w:jc w:val="center"/>
              <w:rPr>
                <w:del w:id="1033" w:author="Ericsson LM" w:date="2016-05-16T19:49:00Z"/>
                <w:rFonts w:ascii="Arial" w:hAnsi="Arial"/>
                <w:sz w:val="18"/>
              </w:rPr>
            </w:pPr>
            <w:del w:id="1034" w:author="Ericsson LM" w:date="2016-05-16T19:49:00Z">
              <w:r w:rsidRPr="002341CA" w:rsidDel="003050D5">
                <w:rPr>
                  <w:rFonts w:ascii="Arial" w:hAnsi="Arial"/>
                  <w:sz w:val="18"/>
                </w:rPr>
                <w:delText>CC</w:delText>
              </w:r>
            </w:del>
          </w:p>
        </w:tc>
        <w:tc>
          <w:tcPr>
            <w:tcW w:w="1134" w:type="dxa"/>
            <w:tcBorders>
              <w:left w:val="single" w:sz="6" w:space="0" w:color="auto"/>
            </w:tcBorders>
          </w:tcPr>
          <w:p w:rsidR="00964953" w:rsidRPr="002341CA" w:rsidDel="003050D5" w:rsidRDefault="00964953" w:rsidP="00E85080">
            <w:pPr>
              <w:keepNext/>
              <w:keepLines/>
              <w:spacing w:after="0"/>
              <w:jc w:val="center"/>
              <w:rPr>
                <w:del w:id="1035" w:author="Ericsson LM" w:date="2016-05-16T19:49:00Z"/>
                <w:rFonts w:ascii="Arial" w:hAnsi="Arial"/>
                <w:sz w:val="18"/>
              </w:rPr>
            </w:pPr>
            <w:del w:id="1036" w:author="Ericsson LM" w:date="2016-05-16T19:49:00Z">
              <w:r w:rsidRPr="002341CA" w:rsidDel="003050D5">
                <w:rPr>
                  <w:rFonts w:ascii="Arial" w:hAnsi="Arial"/>
                  <w:sz w:val="18"/>
                </w:rPr>
                <w:delText>4</w:delText>
              </w:r>
            </w:del>
          </w:p>
        </w:tc>
      </w:tr>
      <w:tr w:rsidR="003050D5" w:rsidRPr="002341CA" w:rsidTr="00E85080">
        <w:trPr>
          <w:cantSplit/>
          <w:jc w:val="center"/>
          <w:ins w:id="1037" w:author="Ericsson LM" w:date="2016-05-16T19:49:00Z"/>
        </w:trPr>
        <w:tc>
          <w:tcPr>
            <w:tcW w:w="4565" w:type="dxa"/>
            <w:gridSpan w:val="12"/>
          </w:tcPr>
          <w:p w:rsidR="003050D5" w:rsidRPr="002341CA" w:rsidRDefault="003050D5" w:rsidP="00E85080">
            <w:pPr>
              <w:keepNext/>
              <w:keepLines/>
              <w:spacing w:after="0"/>
              <w:jc w:val="center"/>
              <w:rPr>
                <w:ins w:id="1038" w:author="Ericsson LM" w:date="2016-05-16T19:49:00Z"/>
                <w:rFonts w:ascii="Arial" w:hAnsi="Arial"/>
                <w:sz w:val="18"/>
              </w:rPr>
            </w:pPr>
            <w:ins w:id="1039" w:author="Ericsson LM" w:date="2016-05-16T19:49:00Z">
              <w:r w:rsidRPr="002341CA">
                <w:rPr>
                  <w:rFonts w:ascii="Arial" w:hAnsi="Arial"/>
                  <w:sz w:val="18"/>
                </w:rPr>
                <w:t>Bit</w:t>
              </w:r>
            </w:ins>
          </w:p>
        </w:tc>
        <w:tc>
          <w:tcPr>
            <w:tcW w:w="1134" w:type="dxa"/>
          </w:tcPr>
          <w:p w:rsidR="003050D5" w:rsidRPr="002341CA" w:rsidRDefault="003050D5" w:rsidP="00E85080">
            <w:pPr>
              <w:keepNext/>
              <w:keepLines/>
              <w:spacing w:after="0"/>
              <w:jc w:val="center"/>
              <w:rPr>
                <w:ins w:id="1040" w:author="Ericsson LM" w:date="2016-05-16T19:49:00Z"/>
                <w:rFonts w:ascii="Arial" w:hAnsi="Arial"/>
                <w:sz w:val="18"/>
              </w:rPr>
            </w:pPr>
          </w:p>
        </w:tc>
      </w:tr>
      <w:tr w:rsidR="003050D5" w:rsidRPr="002341CA" w:rsidTr="00E85080">
        <w:trPr>
          <w:cantSplit/>
          <w:jc w:val="center"/>
          <w:ins w:id="1041" w:author="Ericsson LM" w:date="2016-05-16T19:49:00Z"/>
        </w:trPr>
        <w:tc>
          <w:tcPr>
            <w:tcW w:w="595" w:type="dxa"/>
            <w:gridSpan w:val="2"/>
          </w:tcPr>
          <w:p w:rsidR="003050D5" w:rsidRPr="002341CA" w:rsidRDefault="003050D5" w:rsidP="00E85080">
            <w:pPr>
              <w:keepNext/>
              <w:keepLines/>
              <w:spacing w:after="0"/>
              <w:jc w:val="center"/>
              <w:rPr>
                <w:ins w:id="1042" w:author="Ericsson LM" w:date="2016-05-16T19:49:00Z"/>
                <w:rFonts w:ascii="Arial" w:hAnsi="Arial"/>
                <w:sz w:val="18"/>
              </w:rPr>
            </w:pPr>
            <w:ins w:id="1043" w:author="Ericsson LM" w:date="2016-05-16T19:49:00Z">
              <w:r w:rsidRPr="002341CA">
                <w:rPr>
                  <w:rFonts w:ascii="Arial" w:hAnsi="Arial"/>
                  <w:sz w:val="18"/>
                </w:rPr>
                <w:t>8</w:t>
              </w:r>
            </w:ins>
          </w:p>
        </w:tc>
        <w:tc>
          <w:tcPr>
            <w:tcW w:w="567" w:type="dxa"/>
            <w:gridSpan w:val="2"/>
          </w:tcPr>
          <w:p w:rsidR="003050D5" w:rsidRPr="002341CA" w:rsidRDefault="003050D5" w:rsidP="00E85080">
            <w:pPr>
              <w:keepNext/>
              <w:keepLines/>
              <w:spacing w:after="0"/>
              <w:jc w:val="center"/>
              <w:rPr>
                <w:ins w:id="1044" w:author="Ericsson LM" w:date="2016-05-16T19:49:00Z"/>
                <w:rFonts w:ascii="Arial" w:hAnsi="Arial"/>
                <w:sz w:val="18"/>
              </w:rPr>
            </w:pPr>
            <w:ins w:id="1045" w:author="Ericsson LM" w:date="2016-05-16T19:49:00Z">
              <w:r w:rsidRPr="002341CA">
                <w:rPr>
                  <w:rFonts w:ascii="Arial" w:hAnsi="Arial"/>
                  <w:sz w:val="18"/>
                </w:rPr>
                <w:t>7</w:t>
              </w:r>
            </w:ins>
          </w:p>
        </w:tc>
        <w:tc>
          <w:tcPr>
            <w:tcW w:w="554" w:type="dxa"/>
          </w:tcPr>
          <w:p w:rsidR="003050D5" w:rsidRPr="002341CA" w:rsidRDefault="003050D5" w:rsidP="00E85080">
            <w:pPr>
              <w:keepNext/>
              <w:keepLines/>
              <w:spacing w:after="0"/>
              <w:jc w:val="center"/>
              <w:rPr>
                <w:ins w:id="1046" w:author="Ericsson LM" w:date="2016-05-16T19:49:00Z"/>
                <w:rFonts w:ascii="Arial" w:hAnsi="Arial"/>
                <w:sz w:val="18"/>
              </w:rPr>
            </w:pPr>
            <w:ins w:id="1047" w:author="Ericsson LM" w:date="2016-05-16T19:49:00Z">
              <w:r w:rsidRPr="002341CA">
                <w:rPr>
                  <w:rFonts w:ascii="Arial" w:hAnsi="Arial"/>
                  <w:sz w:val="18"/>
                </w:rPr>
                <w:t>6</w:t>
              </w:r>
            </w:ins>
          </w:p>
        </w:tc>
        <w:tc>
          <w:tcPr>
            <w:tcW w:w="567" w:type="dxa"/>
          </w:tcPr>
          <w:p w:rsidR="003050D5" w:rsidRPr="002341CA" w:rsidRDefault="003050D5" w:rsidP="00E85080">
            <w:pPr>
              <w:keepNext/>
              <w:keepLines/>
              <w:spacing w:after="0"/>
              <w:jc w:val="center"/>
              <w:rPr>
                <w:ins w:id="1048" w:author="Ericsson LM" w:date="2016-05-16T19:49:00Z"/>
                <w:rFonts w:ascii="Arial" w:hAnsi="Arial"/>
                <w:sz w:val="18"/>
              </w:rPr>
            </w:pPr>
            <w:ins w:id="1049" w:author="Ericsson LM" w:date="2016-05-16T19:49:00Z">
              <w:r w:rsidRPr="002341CA">
                <w:rPr>
                  <w:rFonts w:ascii="Arial" w:hAnsi="Arial"/>
                  <w:sz w:val="18"/>
                </w:rPr>
                <w:t>5</w:t>
              </w:r>
            </w:ins>
          </w:p>
        </w:tc>
        <w:tc>
          <w:tcPr>
            <w:tcW w:w="567" w:type="dxa"/>
          </w:tcPr>
          <w:p w:rsidR="003050D5" w:rsidRPr="002341CA" w:rsidRDefault="003050D5" w:rsidP="00E85080">
            <w:pPr>
              <w:keepNext/>
              <w:keepLines/>
              <w:spacing w:after="0"/>
              <w:jc w:val="center"/>
              <w:rPr>
                <w:ins w:id="1050" w:author="Ericsson LM" w:date="2016-05-16T19:49:00Z"/>
                <w:rFonts w:ascii="Arial" w:hAnsi="Arial"/>
                <w:sz w:val="18"/>
              </w:rPr>
            </w:pPr>
            <w:ins w:id="1051" w:author="Ericsson LM" w:date="2016-05-16T19:49:00Z">
              <w:r w:rsidRPr="002341CA">
                <w:rPr>
                  <w:rFonts w:ascii="Arial" w:hAnsi="Arial"/>
                  <w:sz w:val="18"/>
                </w:rPr>
                <w:t>4</w:t>
              </w:r>
            </w:ins>
          </w:p>
        </w:tc>
        <w:tc>
          <w:tcPr>
            <w:tcW w:w="580" w:type="dxa"/>
            <w:gridSpan w:val="2"/>
          </w:tcPr>
          <w:p w:rsidR="003050D5" w:rsidRPr="002341CA" w:rsidRDefault="003050D5" w:rsidP="00E85080">
            <w:pPr>
              <w:keepNext/>
              <w:keepLines/>
              <w:spacing w:after="0"/>
              <w:jc w:val="center"/>
              <w:rPr>
                <w:ins w:id="1052" w:author="Ericsson LM" w:date="2016-05-16T19:49:00Z"/>
                <w:rFonts w:ascii="Arial" w:hAnsi="Arial"/>
                <w:sz w:val="18"/>
              </w:rPr>
            </w:pPr>
            <w:ins w:id="1053" w:author="Ericsson LM" w:date="2016-05-16T19:49:00Z">
              <w:r w:rsidRPr="002341CA">
                <w:rPr>
                  <w:rFonts w:ascii="Arial" w:hAnsi="Arial"/>
                  <w:sz w:val="18"/>
                </w:rPr>
                <w:t>3</w:t>
              </w:r>
            </w:ins>
          </w:p>
        </w:tc>
        <w:tc>
          <w:tcPr>
            <w:tcW w:w="567" w:type="dxa"/>
            <w:gridSpan w:val="2"/>
          </w:tcPr>
          <w:p w:rsidR="003050D5" w:rsidRPr="002341CA" w:rsidRDefault="003050D5" w:rsidP="00E85080">
            <w:pPr>
              <w:keepNext/>
              <w:keepLines/>
              <w:spacing w:after="0"/>
              <w:jc w:val="center"/>
              <w:rPr>
                <w:ins w:id="1054" w:author="Ericsson LM" w:date="2016-05-16T19:49:00Z"/>
                <w:rFonts w:ascii="Arial" w:hAnsi="Arial"/>
                <w:sz w:val="18"/>
              </w:rPr>
            </w:pPr>
            <w:ins w:id="1055" w:author="Ericsson LM" w:date="2016-05-16T19:49:00Z">
              <w:r w:rsidRPr="002341CA">
                <w:rPr>
                  <w:rFonts w:ascii="Arial" w:hAnsi="Arial"/>
                  <w:sz w:val="18"/>
                </w:rPr>
                <w:t>2</w:t>
              </w:r>
            </w:ins>
          </w:p>
        </w:tc>
        <w:tc>
          <w:tcPr>
            <w:tcW w:w="568" w:type="dxa"/>
          </w:tcPr>
          <w:p w:rsidR="003050D5" w:rsidRPr="002341CA" w:rsidRDefault="003050D5" w:rsidP="00E85080">
            <w:pPr>
              <w:keepNext/>
              <w:keepLines/>
              <w:spacing w:after="0"/>
              <w:jc w:val="center"/>
              <w:rPr>
                <w:ins w:id="1056" w:author="Ericsson LM" w:date="2016-05-16T19:49:00Z"/>
                <w:rFonts w:ascii="Arial" w:hAnsi="Arial"/>
                <w:sz w:val="18"/>
              </w:rPr>
            </w:pPr>
            <w:ins w:id="1057" w:author="Ericsson LM" w:date="2016-05-16T19:49:00Z">
              <w:r w:rsidRPr="002341CA">
                <w:rPr>
                  <w:rFonts w:ascii="Arial" w:hAnsi="Arial"/>
                  <w:sz w:val="18"/>
                </w:rPr>
                <w:t>1</w:t>
              </w:r>
            </w:ins>
          </w:p>
        </w:tc>
        <w:tc>
          <w:tcPr>
            <w:tcW w:w="1134" w:type="dxa"/>
          </w:tcPr>
          <w:p w:rsidR="003050D5" w:rsidRPr="002341CA" w:rsidRDefault="003050D5" w:rsidP="00E85080">
            <w:pPr>
              <w:keepNext/>
              <w:keepLines/>
              <w:spacing w:after="0"/>
              <w:jc w:val="center"/>
              <w:rPr>
                <w:ins w:id="1058" w:author="Ericsson LM" w:date="2016-05-16T19:49:00Z"/>
                <w:rFonts w:ascii="Arial" w:hAnsi="Arial"/>
                <w:sz w:val="18"/>
              </w:rPr>
            </w:pPr>
            <w:ins w:id="1059" w:author="Ericsson LM" w:date="2016-05-16T19:49:00Z">
              <w:r w:rsidRPr="002341CA">
                <w:rPr>
                  <w:rFonts w:ascii="Arial" w:hAnsi="Arial"/>
                  <w:sz w:val="18"/>
                </w:rPr>
                <w:t>Octet</w:t>
              </w:r>
            </w:ins>
          </w:p>
        </w:tc>
      </w:tr>
      <w:tr w:rsidR="003050D5" w:rsidRPr="002341CA" w:rsidTr="00E85080">
        <w:trPr>
          <w:cantSplit/>
          <w:jc w:val="center"/>
          <w:ins w:id="1060" w:author="Ericsson LM" w:date="2016-05-16T19:49:00Z"/>
        </w:trPr>
        <w:tc>
          <w:tcPr>
            <w:tcW w:w="582" w:type="dxa"/>
            <w:tcBorders>
              <w:top w:val="single" w:sz="6" w:space="0" w:color="auto"/>
              <w:left w:val="single" w:sz="6" w:space="0" w:color="auto"/>
              <w:bottom w:val="single" w:sz="6" w:space="0" w:color="auto"/>
              <w:right w:val="single" w:sz="6" w:space="0" w:color="auto"/>
            </w:tcBorders>
          </w:tcPr>
          <w:p w:rsidR="003050D5" w:rsidRPr="002341CA" w:rsidRDefault="003050D5" w:rsidP="00E85080">
            <w:pPr>
              <w:keepNext/>
              <w:keepLines/>
              <w:spacing w:after="0"/>
              <w:jc w:val="center"/>
              <w:rPr>
                <w:ins w:id="1061" w:author="Ericsson LM" w:date="2016-05-16T19:49:00Z"/>
                <w:rFonts w:ascii="Arial" w:hAnsi="Arial"/>
                <w:sz w:val="18"/>
              </w:rPr>
            </w:pPr>
            <w:ins w:id="1062" w:author="Ericsson LM" w:date="2016-05-16T19:49:00Z">
              <w:r w:rsidRPr="002341CA">
                <w:rPr>
                  <w:rFonts w:ascii="Arial" w:hAnsi="Arial"/>
                  <w:sz w:val="18"/>
                </w:rPr>
                <w:t>TFI</w:t>
              </w:r>
            </w:ins>
          </w:p>
        </w:tc>
        <w:tc>
          <w:tcPr>
            <w:tcW w:w="567" w:type="dxa"/>
            <w:gridSpan w:val="2"/>
            <w:tcBorders>
              <w:top w:val="single" w:sz="6" w:space="0" w:color="auto"/>
              <w:left w:val="single" w:sz="6" w:space="0" w:color="auto"/>
              <w:bottom w:val="single" w:sz="6" w:space="0" w:color="auto"/>
              <w:right w:val="single" w:sz="6" w:space="0" w:color="auto"/>
            </w:tcBorders>
          </w:tcPr>
          <w:p w:rsidR="003050D5" w:rsidRPr="002341CA" w:rsidRDefault="003050D5" w:rsidP="00E85080">
            <w:pPr>
              <w:keepNext/>
              <w:keepLines/>
              <w:spacing w:after="0"/>
              <w:jc w:val="center"/>
              <w:rPr>
                <w:ins w:id="1063" w:author="Ericsson LM" w:date="2016-05-16T19:49:00Z"/>
                <w:rFonts w:ascii="Arial" w:hAnsi="Arial"/>
                <w:sz w:val="18"/>
              </w:rPr>
            </w:pPr>
            <w:ins w:id="1064" w:author="Ericsson LM" w:date="2016-05-16T19:49:00Z">
              <w:r w:rsidRPr="002341CA">
                <w:rPr>
                  <w:rFonts w:ascii="Arial" w:hAnsi="Arial"/>
                  <w:sz w:val="18"/>
                </w:rPr>
                <w:t>Spare</w:t>
              </w:r>
            </w:ins>
          </w:p>
        </w:tc>
        <w:tc>
          <w:tcPr>
            <w:tcW w:w="567" w:type="dxa"/>
            <w:gridSpan w:val="2"/>
            <w:tcBorders>
              <w:top w:val="single" w:sz="6" w:space="0" w:color="auto"/>
              <w:left w:val="single" w:sz="6" w:space="0" w:color="auto"/>
              <w:bottom w:val="single" w:sz="6" w:space="0" w:color="auto"/>
              <w:right w:val="single" w:sz="6" w:space="0" w:color="auto"/>
            </w:tcBorders>
          </w:tcPr>
          <w:p w:rsidR="003050D5" w:rsidRPr="002341CA" w:rsidRDefault="003050D5" w:rsidP="00E85080">
            <w:pPr>
              <w:keepNext/>
              <w:keepLines/>
              <w:spacing w:after="0"/>
              <w:jc w:val="center"/>
              <w:rPr>
                <w:ins w:id="1065" w:author="Ericsson LM" w:date="2016-05-16T19:49:00Z"/>
                <w:rFonts w:ascii="Arial" w:hAnsi="Arial"/>
                <w:sz w:val="18"/>
              </w:rPr>
            </w:pPr>
            <w:ins w:id="1066" w:author="Ericsson LM" w:date="2016-05-16T19:49:00Z">
              <w:r w:rsidRPr="002341CA">
                <w:rPr>
                  <w:rFonts w:ascii="Arial" w:hAnsi="Arial"/>
                  <w:sz w:val="18"/>
                </w:rPr>
                <w:t>RRBP</w:t>
              </w:r>
            </w:ins>
          </w:p>
        </w:tc>
        <w:tc>
          <w:tcPr>
            <w:tcW w:w="1134" w:type="dxa"/>
            <w:gridSpan w:val="2"/>
            <w:tcBorders>
              <w:top w:val="single" w:sz="6" w:space="0" w:color="auto"/>
              <w:left w:val="single" w:sz="6" w:space="0" w:color="auto"/>
              <w:bottom w:val="single" w:sz="6" w:space="0" w:color="auto"/>
            </w:tcBorders>
          </w:tcPr>
          <w:p w:rsidR="003050D5" w:rsidRPr="002341CA" w:rsidRDefault="003050D5" w:rsidP="00E85080">
            <w:pPr>
              <w:keepNext/>
              <w:keepLines/>
              <w:spacing w:after="0"/>
              <w:jc w:val="center"/>
              <w:rPr>
                <w:ins w:id="1067" w:author="Ericsson LM" w:date="2016-05-16T19:49:00Z"/>
                <w:rFonts w:ascii="Arial" w:hAnsi="Arial"/>
                <w:sz w:val="18"/>
              </w:rPr>
            </w:pPr>
            <w:ins w:id="1068" w:author="Ericsson LM" w:date="2016-05-16T19:49:00Z">
              <w:r w:rsidRPr="002341CA">
                <w:rPr>
                  <w:rFonts w:ascii="Arial" w:hAnsi="Arial"/>
                  <w:sz w:val="18"/>
                </w:rPr>
                <w:t>ECS/P</w:t>
              </w:r>
            </w:ins>
          </w:p>
        </w:tc>
        <w:tc>
          <w:tcPr>
            <w:tcW w:w="1715" w:type="dxa"/>
            <w:gridSpan w:val="5"/>
            <w:tcBorders>
              <w:top w:val="single" w:sz="6" w:space="0" w:color="auto"/>
              <w:left w:val="single" w:sz="6" w:space="0" w:color="auto"/>
              <w:right w:val="single" w:sz="6" w:space="0" w:color="auto"/>
            </w:tcBorders>
          </w:tcPr>
          <w:p w:rsidR="003050D5" w:rsidRPr="002341CA" w:rsidRDefault="003050D5" w:rsidP="00E85080">
            <w:pPr>
              <w:keepNext/>
              <w:keepLines/>
              <w:spacing w:after="0"/>
              <w:jc w:val="center"/>
              <w:rPr>
                <w:ins w:id="1069" w:author="Ericsson LM" w:date="2016-05-16T19:49:00Z"/>
                <w:rFonts w:ascii="Arial" w:hAnsi="Arial"/>
                <w:sz w:val="18"/>
              </w:rPr>
            </w:pPr>
            <w:ins w:id="1070" w:author="Ericsson LM" w:date="2016-05-16T19:49:00Z">
              <w:r w:rsidRPr="002341CA">
                <w:rPr>
                  <w:rFonts w:ascii="Arial" w:hAnsi="Arial"/>
                  <w:sz w:val="18"/>
                </w:rPr>
                <w:t>USF</w:t>
              </w:r>
            </w:ins>
          </w:p>
        </w:tc>
        <w:tc>
          <w:tcPr>
            <w:tcW w:w="1134" w:type="dxa"/>
            <w:tcBorders>
              <w:left w:val="single" w:sz="6" w:space="0" w:color="auto"/>
            </w:tcBorders>
          </w:tcPr>
          <w:p w:rsidR="003050D5" w:rsidRPr="002341CA" w:rsidRDefault="003050D5" w:rsidP="00E85080">
            <w:pPr>
              <w:keepNext/>
              <w:keepLines/>
              <w:spacing w:after="0"/>
              <w:jc w:val="center"/>
              <w:rPr>
                <w:ins w:id="1071" w:author="Ericsson LM" w:date="2016-05-16T19:49:00Z"/>
                <w:rFonts w:ascii="Arial" w:hAnsi="Arial"/>
                <w:sz w:val="18"/>
              </w:rPr>
            </w:pPr>
            <w:ins w:id="1072" w:author="Ericsson LM" w:date="2016-05-16T19:49:00Z">
              <w:r w:rsidRPr="002341CA">
                <w:rPr>
                  <w:rFonts w:ascii="Arial" w:hAnsi="Arial"/>
                  <w:sz w:val="18"/>
                </w:rPr>
                <w:t>1</w:t>
              </w:r>
            </w:ins>
          </w:p>
        </w:tc>
      </w:tr>
      <w:tr w:rsidR="003050D5" w:rsidRPr="002341CA" w:rsidTr="00E85080">
        <w:trPr>
          <w:cantSplit/>
          <w:jc w:val="center"/>
          <w:ins w:id="1073" w:author="Ericsson LM" w:date="2016-05-16T19:49:00Z"/>
        </w:trPr>
        <w:tc>
          <w:tcPr>
            <w:tcW w:w="1149" w:type="dxa"/>
            <w:gridSpan w:val="3"/>
            <w:tcBorders>
              <w:left w:val="single" w:sz="6" w:space="0" w:color="auto"/>
              <w:bottom w:val="single" w:sz="4" w:space="0" w:color="auto"/>
              <w:right w:val="single" w:sz="6" w:space="0" w:color="auto"/>
            </w:tcBorders>
          </w:tcPr>
          <w:p w:rsidR="003050D5" w:rsidRPr="002341CA" w:rsidRDefault="003050D5" w:rsidP="00E85080">
            <w:pPr>
              <w:keepNext/>
              <w:keepLines/>
              <w:spacing w:after="0"/>
              <w:jc w:val="center"/>
              <w:rPr>
                <w:ins w:id="1074" w:author="Ericsson LM" w:date="2016-05-16T19:49:00Z"/>
                <w:rFonts w:ascii="Arial" w:hAnsi="Arial"/>
                <w:sz w:val="18"/>
              </w:rPr>
            </w:pPr>
            <w:ins w:id="1075" w:author="Ericsson LM" w:date="2016-05-16T19:49:00Z">
              <w:r w:rsidRPr="002341CA">
                <w:rPr>
                  <w:rFonts w:ascii="Arial" w:hAnsi="Arial"/>
                  <w:sz w:val="18"/>
                </w:rPr>
                <w:t>BSN1</w:t>
              </w:r>
            </w:ins>
          </w:p>
        </w:tc>
        <w:tc>
          <w:tcPr>
            <w:tcW w:w="1134" w:type="dxa"/>
            <w:gridSpan w:val="3"/>
            <w:tcBorders>
              <w:left w:val="single" w:sz="6" w:space="0" w:color="auto"/>
              <w:bottom w:val="single" w:sz="4" w:space="0" w:color="auto"/>
              <w:right w:val="single" w:sz="6" w:space="0" w:color="auto"/>
            </w:tcBorders>
          </w:tcPr>
          <w:p w:rsidR="003050D5" w:rsidRPr="002341CA" w:rsidRDefault="003050D5" w:rsidP="00E85080">
            <w:pPr>
              <w:keepNext/>
              <w:keepLines/>
              <w:spacing w:after="0"/>
              <w:jc w:val="center"/>
              <w:rPr>
                <w:ins w:id="1076" w:author="Ericsson LM" w:date="2016-05-16T19:49:00Z"/>
                <w:rFonts w:ascii="Arial" w:hAnsi="Arial"/>
                <w:sz w:val="18"/>
              </w:rPr>
            </w:pPr>
            <w:ins w:id="1077" w:author="Ericsson LM" w:date="2016-05-16T19:49:00Z">
              <w:r w:rsidRPr="002341CA">
                <w:rPr>
                  <w:rFonts w:ascii="Arial" w:hAnsi="Arial"/>
                  <w:sz w:val="18"/>
                </w:rPr>
                <w:t>PR</w:t>
              </w:r>
            </w:ins>
          </w:p>
        </w:tc>
        <w:tc>
          <w:tcPr>
            <w:tcW w:w="2282" w:type="dxa"/>
            <w:gridSpan w:val="6"/>
            <w:tcBorders>
              <w:top w:val="single" w:sz="4" w:space="0" w:color="auto"/>
              <w:left w:val="single" w:sz="6" w:space="0" w:color="auto"/>
              <w:bottom w:val="single" w:sz="6" w:space="0" w:color="auto"/>
              <w:right w:val="single" w:sz="6" w:space="0" w:color="auto"/>
            </w:tcBorders>
          </w:tcPr>
          <w:p w:rsidR="003050D5" w:rsidRPr="002341CA" w:rsidRDefault="003050D5" w:rsidP="00E85080">
            <w:pPr>
              <w:keepNext/>
              <w:keepLines/>
              <w:spacing w:after="0"/>
              <w:jc w:val="center"/>
              <w:rPr>
                <w:ins w:id="1078" w:author="Ericsson LM" w:date="2016-05-16T19:49:00Z"/>
                <w:rFonts w:ascii="Arial" w:hAnsi="Arial"/>
                <w:sz w:val="18"/>
              </w:rPr>
            </w:pPr>
            <w:ins w:id="1079" w:author="Ericsson LM" w:date="2016-05-16T19:49:00Z">
              <w:r w:rsidRPr="002341CA">
                <w:rPr>
                  <w:rFonts w:ascii="Arial" w:hAnsi="Arial"/>
                  <w:sz w:val="18"/>
                </w:rPr>
                <w:t>TFI</w:t>
              </w:r>
            </w:ins>
          </w:p>
        </w:tc>
        <w:tc>
          <w:tcPr>
            <w:tcW w:w="1134" w:type="dxa"/>
            <w:tcBorders>
              <w:left w:val="single" w:sz="6" w:space="0" w:color="auto"/>
            </w:tcBorders>
          </w:tcPr>
          <w:p w:rsidR="003050D5" w:rsidRPr="002341CA" w:rsidRDefault="003050D5" w:rsidP="00E85080">
            <w:pPr>
              <w:keepNext/>
              <w:keepLines/>
              <w:spacing w:after="0"/>
              <w:jc w:val="center"/>
              <w:rPr>
                <w:ins w:id="1080" w:author="Ericsson LM" w:date="2016-05-16T19:49:00Z"/>
                <w:rFonts w:ascii="Arial" w:hAnsi="Arial"/>
                <w:sz w:val="18"/>
              </w:rPr>
            </w:pPr>
            <w:ins w:id="1081" w:author="Ericsson LM" w:date="2016-05-16T19:49:00Z">
              <w:r w:rsidRPr="002341CA">
                <w:rPr>
                  <w:rFonts w:ascii="Arial" w:hAnsi="Arial"/>
                  <w:sz w:val="18"/>
                </w:rPr>
                <w:t>2</w:t>
              </w:r>
            </w:ins>
          </w:p>
        </w:tc>
      </w:tr>
      <w:tr w:rsidR="003050D5" w:rsidRPr="002341CA" w:rsidTr="00E85080">
        <w:trPr>
          <w:cantSplit/>
          <w:jc w:val="center"/>
          <w:ins w:id="1082" w:author="Ericsson LM" w:date="2016-05-16T19:49:00Z"/>
        </w:trPr>
        <w:tc>
          <w:tcPr>
            <w:tcW w:w="1149" w:type="dxa"/>
            <w:gridSpan w:val="3"/>
            <w:tcBorders>
              <w:top w:val="single" w:sz="4" w:space="0" w:color="auto"/>
              <w:left w:val="single" w:sz="4" w:space="0" w:color="auto"/>
              <w:bottom w:val="single" w:sz="4" w:space="0" w:color="auto"/>
              <w:right w:val="single" w:sz="4" w:space="0" w:color="auto"/>
            </w:tcBorders>
          </w:tcPr>
          <w:p w:rsidR="003050D5" w:rsidRPr="002341CA" w:rsidRDefault="003050D5" w:rsidP="00E85080">
            <w:pPr>
              <w:keepNext/>
              <w:keepLines/>
              <w:tabs>
                <w:tab w:val="left" w:pos="913"/>
                <w:tab w:val="center" w:pos="1113"/>
              </w:tabs>
              <w:spacing w:after="0"/>
              <w:jc w:val="center"/>
              <w:rPr>
                <w:ins w:id="1083" w:author="Ericsson LM" w:date="2016-05-16T19:49:00Z"/>
                <w:rFonts w:ascii="Arial" w:hAnsi="Arial"/>
                <w:sz w:val="18"/>
              </w:rPr>
            </w:pPr>
            <w:ins w:id="1084" w:author="Ericsson LM" w:date="2016-05-16T19:49:00Z">
              <w:r w:rsidRPr="002341CA">
                <w:rPr>
                  <w:rFonts w:ascii="Arial" w:hAnsi="Arial"/>
                  <w:sz w:val="18"/>
                </w:rPr>
                <w:t>RRBP</w:t>
              </w:r>
            </w:ins>
          </w:p>
        </w:tc>
        <w:tc>
          <w:tcPr>
            <w:tcW w:w="1701" w:type="dxa"/>
            <w:gridSpan w:val="4"/>
            <w:tcBorders>
              <w:top w:val="single" w:sz="4" w:space="0" w:color="auto"/>
              <w:left w:val="single" w:sz="4" w:space="0" w:color="auto"/>
              <w:bottom w:val="single" w:sz="4" w:space="0" w:color="auto"/>
              <w:right w:val="single" w:sz="6" w:space="0" w:color="auto"/>
            </w:tcBorders>
          </w:tcPr>
          <w:p w:rsidR="003050D5" w:rsidRPr="002341CA" w:rsidRDefault="003050D5" w:rsidP="00E85080">
            <w:pPr>
              <w:keepNext/>
              <w:keepLines/>
              <w:tabs>
                <w:tab w:val="left" w:pos="913"/>
                <w:tab w:val="center" w:pos="1113"/>
              </w:tabs>
              <w:spacing w:after="0"/>
              <w:jc w:val="center"/>
              <w:rPr>
                <w:ins w:id="1085" w:author="Ericsson LM" w:date="2016-05-16T19:49:00Z"/>
                <w:rFonts w:ascii="Arial" w:hAnsi="Arial"/>
                <w:sz w:val="18"/>
              </w:rPr>
            </w:pPr>
            <w:ins w:id="1086" w:author="Ericsson LM" w:date="2016-05-16T19:49:00Z">
              <w:r w:rsidRPr="002341CA">
                <w:rPr>
                  <w:rFonts w:ascii="Arial" w:hAnsi="Arial"/>
                  <w:sz w:val="18"/>
                </w:rPr>
                <w:t>CPS</w:t>
              </w:r>
            </w:ins>
          </w:p>
        </w:tc>
        <w:tc>
          <w:tcPr>
            <w:tcW w:w="1715" w:type="dxa"/>
            <w:gridSpan w:val="5"/>
            <w:tcBorders>
              <w:top w:val="single" w:sz="4" w:space="0" w:color="auto"/>
              <w:left w:val="single" w:sz="4" w:space="0" w:color="auto"/>
              <w:bottom w:val="single" w:sz="4" w:space="0" w:color="auto"/>
              <w:right w:val="single" w:sz="6" w:space="0" w:color="auto"/>
            </w:tcBorders>
          </w:tcPr>
          <w:p w:rsidR="003050D5" w:rsidRPr="002341CA" w:rsidRDefault="003050D5" w:rsidP="00E85080">
            <w:pPr>
              <w:keepNext/>
              <w:keepLines/>
              <w:spacing w:after="0"/>
              <w:jc w:val="center"/>
              <w:rPr>
                <w:ins w:id="1087" w:author="Ericsson LM" w:date="2016-05-16T19:49:00Z"/>
                <w:rFonts w:ascii="Arial" w:hAnsi="Arial"/>
                <w:sz w:val="18"/>
              </w:rPr>
            </w:pPr>
            <w:ins w:id="1088" w:author="Ericsson LM" w:date="2016-05-16T19:49:00Z">
              <w:r w:rsidRPr="002341CA">
                <w:rPr>
                  <w:rFonts w:ascii="Arial" w:hAnsi="Arial"/>
                  <w:sz w:val="18"/>
                </w:rPr>
                <w:t>BSN1</w:t>
              </w:r>
            </w:ins>
          </w:p>
        </w:tc>
        <w:tc>
          <w:tcPr>
            <w:tcW w:w="1134" w:type="dxa"/>
            <w:tcBorders>
              <w:left w:val="single" w:sz="6" w:space="0" w:color="auto"/>
            </w:tcBorders>
          </w:tcPr>
          <w:p w:rsidR="003050D5" w:rsidRPr="002341CA" w:rsidRDefault="003050D5" w:rsidP="00E85080">
            <w:pPr>
              <w:keepNext/>
              <w:keepLines/>
              <w:spacing w:after="0"/>
              <w:jc w:val="center"/>
              <w:rPr>
                <w:ins w:id="1089" w:author="Ericsson LM" w:date="2016-05-16T19:49:00Z"/>
                <w:rFonts w:ascii="Arial" w:hAnsi="Arial"/>
                <w:sz w:val="18"/>
              </w:rPr>
            </w:pPr>
            <w:ins w:id="1090" w:author="Ericsson LM" w:date="2016-05-16T19:49:00Z">
              <w:r w:rsidRPr="002341CA">
                <w:rPr>
                  <w:rFonts w:ascii="Arial" w:hAnsi="Arial"/>
                  <w:sz w:val="18"/>
                </w:rPr>
                <w:t>3</w:t>
              </w:r>
            </w:ins>
          </w:p>
        </w:tc>
      </w:tr>
      <w:tr w:rsidR="003050D5" w:rsidRPr="002341CA" w:rsidTr="00E85080">
        <w:trPr>
          <w:cantSplit/>
          <w:jc w:val="center"/>
          <w:ins w:id="1091" w:author="Ericsson LM" w:date="2016-05-16T19:49:00Z"/>
        </w:trPr>
        <w:tc>
          <w:tcPr>
            <w:tcW w:w="2283" w:type="dxa"/>
            <w:gridSpan w:val="6"/>
            <w:tcBorders>
              <w:right w:val="single" w:sz="4" w:space="0" w:color="auto"/>
            </w:tcBorders>
          </w:tcPr>
          <w:p w:rsidR="003050D5" w:rsidRPr="002341CA" w:rsidRDefault="003050D5" w:rsidP="00E85080">
            <w:pPr>
              <w:keepNext/>
              <w:keepLines/>
              <w:spacing w:after="0"/>
              <w:jc w:val="center"/>
              <w:rPr>
                <w:ins w:id="1092" w:author="Ericsson LM" w:date="2016-05-16T19:49:00Z"/>
                <w:rFonts w:ascii="Arial" w:hAnsi="Arial"/>
                <w:sz w:val="18"/>
              </w:rPr>
            </w:pPr>
          </w:p>
        </w:tc>
        <w:tc>
          <w:tcPr>
            <w:tcW w:w="2282" w:type="dxa"/>
            <w:gridSpan w:val="6"/>
            <w:tcBorders>
              <w:top w:val="single" w:sz="6" w:space="0" w:color="auto"/>
              <w:left w:val="single" w:sz="4" w:space="0" w:color="auto"/>
              <w:bottom w:val="single" w:sz="6" w:space="0" w:color="auto"/>
              <w:right w:val="single" w:sz="6" w:space="0" w:color="auto"/>
            </w:tcBorders>
          </w:tcPr>
          <w:p w:rsidR="003050D5" w:rsidRPr="002341CA" w:rsidRDefault="003050D5" w:rsidP="00E85080">
            <w:pPr>
              <w:keepNext/>
              <w:keepLines/>
              <w:tabs>
                <w:tab w:val="left" w:pos="913"/>
                <w:tab w:val="center" w:pos="1113"/>
              </w:tabs>
              <w:spacing w:after="0"/>
              <w:jc w:val="center"/>
              <w:rPr>
                <w:ins w:id="1093" w:author="Ericsson LM" w:date="2016-05-16T19:49:00Z"/>
                <w:rFonts w:ascii="Arial" w:hAnsi="Arial"/>
                <w:sz w:val="18"/>
              </w:rPr>
            </w:pPr>
            <w:ins w:id="1094" w:author="Ericsson LM" w:date="2016-05-16T19:49:00Z">
              <w:r w:rsidRPr="002341CA">
                <w:rPr>
                  <w:rFonts w:ascii="Arial" w:hAnsi="Arial"/>
                  <w:sz w:val="18"/>
                </w:rPr>
                <w:t>Spare</w:t>
              </w:r>
            </w:ins>
          </w:p>
        </w:tc>
        <w:tc>
          <w:tcPr>
            <w:tcW w:w="1134" w:type="dxa"/>
            <w:tcBorders>
              <w:left w:val="single" w:sz="6" w:space="0" w:color="auto"/>
            </w:tcBorders>
          </w:tcPr>
          <w:p w:rsidR="003050D5" w:rsidRPr="002341CA" w:rsidRDefault="003050D5" w:rsidP="00E85080">
            <w:pPr>
              <w:keepNext/>
              <w:keepLines/>
              <w:spacing w:after="0"/>
              <w:jc w:val="center"/>
              <w:rPr>
                <w:ins w:id="1095" w:author="Ericsson LM" w:date="2016-05-16T19:49:00Z"/>
                <w:rFonts w:ascii="Arial" w:hAnsi="Arial"/>
                <w:sz w:val="18"/>
              </w:rPr>
            </w:pPr>
            <w:ins w:id="1096" w:author="Ericsson LM" w:date="2016-05-16T19:49:00Z">
              <w:r w:rsidRPr="002341CA">
                <w:rPr>
                  <w:rFonts w:ascii="Arial" w:hAnsi="Arial"/>
                  <w:sz w:val="18"/>
                </w:rPr>
                <w:t>4</w:t>
              </w:r>
            </w:ins>
          </w:p>
        </w:tc>
      </w:tr>
    </w:tbl>
    <w:p w:rsidR="003050D5" w:rsidRPr="002341CA" w:rsidRDefault="003050D5" w:rsidP="00964953">
      <w:pPr>
        <w:pStyle w:val="NF"/>
        <w:ind w:left="0" w:firstLine="0"/>
      </w:pPr>
    </w:p>
    <w:p w:rsidR="00964953" w:rsidRPr="002341CA" w:rsidRDefault="00964953" w:rsidP="00964953">
      <w:pPr>
        <w:pStyle w:val="TF"/>
      </w:pPr>
      <w:r w:rsidRPr="002341CA">
        <w:t xml:space="preserve">Figure 10.3a.3.2.5: </w:t>
      </w:r>
      <w:del w:id="1097" w:author="Ericsson LM" w:date="2016-05-16T19:51:00Z">
        <w:r w:rsidRPr="002341CA" w:rsidDel="003050D5">
          <w:delText>EC-EGPRS</w:delText>
        </w:r>
      </w:del>
      <w:ins w:id="1098" w:author="Ericsson LM" w:date="2016-05-16T19:51:00Z">
        <w:r w:rsidR="003050D5" w:rsidRPr="002341CA">
          <w:t>EC-GSM-</w:t>
        </w:r>
        <w:proofErr w:type="spellStart"/>
        <w:r w:rsidR="003050D5" w:rsidRPr="002341CA">
          <w:t>IoT</w:t>
        </w:r>
      </w:ins>
      <w:proofErr w:type="spellEnd"/>
      <w:r w:rsidRPr="002341CA">
        <w:t xml:space="preserve"> downlink RLC data block header for MCS-5 and MCS-6</w:t>
      </w:r>
    </w:p>
    <w:p w:rsidR="00964953" w:rsidRPr="002341CA" w:rsidRDefault="00964953" w:rsidP="00964953">
      <w:pPr>
        <w:pStyle w:val="Heading4"/>
      </w:pPr>
      <w:bookmarkStart w:id="1099" w:name="_Toc446495552"/>
      <w:r w:rsidRPr="002341CA">
        <w:t>10.3a.3.3</w:t>
      </w:r>
      <w:r w:rsidRPr="002341CA">
        <w:tab/>
        <w:t>Header type 3: header for MCS-4, MCS-3, MCS-2, MCS-1 and MCS-0 case</w:t>
      </w:r>
      <w:bookmarkEnd w:id="1099"/>
    </w:p>
    <w:p w:rsidR="00964953" w:rsidRPr="002341CA" w:rsidRDefault="00964953" w:rsidP="00964953">
      <w:pPr>
        <w:ind w:left="90"/>
      </w:pPr>
      <w:r w:rsidRPr="002341CA">
        <w:rPr>
          <w:lang w:eastAsia="ko-KR"/>
        </w:rPr>
        <w:t>For an EGPRS TBF without FANR activated</w:t>
      </w:r>
      <w:r w:rsidRPr="002341CA">
        <w:t>, the EGPRS combined downlink RLC/MAC header for MCS</w:t>
      </w:r>
      <w:r w:rsidRPr="002341CA">
        <w:noBreakHyphen/>
        <w:t>1, MCS</w:t>
      </w:r>
      <w:r w:rsidRPr="002341CA">
        <w:noBreakHyphen/>
        <w:t>2, MCS</w:t>
      </w:r>
      <w:r w:rsidRPr="002341CA">
        <w:noBreakHyphen/>
        <w:t>3 and MCS</w:t>
      </w:r>
      <w:r w:rsidRPr="002341CA">
        <w:noBreakHyphen/>
        <w:t>4 (header type 3) shall be formatted according to figure 10.3a.3.3.1.</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0"/>
        <w:gridCol w:w="557"/>
        <w:gridCol w:w="10"/>
        <w:gridCol w:w="567"/>
        <w:gridCol w:w="567"/>
        <w:gridCol w:w="557"/>
        <w:gridCol w:w="10"/>
        <w:gridCol w:w="557"/>
        <w:gridCol w:w="1144"/>
      </w:tblGrid>
      <w:tr w:rsidR="00964953" w:rsidRPr="002341CA" w:rsidTr="00E85080">
        <w:trPr>
          <w:cantSplit/>
          <w:jc w:val="center"/>
        </w:trPr>
        <w:tc>
          <w:tcPr>
            <w:tcW w:w="4554" w:type="dxa"/>
            <w:gridSpan w:val="13"/>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4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gridSpan w:val="3"/>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5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4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34" w:type="dxa"/>
            <w:gridSpan w:val="5"/>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52" w:type="dxa"/>
            <w:gridSpan w:val="3"/>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54" w:type="dxa"/>
            <w:gridSpan w:val="1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623" w:type="dxa"/>
            <w:gridSpan w:val="2"/>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10.3a.3.3.1: EGPRS downlink RLC data block header </w:t>
      </w:r>
      <w:r w:rsidRPr="002341CA">
        <w:rPr>
          <w:lang w:eastAsia="ko-KR"/>
        </w:rPr>
        <w:t>(FANR not activated</w:t>
      </w:r>
      <w:proofErr w:type="gramStart"/>
      <w:r w:rsidRPr="002341CA">
        <w:rPr>
          <w:lang w:eastAsia="ko-KR"/>
        </w:rPr>
        <w:t>)</w:t>
      </w:r>
      <w:proofErr w:type="gramEnd"/>
      <w:r w:rsidRPr="002341CA">
        <w:br/>
        <w:t>for MCS-1, MCS-2, MCS-3 and MCS-4</w:t>
      </w:r>
    </w:p>
    <w:p w:rsidR="00964953" w:rsidRPr="002341CA" w:rsidRDefault="00964953" w:rsidP="00964953">
      <w:pPr>
        <w:ind w:left="90"/>
      </w:pPr>
      <w:proofErr w:type="gramStart"/>
      <w:r w:rsidRPr="002341CA">
        <w:rPr>
          <w:lang w:eastAsia="ko-KR"/>
        </w:rPr>
        <w:t xml:space="preserve">For an EGPRS TBF with FANR activated and for an EGPRS2 TBF </w:t>
      </w:r>
      <w:r w:rsidRPr="002341CA">
        <w:t>(see sub-clause 5.2.1), the downlink RLC/MAC header for MCS-1, MCS-2, MCS-3 and MCS-4 shall be formatted according to figure 10.3a.3.3.2.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3"/>
        <w:gridCol w:w="554"/>
        <w:gridCol w:w="13"/>
        <w:gridCol w:w="567"/>
        <w:gridCol w:w="567"/>
        <w:gridCol w:w="554"/>
        <w:gridCol w:w="13"/>
        <w:gridCol w:w="557"/>
        <w:gridCol w:w="1144"/>
      </w:tblGrid>
      <w:tr w:rsidR="00964953" w:rsidRPr="002341CA" w:rsidTr="00E85080">
        <w:trPr>
          <w:cantSplit/>
          <w:jc w:val="center"/>
        </w:trPr>
        <w:tc>
          <w:tcPr>
            <w:tcW w:w="4557" w:type="dxa"/>
            <w:gridSpan w:val="13"/>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4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gridSpan w:val="3"/>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70"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5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4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1714" w:type="dxa"/>
            <w:gridSpan w:val="6"/>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691" w:type="dxa"/>
            <w:gridSpan w:val="4"/>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1152" w:type="dxa"/>
            <w:gridSpan w:val="3"/>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PR</w:t>
            </w:r>
          </w:p>
        </w:tc>
        <w:tc>
          <w:tcPr>
            <w:tcW w:w="2271"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57" w:type="dxa"/>
            <w:gridSpan w:val="1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623" w:type="dxa"/>
            <w:gridSpan w:val="2"/>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10.3a.3.3.2: </w:t>
      </w:r>
      <w:r w:rsidRPr="002341CA">
        <w:rPr>
          <w:lang w:eastAsia="ko-KR"/>
        </w:rPr>
        <w:t>EGPRS (FANR activated) / EGPRS2</w:t>
      </w:r>
      <w:r w:rsidRPr="002341CA">
        <w:t xml:space="preserve"> downlink RLC data block header</w:t>
      </w:r>
      <w:r w:rsidRPr="002341CA">
        <w:br/>
        <w:t>for MCS-1, MCS-2, MCS-3 and MCS-4</w:t>
      </w:r>
    </w:p>
    <w:p w:rsidR="00964953" w:rsidRPr="002341CA" w:rsidRDefault="00964953" w:rsidP="00964953">
      <w:pPr>
        <w:ind w:left="90"/>
      </w:pPr>
      <w:r w:rsidRPr="002341CA">
        <w:rPr>
          <w:lang w:eastAsia="ko-KR"/>
        </w:rPr>
        <w:t>For a TBF in RTTI configuration</w:t>
      </w:r>
      <w:r w:rsidRPr="002341CA">
        <w:t>, the downlink RLC/MAC control block header for MCS-0 shall be formatted as defined in figure 10.3a.3.3.3.</w:t>
      </w:r>
    </w:p>
    <w:tbl>
      <w:tblPr>
        <w:tblW w:w="0" w:type="auto"/>
        <w:jc w:val="center"/>
        <w:tblLayout w:type="fixed"/>
        <w:tblCellMar>
          <w:left w:w="28" w:type="dxa"/>
          <w:right w:w="28" w:type="dxa"/>
        </w:tblCellMar>
        <w:tblLook w:val="0000" w:firstRow="0" w:lastRow="0" w:firstColumn="0" w:lastColumn="0" w:noHBand="0" w:noVBand="0"/>
      </w:tblPr>
      <w:tblGrid>
        <w:gridCol w:w="754"/>
        <w:gridCol w:w="742"/>
        <w:gridCol w:w="853"/>
        <w:gridCol w:w="787"/>
        <w:gridCol w:w="624"/>
        <w:gridCol w:w="624"/>
        <w:gridCol w:w="624"/>
        <w:gridCol w:w="624"/>
        <w:gridCol w:w="2390"/>
      </w:tblGrid>
      <w:tr w:rsidR="00964953" w:rsidRPr="002341CA" w:rsidTr="00E85080">
        <w:trPr>
          <w:cantSplit/>
          <w:jc w:val="center"/>
        </w:trPr>
        <w:tc>
          <w:tcPr>
            <w:tcW w:w="5632" w:type="dxa"/>
            <w:gridSpan w:val="8"/>
          </w:tcPr>
          <w:p w:rsidR="00964953" w:rsidRPr="002341CA" w:rsidRDefault="00964953" w:rsidP="00E85080">
            <w:pPr>
              <w:pStyle w:val="TAC"/>
            </w:pPr>
            <w:r w:rsidRPr="002341CA">
              <w:lastRenderedPageBreak/>
              <w:t>Bit</w:t>
            </w:r>
          </w:p>
        </w:tc>
        <w:tc>
          <w:tcPr>
            <w:tcW w:w="2390" w:type="dxa"/>
          </w:tcPr>
          <w:p w:rsidR="00964953" w:rsidRPr="002341CA" w:rsidRDefault="00964953" w:rsidP="00E85080">
            <w:pPr>
              <w:pStyle w:val="TAC"/>
            </w:pPr>
          </w:p>
        </w:tc>
      </w:tr>
      <w:tr w:rsidR="00964953" w:rsidRPr="002341CA" w:rsidTr="00E85080">
        <w:trPr>
          <w:cantSplit/>
          <w:jc w:val="center"/>
        </w:trPr>
        <w:tc>
          <w:tcPr>
            <w:tcW w:w="754" w:type="dxa"/>
          </w:tcPr>
          <w:p w:rsidR="00964953" w:rsidRPr="002341CA" w:rsidRDefault="00964953" w:rsidP="00E85080">
            <w:pPr>
              <w:pStyle w:val="TAC"/>
            </w:pPr>
            <w:r w:rsidRPr="002341CA">
              <w:t>8</w:t>
            </w:r>
          </w:p>
        </w:tc>
        <w:tc>
          <w:tcPr>
            <w:tcW w:w="742" w:type="dxa"/>
          </w:tcPr>
          <w:p w:rsidR="00964953" w:rsidRPr="002341CA" w:rsidRDefault="00964953" w:rsidP="00E85080">
            <w:pPr>
              <w:pStyle w:val="TAC"/>
            </w:pPr>
            <w:r w:rsidRPr="002341CA">
              <w:t>7</w:t>
            </w:r>
          </w:p>
        </w:tc>
        <w:tc>
          <w:tcPr>
            <w:tcW w:w="853" w:type="dxa"/>
          </w:tcPr>
          <w:p w:rsidR="00964953" w:rsidRPr="002341CA" w:rsidRDefault="00964953" w:rsidP="00E85080">
            <w:pPr>
              <w:pStyle w:val="TAC"/>
            </w:pPr>
            <w:r w:rsidRPr="002341CA">
              <w:t>6</w:t>
            </w:r>
          </w:p>
        </w:tc>
        <w:tc>
          <w:tcPr>
            <w:tcW w:w="787" w:type="dxa"/>
          </w:tcPr>
          <w:p w:rsidR="00964953" w:rsidRPr="002341CA" w:rsidRDefault="00964953" w:rsidP="00E85080">
            <w:pPr>
              <w:pStyle w:val="TAC"/>
            </w:pPr>
            <w:r w:rsidRPr="002341CA">
              <w:t>5</w:t>
            </w:r>
          </w:p>
        </w:tc>
        <w:tc>
          <w:tcPr>
            <w:tcW w:w="624" w:type="dxa"/>
          </w:tcPr>
          <w:p w:rsidR="00964953" w:rsidRPr="002341CA" w:rsidRDefault="00964953" w:rsidP="00E85080">
            <w:pPr>
              <w:pStyle w:val="TAC"/>
            </w:pPr>
            <w:r w:rsidRPr="002341CA">
              <w:t>4</w:t>
            </w:r>
          </w:p>
        </w:tc>
        <w:tc>
          <w:tcPr>
            <w:tcW w:w="624" w:type="dxa"/>
          </w:tcPr>
          <w:p w:rsidR="00964953" w:rsidRPr="002341CA" w:rsidRDefault="00964953" w:rsidP="00E85080">
            <w:pPr>
              <w:pStyle w:val="TAC"/>
            </w:pPr>
            <w:r w:rsidRPr="002341CA">
              <w:t>3</w:t>
            </w:r>
          </w:p>
        </w:tc>
        <w:tc>
          <w:tcPr>
            <w:tcW w:w="624" w:type="dxa"/>
          </w:tcPr>
          <w:p w:rsidR="00964953" w:rsidRPr="002341CA" w:rsidRDefault="00964953" w:rsidP="00E85080">
            <w:pPr>
              <w:pStyle w:val="TAC"/>
            </w:pPr>
            <w:r w:rsidRPr="002341CA">
              <w:t>2</w:t>
            </w:r>
          </w:p>
        </w:tc>
        <w:tc>
          <w:tcPr>
            <w:tcW w:w="624" w:type="dxa"/>
          </w:tcPr>
          <w:p w:rsidR="00964953" w:rsidRPr="002341CA" w:rsidRDefault="00964953" w:rsidP="00E85080">
            <w:pPr>
              <w:pStyle w:val="TAC"/>
            </w:pPr>
            <w:r w:rsidRPr="002341CA">
              <w:t>1</w:t>
            </w:r>
          </w:p>
        </w:tc>
        <w:tc>
          <w:tcPr>
            <w:tcW w:w="2390" w:type="dxa"/>
          </w:tcPr>
          <w:p w:rsidR="00964953" w:rsidRPr="002341CA" w:rsidRDefault="00964953" w:rsidP="00E85080">
            <w:pPr>
              <w:pStyle w:val="TAC"/>
            </w:pPr>
            <w:r w:rsidRPr="002341CA">
              <w:t>Octet</w:t>
            </w:r>
          </w:p>
        </w:tc>
      </w:tr>
      <w:tr w:rsidR="00964953" w:rsidRPr="002341CA" w:rsidTr="00E85080">
        <w:trPr>
          <w:cantSplit/>
          <w:jc w:val="center"/>
        </w:trPr>
        <w:tc>
          <w:tcPr>
            <w:tcW w:w="754"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Payload type</w:t>
            </w:r>
          </w:p>
        </w:tc>
        <w:tc>
          <w:tcPr>
            <w:tcW w:w="1595" w:type="dxa"/>
            <w:gridSpan w:val="2"/>
            <w:tcBorders>
              <w:top w:val="single" w:sz="6" w:space="0" w:color="auto"/>
              <w:left w:val="single" w:sz="6" w:space="0" w:color="auto"/>
              <w:right w:val="single" w:sz="6" w:space="0" w:color="auto"/>
            </w:tcBorders>
          </w:tcPr>
          <w:p w:rsidR="00964953" w:rsidRPr="002341CA" w:rsidRDefault="00964953" w:rsidP="00E85080">
            <w:pPr>
              <w:pStyle w:val="TAC"/>
            </w:pPr>
            <w:r w:rsidRPr="002341CA">
              <w:t>Spare</w:t>
            </w:r>
          </w:p>
        </w:tc>
        <w:tc>
          <w:tcPr>
            <w:tcW w:w="787"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RRBP</w:t>
            </w:r>
          </w:p>
        </w:tc>
        <w:tc>
          <w:tcPr>
            <w:tcW w:w="624" w:type="dxa"/>
            <w:tcBorders>
              <w:top w:val="single" w:sz="6" w:space="0" w:color="auto"/>
            </w:tcBorders>
          </w:tcPr>
          <w:p w:rsidR="00964953" w:rsidRPr="002341CA" w:rsidRDefault="00964953" w:rsidP="00E85080">
            <w:pPr>
              <w:pStyle w:val="TAC"/>
            </w:pPr>
            <w:r w:rsidRPr="002341CA">
              <w:t>S/P</w:t>
            </w:r>
          </w:p>
        </w:tc>
        <w:tc>
          <w:tcPr>
            <w:tcW w:w="1872"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USF</w:t>
            </w:r>
          </w:p>
        </w:tc>
        <w:tc>
          <w:tcPr>
            <w:tcW w:w="2390" w:type="dxa"/>
          </w:tcPr>
          <w:p w:rsidR="00964953" w:rsidRPr="002341CA" w:rsidRDefault="00964953" w:rsidP="00E85080">
            <w:pPr>
              <w:pStyle w:val="TAC"/>
            </w:pPr>
            <w:r w:rsidRPr="002341CA">
              <w:t>1</w:t>
            </w:r>
          </w:p>
        </w:tc>
      </w:tr>
      <w:tr w:rsidR="00964953" w:rsidRPr="002341CA" w:rsidTr="00E85080">
        <w:trPr>
          <w:cantSplit/>
          <w:jc w:val="center"/>
        </w:trPr>
        <w:tc>
          <w:tcPr>
            <w:tcW w:w="754"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742"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853"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787"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2390" w:type="dxa"/>
          </w:tcPr>
          <w:p w:rsidR="00964953" w:rsidRPr="002341CA" w:rsidRDefault="00964953" w:rsidP="00E85080">
            <w:pPr>
              <w:pStyle w:val="TAC"/>
            </w:pPr>
            <w:r w:rsidRPr="002341CA">
              <w:t>2</w:t>
            </w:r>
          </w:p>
        </w:tc>
      </w:tr>
      <w:tr w:rsidR="00964953" w:rsidRPr="002341CA" w:rsidTr="00E85080">
        <w:trPr>
          <w:cantSplit/>
          <w:jc w:val="center"/>
        </w:trPr>
        <w:tc>
          <w:tcPr>
            <w:tcW w:w="75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742"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853"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787"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624" w:type="dxa"/>
            <w:tcBorders>
              <w:top w:val="single" w:sz="6" w:space="0" w:color="auto"/>
              <w:left w:val="single" w:sz="6" w:space="0" w:color="auto"/>
              <w:right w:val="single" w:sz="6" w:space="0" w:color="auto"/>
            </w:tcBorders>
          </w:tcPr>
          <w:p w:rsidR="00964953" w:rsidRPr="002341CA" w:rsidRDefault="00964953" w:rsidP="00E85080">
            <w:pPr>
              <w:pStyle w:val="TAC"/>
            </w:pPr>
            <w:r w:rsidRPr="002341CA">
              <w:t>0</w:t>
            </w:r>
          </w:p>
        </w:tc>
        <w:tc>
          <w:tcPr>
            <w:tcW w:w="2390" w:type="dxa"/>
          </w:tcPr>
          <w:p w:rsidR="00964953" w:rsidRPr="002341CA" w:rsidRDefault="00964953" w:rsidP="00E85080">
            <w:pPr>
              <w:pStyle w:val="TAC"/>
            </w:pPr>
            <w:r w:rsidRPr="002341CA">
              <w:t>3</w:t>
            </w:r>
          </w:p>
        </w:tc>
      </w:tr>
      <w:tr w:rsidR="00964953" w:rsidRPr="002341CA" w:rsidTr="00E85080">
        <w:trPr>
          <w:cantSplit/>
          <w:jc w:val="center"/>
        </w:trPr>
        <w:tc>
          <w:tcPr>
            <w:tcW w:w="754" w:type="dxa"/>
            <w:tcBorders>
              <w:top w:val="single" w:sz="6" w:space="0" w:color="auto"/>
              <w:right w:val="single" w:sz="6" w:space="0" w:color="auto"/>
            </w:tcBorders>
          </w:tcPr>
          <w:p w:rsidR="00964953" w:rsidRPr="002341CA" w:rsidRDefault="00964953" w:rsidP="00E85080"/>
        </w:tc>
        <w:tc>
          <w:tcPr>
            <w:tcW w:w="742"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853"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0</w:t>
            </w:r>
          </w:p>
        </w:tc>
        <w:tc>
          <w:tcPr>
            <w:tcW w:w="2659" w:type="dxa"/>
            <w:gridSpan w:val="4"/>
            <w:tcBorders>
              <w:top w:val="single" w:sz="6" w:space="0" w:color="auto"/>
              <w:left w:val="single" w:sz="6" w:space="0" w:color="auto"/>
              <w:right w:val="single" w:sz="6" w:space="0" w:color="auto"/>
            </w:tcBorders>
          </w:tcPr>
          <w:p w:rsidR="00964953" w:rsidRPr="002341CA" w:rsidRDefault="00964953" w:rsidP="00E85080">
            <w:pPr>
              <w:pStyle w:val="TAC"/>
            </w:pPr>
            <w:r w:rsidRPr="002341CA">
              <w:t>CPS</w:t>
            </w:r>
          </w:p>
        </w:tc>
        <w:tc>
          <w:tcPr>
            <w:tcW w:w="624"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pStyle w:val="TAC"/>
            </w:pPr>
            <w:r w:rsidRPr="002341CA">
              <w:t>Spare</w:t>
            </w:r>
          </w:p>
        </w:tc>
        <w:tc>
          <w:tcPr>
            <w:tcW w:w="2390" w:type="dxa"/>
          </w:tcPr>
          <w:p w:rsidR="00964953" w:rsidRPr="002341CA" w:rsidRDefault="00964953" w:rsidP="00E85080">
            <w:pPr>
              <w:pStyle w:val="TAC"/>
            </w:pPr>
            <w:r w:rsidRPr="002341CA">
              <w:t>4</w:t>
            </w:r>
          </w:p>
        </w:tc>
      </w:tr>
      <w:tr w:rsidR="00964953" w:rsidRPr="002341CA" w:rsidTr="00E85080">
        <w:trPr>
          <w:cantSplit/>
          <w:jc w:val="center"/>
        </w:trPr>
        <w:tc>
          <w:tcPr>
            <w:tcW w:w="8022" w:type="dxa"/>
            <w:gridSpan w:val="9"/>
            <w:tcBorders>
              <w:top w:val="single" w:sz="4" w:space="0" w:color="auto"/>
              <w:left w:val="single" w:sz="4" w:space="0" w:color="auto"/>
              <w:bottom w:val="single" w:sz="4" w:space="0" w:color="auto"/>
              <w:right w:val="single" w:sz="4" w:space="0" w:color="auto"/>
            </w:tcBorders>
          </w:tcPr>
          <w:p w:rsidR="00964953" w:rsidRPr="002341CA" w:rsidRDefault="00964953" w:rsidP="00E85080">
            <w:pPr>
              <w:pStyle w:val="TAN"/>
              <w:rPr>
                <w:bCs/>
              </w:rPr>
            </w:pPr>
            <w:r w:rsidRPr="002341CA">
              <w:t>NOTE2:</w:t>
            </w:r>
            <w:r w:rsidRPr="002341CA">
              <w:tab/>
              <w:t>Field indicated as ‘0’ will be replaced by an 18 bit CRC during the channel coding, see sub-clause 5.1.4a.1.4 in 3GPP TS 45.003.</w:t>
            </w:r>
          </w:p>
        </w:tc>
      </w:tr>
    </w:tbl>
    <w:p w:rsidR="00964953" w:rsidRPr="002341CA" w:rsidRDefault="00964953" w:rsidP="00964953">
      <w:pPr>
        <w:pStyle w:val="TAN"/>
      </w:pPr>
    </w:p>
    <w:p w:rsidR="00964953" w:rsidRPr="002341CA" w:rsidRDefault="00964953" w:rsidP="00964953">
      <w:pPr>
        <w:pStyle w:val="TF"/>
      </w:pPr>
      <w:r w:rsidRPr="002341CA">
        <w:t>Figure 10.3a.3.3.3: Downlink RLC/MAC control block header</w:t>
      </w:r>
      <w:r w:rsidRPr="002341CA">
        <w:br/>
        <w:t>for MCS-0.</w:t>
      </w:r>
    </w:p>
    <w:p w:rsidR="00964953" w:rsidRPr="002341CA" w:rsidRDefault="00964953" w:rsidP="00964953">
      <w:pPr>
        <w:ind w:left="90"/>
      </w:pPr>
      <w:r w:rsidRPr="002341CA">
        <w:rPr>
          <w:lang w:eastAsia="ko-KR"/>
        </w:rPr>
        <w:t>For an EGPRS TBF without FANR activated in a DLMC configuration using an SNS of 8192</w:t>
      </w:r>
      <w:r w:rsidRPr="002341CA">
        <w:t>, the EGPRS combined downlink RLC/MAC header for MCS</w:t>
      </w:r>
      <w:r w:rsidRPr="002341CA">
        <w:noBreakHyphen/>
        <w:t>1, MCS</w:t>
      </w:r>
      <w:r w:rsidRPr="002341CA">
        <w:noBreakHyphen/>
        <w:t>2, MCS</w:t>
      </w:r>
      <w:r w:rsidRPr="002341CA">
        <w:noBreakHyphen/>
        <w:t>3 and MCS</w:t>
      </w:r>
      <w:r w:rsidRPr="002341CA">
        <w:noBreakHyphen/>
        <w:t>4 (header type 3) shall be formatted according to figure 10.3a.3.3.4.</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39"/>
        <w:gridCol w:w="557"/>
        <w:gridCol w:w="10"/>
        <w:gridCol w:w="557"/>
        <w:gridCol w:w="10"/>
        <w:gridCol w:w="567"/>
        <w:gridCol w:w="567"/>
        <w:gridCol w:w="557"/>
        <w:gridCol w:w="10"/>
        <w:gridCol w:w="557"/>
        <w:gridCol w:w="1144"/>
      </w:tblGrid>
      <w:tr w:rsidR="00964953" w:rsidRPr="002341CA" w:rsidTr="00E85080">
        <w:trPr>
          <w:cantSplit/>
          <w:jc w:val="center"/>
        </w:trPr>
        <w:tc>
          <w:tcPr>
            <w:tcW w:w="4554" w:type="dxa"/>
            <w:gridSpan w:val="12"/>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4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5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4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spare</w:t>
            </w:r>
          </w:p>
        </w:tc>
        <w:tc>
          <w:tcPr>
            <w:tcW w:w="56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86" w:type="dxa"/>
            <w:gridSpan w:val="6"/>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54" w:type="dxa"/>
            <w:gridSpan w:val="12"/>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623" w:type="dxa"/>
            <w:gridSpan w:val="2"/>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096"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10.3a.3.3.4: DLMC EGPRS downlink RLC data block header </w:t>
      </w:r>
      <w:r w:rsidRPr="002341CA">
        <w:rPr>
          <w:lang w:eastAsia="ko-KR"/>
        </w:rPr>
        <w:t>(FANR not activated</w:t>
      </w:r>
      <w:proofErr w:type="gramStart"/>
      <w:r w:rsidRPr="002341CA">
        <w:rPr>
          <w:lang w:eastAsia="ko-KR"/>
        </w:rPr>
        <w:t>)</w:t>
      </w:r>
      <w:proofErr w:type="gramEnd"/>
      <w:r w:rsidRPr="002341CA">
        <w:br/>
        <w:t>for MCS-1, MCS-2, MCS-3 and MCS-4</w:t>
      </w:r>
    </w:p>
    <w:p w:rsidR="00964953" w:rsidRPr="002341CA" w:rsidRDefault="00964953" w:rsidP="00964953">
      <w:pPr>
        <w:ind w:left="90"/>
      </w:pPr>
      <w:r w:rsidRPr="002341CA">
        <w:rPr>
          <w:lang w:eastAsia="ko-KR"/>
        </w:rPr>
        <w:t>For an EGPRS TBF with FANR activated in a DLMC configuration using an SNS of 8192 and for an EGPRS2 TBF in a DLMC configuration using an SNS of 8192</w:t>
      </w:r>
      <w:r w:rsidRPr="002341CA">
        <w:t>, the downlink RLC/MAC header for MCS-1, MCS-2, MCS-3 and MCS-4 shall be formatted according to figure 10.3a.3.3.2.</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9"/>
        <w:gridCol w:w="11"/>
        <w:gridCol w:w="554"/>
        <w:gridCol w:w="13"/>
        <w:gridCol w:w="567"/>
        <w:gridCol w:w="567"/>
        <w:gridCol w:w="556"/>
        <w:gridCol w:w="11"/>
        <w:gridCol w:w="559"/>
        <w:gridCol w:w="1144"/>
      </w:tblGrid>
      <w:tr w:rsidR="00964953" w:rsidRPr="002341CA" w:rsidTr="00E85080">
        <w:trPr>
          <w:cantSplit/>
          <w:jc w:val="center"/>
        </w:trPr>
        <w:tc>
          <w:tcPr>
            <w:tcW w:w="4559" w:type="dxa"/>
            <w:gridSpan w:val="13"/>
          </w:tcPr>
          <w:p w:rsidR="00964953" w:rsidRPr="002341CA" w:rsidRDefault="00964953" w:rsidP="00E85080">
            <w:pPr>
              <w:keepNext/>
              <w:keepLines/>
              <w:spacing w:after="0"/>
              <w:jc w:val="center"/>
              <w:rPr>
                <w:rFonts w:ascii="Arial" w:hAnsi="Arial"/>
                <w:sz w:val="18"/>
              </w:rPr>
            </w:pPr>
            <w:r w:rsidRPr="002341CA">
              <w:rPr>
                <w:rFonts w:ascii="Arial" w:hAnsi="Arial"/>
                <w:sz w:val="18"/>
              </w:rPr>
              <w:t>Bit</w:t>
            </w:r>
          </w:p>
        </w:tc>
        <w:tc>
          <w:tcPr>
            <w:tcW w:w="1144" w:type="dxa"/>
          </w:tcPr>
          <w:p w:rsidR="00964953" w:rsidRPr="002341CA" w:rsidRDefault="00964953" w:rsidP="00E85080">
            <w:pPr>
              <w:keepNext/>
              <w:keepLines/>
              <w:spacing w:after="0"/>
              <w:jc w:val="center"/>
              <w:rPr>
                <w:rFonts w:ascii="Arial" w:hAnsi="Arial"/>
                <w:sz w:val="18"/>
              </w:rPr>
            </w:pPr>
          </w:p>
        </w:tc>
      </w:tr>
      <w:tr w:rsidR="00964953" w:rsidRPr="002341CA" w:rsidTr="00E85080">
        <w:trPr>
          <w:cantSplit/>
          <w:jc w:val="center"/>
        </w:trPr>
        <w:tc>
          <w:tcPr>
            <w:tcW w:w="595" w:type="dxa"/>
          </w:tcPr>
          <w:p w:rsidR="00964953" w:rsidRPr="002341CA" w:rsidRDefault="00964953" w:rsidP="00E85080">
            <w:pPr>
              <w:keepNext/>
              <w:keepLines/>
              <w:spacing w:after="0"/>
              <w:jc w:val="center"/>
              <w:rPr>
                <w:rFonts w:ascii="Arial" w:hAnsi="Arial"/>
                <w:sz w:val="18"/>
              </w:rPr>
            </w:pPr>
            <w:r w:rsidRPr="002341CA">
              <w:rPr>
                <w:rFonts w:ascii="Arial" w:hAnsi="Arial"/>
                <w:sz w:val="18"/>
              </w:rPr>
              <w:t>8</w:t>
            </w:r>
          </w:p>
        </w:tc>
        <w:tc>
          <w:tcPr>
            <w:tcW w:w="567" w:type="dxa"/>
            <w:gridSpan w:val="3"/>
          </w:tcPr>
          <w:p w:rsidR="00964953" w:rsidRPr="002341CA" w:rsidRDefault="00964953" w:rsidP="00E85080">
            <w:pPr>
              <w:keepNext/>
              <w:keepLines/>
              <w:spacing w:after="0"/>
              <w:jc w:val="center"/>
              <w:rPr>
                <w:rFonts w:ascii="Arial" w:hAnsi="Arial"/>
                <w:sz w:val="18"/>
              </w:rPr>
            </w:pPr>
            <w:r w:rsidRPr="002341CA">
              <w:rPr>
                <w:rFonts w:ascii="Arial" w:hAnsi="Arial"/>
                <w:sz w:val="18"/>
              </w:rPr>
              <w:t>7</w:t>
            </w:r>
          </w:p>
        </w:tc>
        <w:tc>
          <w:tcPr>
            <w:tcW w:w="570"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6</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5</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c>
          <w:tcPr>
            <w:tcW w:w="567" w:type="dxa"/>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c>
          <w:tcPr>
            <w:tcW w:w="567" w:type="dxa"/>
            <w:gridSpan w:val="2"/>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c>
          <w:tcPr>
            <w:tcW w:w="559" w:type="dxa"/>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c>
          <w:tcPr>
            <w:tcW w:w="1144" w:type="dxa"/>
          </w:tcPr>
          <w:p w:rsidR="00964953" w:rsidRPr="002341CA" w:rsidRDefault="00964953" w:rsidP="00E85080">
            <w:pPr>
              <w:keepNext/>
              <w:keepLines/>
              <w:spacing w:after="0"/>
              <w:jc w:val="center"/>
              <w:rPr>
                <w:rFonts w:ascii="Arial" w:hAnsi="Arial"/>
                <w:sz w:val="18"/>
              </w:rPr>
            </w:pPr>
            <w:r w:rsidRPr="002341CA">
              <w:rPr>
                <w:rFonts w:ascii="Arial" w:hAnsi="Arial"/>
                <w:sz w:val="18"/>
              </w:rPr>
              <w:t>Octet</w:t>
            </w:r>
          </w:p>
        </w:tc>
      </w:tr>
      <w:tr w:rsidR="00964953" w:rsidRPr="002341CA" w:rsidTr="00E85080">
        <w:trPr>
          <w:cantSplit/>
          <w:jc w:val="center"/>
        </w:trPr>
        <w:tc>
          <w:tcPr>
            <w:tcW w:w="595" w:type="dxa"/>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PANI</w:t>
            </w:r>
          </w:p>
        </w:tc>
        <w:tc>
          <w:tcPr>
            <w:tcW w:w="569" w:type="dxa"/>
            <w:gridSpan w:val="2"/>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spare</w:t>
            </w:r>
          </w:p>
        </w:tc>
        <w:tc>
          <w:tcPr>
            <w:tcW w:w="1145" w:type="dxa"/>
            <w:gridSpan w:val="4"/>
            <w:tcBorders>
              <w:top w:val="single" w:sz="6" w:space="0" w:color="auto"/>
              <w:left w:val="single" w:sz="6" w:space="0" w:color="auto"/>
              <w:bottom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CES/P</w:t>
            </w:r>
          </w:p>
        </w:tc>
        <w:tc>
          <w:tcPr>
            <w:tcW w:w="1693" w:type="dxa"/>
            <w:gridSpan w:val="4"/>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USF</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1</w:t>
            </w:r>
          </w:p>
        </w:tc>
      </w:tr>
      <w:tr w:rsidR="00964953" w:rsidRPr="002341CA" w:rsidTr="00E85080">
        <w:trPr>
          <w:cantSplit/>
          <w:jc w:val="center"/>
        </w:trPr>
        <w:tc>
          <w:tcPr>
            <w:tcW w:w="2286" w:type="dxa"/>
            <w:gridSpan w:val="7"/>
            <w:tcBorders>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2273"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TFI</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2</w:t>
            </w:r>
          </w:p>
        </w:tc>
      </w:tr>
      <w:tr w:rsidR="00964953" w:rsidRPr="002341CA" w:rsidTr="00E85080">
        <w:trPr>
          <w:cantSplit/>
          <w:jc w:val="center"/>
        </w:trPr>
        <w:tc>
          <w:tcPr>
            <w:tcW w:w="4559" w:type="dxa"/>
            <w:gridSpan w:val="13"/>
            <w:tcBorders>
              <w:top w:val="single" w:sz="6" w:space="0" w:color="auto"/>
              <w:left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3</w:t>
            </w:r>
          </w:p>
        </w:tc>
      </w:tr>
      <w:tr w:rsidR="00964953" w:rsidRPr="002341CA" w:rsidTr="00E85080">
        <w:trPr>
          <w:cantSplit/>
          <w:jc w:val="center"/>
        </w:trPr>
        <w:tc>
          <w:tcPr>
            <w:tcW w:w="623" w:type="dxa"/>
            <w:gridSpan w:val="2"/>
            <w:tcBorders>
              <w:top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p>
        </w:tc>
        <w:tc>
          <w:tcPr>
            <w:tcW w:w="1098" w:type="dxa"/>
            <w:gridSpan w:val="3"/>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BSN1</w:t>
            </w:r>
          </w:p>
        </w:tc>
        <w:tc>
          <w:tcPr>
            <w:tcW w:w="1144" w:type="dxa"/>
            <w:tcBorders>
              <w:left w:val="single" w:sz="6" w:space="0" w:color="auto"/>
            </w:tcBorders>
          </w:tcPr>
          <w:p w:rsidR="00964953" w:rsidRPr="002341CA" w:rsidRDefault="00964953" w:rsidP="00E85080">
            <w:pPr>
              <w:keepNext/>
              <w:keepLines/>
              <w:spacing w:after="0"/>
              <w:jc w:val="center"/>
              <w:rPr>
                <w:rFonts w:ascii="Arial" w:hAnsi="Arial"/>
                <w:sz w:val="18"/>
              </w:rPr>
            </w:pPr>
            <w:r w:rsidRPr="002341CA">
              <w:rPr>
                <w:rFonts w:ascii="Arial" w:hAnsi="Arial"/>
                <w:sz w:val="18"/>
              </w:rPr>
              <w:t>4</w:t>
            </w:r>
          </w:p>
        </w:tc>
      </w:tr>
    </w:tbl>
    <w:p w:rsidR="00964953" w:rsidRPr="002341CA" w:rsidRDefault="00964953" w:rsidP="00964953">
      <w:pPr>
        <w:pStyle w:val="TAN"/>
      </w:pPr>
    </w:p>
    <w:p w:rsidR="00964953" w:rsidRPr="002341CA" w:rsidRDefault="00964953" w:rsidP="00964953">
      <w:pPr>
        <w:pStyle w:val="TF"/>
      </w:pPr>
      <w:r w:rsidRPr="002341CA">
        <w:t xml:space="preserve">Figure 10.3a.3.3.5: DLMC </w:t>
      </w:r>
      <w:r w:rsidRPr="002341CA">
        <w:rPr>
          <w:lang w:eastAsia="ko-KR"/>
        </w:rPr>
        <w:t>EGPRS (FANR activated) / DLMC EGPRS2</w:t>
      </w:r>
      <w:r w:rsidRPr="002341CA">
        <w:t xml:space="preserve"> downlink RLC data block header</w:t>
      </w:r>
      <w:r w:rsidRPr="002341CA">
        <w:br/>
        <w:t>for MCS-1, MCS-2, MCS-3 and MCS-4</w:t>
      </w:r>
    </w:p>
    <w:p w:rsidR="00964953" w:rsidRPr="002341CA" w:rsidRDefault="00964953" w:rsidP="00964953">
      <w:pPr>
        <w:ind w:left="90"/>
      </w:pPr>
      <w:r w:rsidRPr="002341CA">
        <w:rPr>
          <w:lang w:eastAsia="ko-KR"/>
        </w:rPr>
        <w:t>For an EC</w:t>
      </w:r>
      <w:del w:id="1100" w:author="Ericsson LM" w:date="2016-05-16T19:52:00Z">
        <w:r w:rsidRPr="002341CA" w:rsidDel="008A4823">
          <w:rPr>
            <w:lang w:eastAsia="ko-KR"/>
          </w:rPr>
          <w:delText>-EGPRS</w:delText>
        </w:r>
      </w:del>
      <w:r w:rsidRPr="002341CA">
        <w:rPr>
          <w:lang w:eastAsia="ko-KR"/>
        </w:rPr>
        <w:t xml:space="preserve"> TBF</w:t>
      </w:r>
      <w:r w:rsidRPr="002341CA">
        <w:t>, the EGPRS combined downlink RLC/MAC header for MCS</w:t>
      </w:r>
      <w:r w:rsidRPr="002341CA">
        <w:noBreakHyphen/>
        <w:t>1, MCS</w:t>
      </w:r>
      <w:r w:rsidRPr="002341CA">
        <w:noBreakHyphen/>
        <w:t>2, MCS</w:t>
      </w:r>
      <w:r w:rsidRPr="002341CA">
        <w:noBreakHyphen/>
        <w:t>3 and MCS</w:t>
      </w:r>
      <w:r w:rsidRPr="002341CA">
        <w:noBreakHyphen/>
        <w:t>4 (header type 3) shall be formatted according to figure 10.3a.3.3.6.</w:t>
      </w:r>
      <w:ins w:id="1101" w:author="Ericsson LM" w:date="2016-05-16T19:52:00Z">
        <w:r w:rsidR="008A4823" w:rsidRPr="002341CA">
          <w:t xml:space="preserve"> Note that different USF values may be included in the different transmissions if blind physical layer transmissions are used in the downlink (when CC2, CC3 or CC4 is assigned for the transfer).</w:t>
        </w:r>
      </w:ins>
    </w:p>
    <w:p w:rsidR="00964953" w:rsidRPr="002341CA" w:rsidDel="008A4823" w:rsidRDefault="00964953" w:rsidP="002341CA">
      <w:pPr>
        <w:pStyle w:val="TAN"/>
        <w:ind w:left="0" w:firstLine="0"/>
        <w:rPr>
          <w:del w:id="1102" w:author="Ericsson LM" w:date="2016-05-16T19:53:00Z"/>
        </w:rPr>
      </w:pPr>
    </w:p>
    <w:tbl>
      <w:tblPr>
        <w:tblW w:w="0" w:type="auto"/>
        <w:jc w:val="center"/>
        <w:tblLayout w:type="fixed"/>
        <w:tblCellMar>
          <w:left w:w="28" w:type="dxa"/>
          <w:right w:w="28" w:type="dxa"/>
        </w:tblCellMar>
        <w:tblLook w:val="0000" w:firstRow="0" w:lastRow="0" w:firstColumn="0" w:lastColumn="0" w:noHBand="0" w:noVBand="0"/>
      </w:tblPr>
      <w:tblGrid>
        <w:gridCol w:w="586"/>
        <w:gridCol w:w="9"/>
        <w:gridCol w:w="546"/>
        <w:gridCol w:w="13"/>
        <w:gridCol w:w="8"/>
        <w:gridCol w:w="562"/>
        <w:gridCol w:w="572"/>
        <w:gridCol w:w="558"/>
        <w:gridCol w:w="22"/>
        <w:gridCol w:w="567"/>
        <w:gridCol w:w="11"/>
        <w:gridCol w:w="543"/>
        <w:gridCol w:w="11"/>
        <w:gridCol w:w="570"/>
        <w:gridCol w:w="16"/>
        <w:gridCol w:w="1118"/>
        <w:gridCol w:w="18"/>
      </w:tblGrid>
      <w:tr w:rsidR="00964953" w:rsidRPr="002341CA" w:rsidDel="008A4823" w:rsidTr="00E85080">
        <w:trPr>
          <w:gridAfter w:val="1"/>
          <w:wAfter w:w="18" w:type="dxa"/>
          <w:cantSplit/>
          <w:jc w:val="center"/>
          <w:del w:id="1103" w:author="Ericsson LM" w:date="2016-05-16T19:53:00Z"/>
        </w:trPr>
        <w:tc>
          <w:tcPr>
            <w:tcW w:w="4565" w:type="dxa"/>
            <w:gridSpan w:val="14"/>
          </w:tcPr>
          <w:p w:rsidR="00964953" w:rsidRPr="002341CA" w:rsidDel="008A4823" w:rsidRDefault="00964953" w:rsidP="00E85080">
            <w:pPr>
              <w:keepNext/>
              <w:keepLines/>
              <w:spacing w:after="0"/>
              <w:jc w:val="center"/>
              <w:rPr>
                <w:del w:id="1104" w:author="Ericsson LM" w:date="2016-05-16T19:53:00Z"/>
                <w:rFonts w:ascii="Arial" w:hAnsi="Arial"/>
                <w:sz w:val="18"/>
              </w:rPr>
            </w:pPr>
            <w:del w:id="1105" w:author="Ericsson LM" w:date="2016-05-16T19:53:00Z">
              <w:r w:rsidRPr="002341CA" w:rsidDel="008A4823">
                <w:rPr>
                  <w:rFonts w:ascii="Arial" w:hAnsi="Arial"/>
                  <w:sz w:val="18"/>
                </w:rPr>
                <w:delText>Bit</w:delText>
              </w:r>
            </w:del>
          </w:p>
        </w:tc>
        <w:tc>
          <w:tcPr>
            <w:tcW w:w="1134" w:type="dxa"/>
            <w:gridSpan w:val="2"/>
          </w:tcPr>
          <w:p w:rsidR="00964953" w:rsidRPr="002341CA" w:rsidDel="008A4823" w:rsidRDefault="00964953" w:rsidP="00E85080">
            <w:pPr>
              <w:keepNext/>
              <w:keepLines/>
              <w:spacing w:after="0"/>
              <w:jc w:val="center"/>
              <w:rPr>
                <w:del w:id="1106" w:author="Ericsson LM" w:date="2016-05-16T19:53:00Z"/>
                <w:rFonts w:ascii="Arial" w:hAnsi="Arial"/>
                <w:sz w:val="18"/>
              </w:rPr>
            </w:pPr>
          </w:p>
        </w:tc>
      </w:tr>
      <w:tr w:rsidR="00964953" w:rsidRPr="002341CA" w:rsidDel="008A4823" w:rsidTr="00E85080">
        <w:trPr>
          <w:gridAfter w:val="1"/>
          <w:wAfter w:w="18" w:type="dxa"/>
          <w:cantSplit/>
          <w:jc w:val="center"/>
          <w:del w:id="1107" w:author="Ericsson LM" w:date="2016-05-16T19:53:00Z"/>
        </w:trPr>
        <w:tc>
          <w:tcPr>
            <w:tcW w:w="595" w:type="dxa"/>
            <w:gridSpan w:val="2"/>
          </w:tcPr>
          <w:p w:rsidR="00964953" w:rsidRPr="002341CA" w:rsidDel="008A4823" w:rsidRDefault="00964953" w:rsidP="00E85080">
            <w:pPr>
              <w:keepNext/>
              <w:keepLines/>
              <w:spacing w:after="0"/>
              <w:jc w:val="center"/>
              <w:rPr>
                <w:del w:id="1108" w:author="Ericsson LM" w:date="2016-05-16T19:53:00Z"/>
                <w:rFonts w:ascii="Arial" w:hAnsi="Arial"/>
                <w:sz w:val="18"/>
              </w:rPr>
            </w:pPr>
            <w:del w:id="1109" w:author="Ericsson LM" w:date="2016-05-16T19:53:00Z">
              <w:r w:rsidRPr="002341CA" w:rsidDel="008A4823">
                <w:rPr>
                  <w:rFonts w:ascii="Arial" w:hAnsi="Arial"/>
                  <w:sz w:val="18"/>
                </w:rPr>
                <w:delText>8</w:delText>
              </w:r>
            </w:del>
          </w:p>
        </w:tc>
        <w:tc>
          <w:tcPr>
            <w:tcW w:w="567" w:type="dxa"/>
            <w:gridSpan w:val="3"/>
          </w:tcPr>
          <w:p w:rsidR="00964953" w:rsidRPr="002341CA" w:rsidDel="008A4823" w:rsidRDefault="00964953" w:rsidP="00E85080">
            <w:pPr>
              <w:keepNext/>
              <w:keepLines/>
              <w:spacing w:after="0"/>
              <w:jc w:val="center"/>
              <w:rPr>
                <w:del w:id="1110" w:author="Ericsson LM" w:date="2016-05-16T19:53:00Z"/>
                <w:rFonts w:ascii="Arial" w:hAnsi="Arial"/>
                <w:sz w:val="18"/>
              </w:rPr>
            </w:pPr>
            <w:del w:id="1111" w:author="Ericsson LM" w:date="2016-05-16T19:53:00Z">
              <w:r w:rsidRPr="002341CA" w:rsidDel="008A4823">
                <w:rPr>
                  <w:rFonts w:ascii="Arial" w:hAnsi="Arial"/>
                  <w:sz w:val="18"/>
                </w:rPr>
                <w:delText>7</w:delText>
              </w:r>
            </w:del>
          </w:p>
        </w:tc>
        <w:tc>
          <w:tcPr>
            <w:tcW w:w="554" w:type="dxa"/>
          </w:tcPr>
          <w:p w:rsidR="00964953" w:rsidRPr="002341CA" w:rsidDel="008A4823" w:rsidRDefault="00964953" w:rsidP="00E85080">
            <w:pPr>
              <w:keepNext/>
              <w:keepLines/>
              <w:spacing w:after="0"/>
              <w:jc w:val="center"/>
              <w:rPr>
                <w:del w:id="1112" w:author="Ericsson LM" w:date="2016-05-16T19:53:00Z"/>
                <w:rFonts w:ascii="Arial" w:hAnsi="Arial"/>
                <w:sz w:val="18"/>
              </w:rPr>
            </w:pPr>
            <w:del w:id="1113" w:author="Ericsson LM" w:date="2016-05-16T19:53:00Z">
              <w:r w:rsidRPr="002341CA" w:rsidDel="008A4823">
                <w:rPr>
                  <w:rFonts w:ascii="Arial" w:hAnsi="Arial"/>
                  <w:sz w:val="18"/>
                </w:rPr>
                <w:delText>6</w:delText>
              </w:r>
            </w:del>
          </w:p>
        </w:tc>
        <w:tc>
          <w:tcPr>
            <w:tcW w:w="567" w:type="dxa"/>
          </w:tcPr>
          <w:p w:rsidR="00964953" w:rsidRPr="002341CA" w:rsidDel="008A4823" w:rsidRDefault="00964953" w:rsidP="00E85080">
            <w:pPr>
              <w:keepNext/>
              <w:keepLines/>
              <w:spacing w:after="0"/>
              <w:jc w:val="center"/>
              <w:rPr>
                <w:del w:id="1114" w:author="Ericsson LM" w:date="2016-05-16T19:53:00Z"/>
                <w:rFonts w:ascii="Arial" w:hAnsi="Arial"/>
                <w:sz w:val="18"/>
              </w:rPr>
            </w:pPr>
            <w:del w:id="1115" w:author="Ericsson LM" w:date="2016-05-16T19:53:00Z">
              <w:r w:rsidRPr="002341CA" w:rsidDel="008A4823">
                <w:rPr>
                  <w:rFonts w:ascii="Arial" w:hAnsi="Arial"/>
                  <w:sz w:val="18"/>
                </w:rPr>
                <w:delText>5</w:delText>
              </w:r>
            </w:del>
          </w:p>
        </w:tc>
        <w:tc>
          <w:tcPr>
            <w:tcW w:w="580" w:type="dxa"/>
            <w:gridSpan w:val="2"/>
          </w:tcPr>
          <w:p w:rsidR="00964953" w:rsidRPr="002341CA" w:rsidDel="008A4823" w:rsidRDefault="00964953" w:rsidP="00E85080">
            <w:pPr>
              <w:keepNext/>
              <w:keepLines/>
              <w:spacing w:after="0"/>
              <w:jc w:val="center"/>
              <w:rPr>
                <w:del w:id="1116" w:author="Ericsson LM" w:date="2016-05-16T19:53:00Z"/>
                <w:rFonts w:ascii="Arial" w:hAnsi="Arial"/>
                <w:sz w:val="18"/>
              </w:rPr>
            </w:pPr>
            <w:del w:id="1117" w:author="Ericsson LM" w:date="2016-05-16T19:53:00Z">
              <w:r w:rsidRPr="002341CA" w:rsidDel="008A4823">
                <w:rPr>
                  <w:rFonts w:ascii="Arial" w:hAnsi="Arial"/>
                  <w:sz w:val="18"/>
                </w:rPr>
                <w:delText>4</w:delText>
              </w:r>
            </w:del>
          </w:p>
        </w:tc>
        <w:tc>
          <w:tcPr>
            <w:tcW w:w="567" w:type="dxa"/>
          </w:tcPr>
          <w:p w:rsidR="00964953" w:rsidRPr="002341CA" w:rsidDel="008A4823" w:rsidRDefault="00964953" w:rsidP="00E85080">
            <w:pPr>
              <w:keepNext/>
              <w:keepLines/>
              <w:spacing w:after="0"/>
              <w:jc w:val="center"/>
              <w:rPr>
                <w:del w:id="1118" w:author="Ericsson LM" w:date="2016-05-16T19:53:00Z"/>
                <w:rFonts w:ascii="Arial" w:hAnsi="Arial"/>
                <w:sz w:val="18"/>
              </w:rPr>
            </w:pPr>
            <w:del w:id="1119" w:author="Ericsson LM" w:date="2016-05-16T19:53:00Z">
              <w:r w:rsidRPr="002341CA" w:rsidDel="008A4823">
                <w:rPr>
                  <w:rFonts w:ascii="Arial" w:hAnsi="Arial"/>
                  <w:sz w:val="18"/>
                </w:rPr>
                <w:delText>3</w:delText>
              </w:r>
            </w:del>
          </w:p>
        </w:tc>
        <w:tc>
          <w:tcPr>
            <w:tcW w:w="554" w:type="dxa"/>
            <w:gridSpan w:val="2"/>
          </w:tcPr>
          <w:p w:rsidR="00964953" w:rsidRPr="002341CA" w:rsidDel="008A4823" w:rsidRDefault="00964953" w:rsidP="00E85080">
            <w:pPr>
              <w:keepNext/>
              <w:keepLines/>
              <w:spacing w:after="0"/>
              <w:jc w:val="center"/>
              <w:rPr>
                <w:del w:id="1120" w:author="Ericsson LM" w:date="2016-05-16T19:53:00Z"/>
                <w:rFonts w:ascii="Arial" w:hAnsi="Arial"/>
                <w:sz w:val="18"/>
              </w:rPr>
            </w:pPr>
            <w:del w:id="1121" w:author="Ericsson LM" w:date="2016-05-16T19:53:00Z">
              <w:r w:rsidRPr="002341CA" w:rsidDel="008A4823">
                <w:rPr>
                  <w:rFonts w:ascii="Arial" w:hAnsi="Arial"/>
                  <w:sz w:val="18"/>
                </w:rPr>
                <w:delText>2</w:delText>
              </w:r>
            </w:del>
          </w:p>
        </w:tc>
        <w:tc>
          <w:tcPr>
            <w:tcW w:w="581" w:type="dxa"/>
            <w:gridSpan w:val="2"/>
          </w:tcPr>
          <w:p w:rsidR="00964953" w:rsidRPr="002341CA" w:rsidDel="008A4823" w:rsidRDefault="00964953" w:rsidP="00E85080">
            <w:pPr>
              <w:keepNext/>
              <w:keepLines/>
              <w:spacing w:after="0"/>
              <w:jc w:val="center"/>
              <w:rPr>
                <w:del w:id="1122" w:author="Ericsson LM" w:date="2016-05-16T19:53:00Z"/>
                <w:rFonts w:ascii="Arial" w:hAnsi="Arial"/>
                <w:sz w:val="18"/>
              </w:rPr>
            </w:pPr>
            <w:del w:id="1123" w:author="Ericsson LM" w:date="2016-05-16T19:53:00Z">
              <w:r w:rsidRPr="002341CA" w:rsidDel="008A4823">
                <w:rPr>
                  <w:rFonts w:ascii="Arial" w:hAnsi="Arial"/>
                  <w:sz w:val="18"/>
                </w:rPr>
                <w:delText>1</w:delText>
              </w:r>
            </w:del>
          </w:p>
        </w:tc>
        <w:tc>
          <w:tcPr>
            <w:tcW w:w="1134" w:type="dxa"/>
            <w:gridSpan w:val="2"/>
          </w:tcPr>
          <w:p w:rsidR="00964953" w:rsidRPr="002341CA" w:rsidDel="008A4823" w:rsidRDefault="00964953" w:rsidP="00E85080">
            <w:pPr>
              <w:keepNext/>
              <w:keepLines/>
              <w:spacing w:after="0"/>
              <w:jc w:val="center"/>
              <w:rPr>
                <w:del w:id="1124" w:author="Ericsson LM" w:date="2016-05-16T19:53:00Z"/>
                <w:rFonts w:ascii="Arial" w:hAnsi="Arial"/>
                <w:sz w:val="18"/>
              </w:rPr>
            </w:pPr>
            <w:del w:id="1125" w:author="Ericsson LM" w:date="2016-05-16T19:53:00Z">
              <w:r w:rsidRPr="002341CA" w:rsidDel="008A4823">
                <w:rPr>
                  <w:rFonts w:ascii="Arial" w:hAnsi="Arial"/>
                  <w:sz w:val="18"/>
                </w:rPr>
                <w:delText>Octet</w:delText>
              </w:r>
            </w:del>
          </w:p>
        </w:tc>
      </w:tr>
      <w:tr w:rsidR="00964953" w:rsidRPr="002341CA" w:rsidDel="008A4823" w:rsidTr="00E85080">
        <w:trPr>
          <w:gridAfter w:val="1"/>
          <w:wAfter w:w="18" w:type="dxa"/>
          <w:cantSplit/>
          <w:jc w:val="center"/>
          <w:del w:id="1126" w:author="Ericsson LM" w:date="2016-05-16T19:53:00Z"/>
        </w:trPr>
        <w:tc>
          <w:tcPr>
            <w:tcW w:w="1716" w:type="dxa"/>
            <w:gridSpan w:val="6"/>
            <w:tcBorders>
              <w:top w:val="single" w:sz="6" w:space="0" w:color="auto"/>
              <w:left w:val="single" w:sz="6" w:space="0" w:color="auto"/>
              <w:bottom w:val="single" w:sz="6" w:space="0" w:color="auto"/>
              <w:right w:val="single" w:sz="6" w:space="0" w:color="auto"/>
            </w:tcBorders>
          </w:tcPr>
          <w:p w:rsidR="00964953" w:rsidRPr="002341CA" w:rsidDel="008A4823" w:rsidRDefault="00964953" w:rsidP="00E85080">
            <w:pPr>
              <w:keepNext/>
              <w:keepLines/>
              <w:spacing w:after="0"/>
              <w:jc w:val="center"/>
              <w:rPr>
                <w:del w:id="1127" w:author="Ericsson LM" w:date="2016-05-16T19:53:00Z"/>
                <w:rFonts w:ascii="Arial" w:hAnsi="Arial"/>
                <w:sz w:val="18"/>
              </w:rPr>
            </w:pPr>
            <w:del w:id="1128" w:author="Ericsson LM" w:date="2016-05-16T19:53:00Z">
              <w:r w:rsidRPr="002341CA" w:rsidDel="008A4823">
                <w:rPr>
                  <w:rFonts w:ascii="Arial" w:hAnsi="Arial"/>
                  <w:sz w:val="18"/>
                </w:rPr>
                <w:delText>RRBP</w:delText>
              </w:r>
            </w:del>
          </w:p>
        </w:tc>
        <w:tc>
          <w:tcPr>
            <w:tcW w:w="1147" w:type="dxa"/>
            <w:gridSpan w:val="3"/>
            <w:tcBorders>
              <w:top w:val="single" w:sz="6" w:space="0" w:color="auto"/>
              <w:left w:val="single" w:sz="6" w:space="0" w:color="auto"/>
              <w:bottom w:val="single" w:sz="6" w:space="0" w:color="auto"/>
            </w:tcBorders>
          </w:tcPr>
          <w:p w:rsidR="00964953" w:rsidRPr="002341CA" w:rsidDel="008A4823" w:rsidRDefault="00964953" w:rsidP="00E85080">
            <w:pPr>
              <w:keepNext/>
              <w:keepLines/>
              <w:spacing w:after="0"/>
              <w:jc w:val="center"/>
              <w:rPr>
                <w:del w:id="1129" w:author="Ericsson LM" w:date="2016-05-16T19:53:00Z"/>
                <w:rFonts w:ascii="Arial" w:hAnsi="Arial"/>
                <w:sz w:val="18"/>
              </w:rPr>
            </w:pPr>
            <w:del w:id="1130" w:author="Ericsson LM" w:date="2016-05-16T19:53:00Z">
              <w:r w:rsidRPr="002341CA" w:rsidDel="008A4823">
                <w:rPr>
                  <w:rFonts w:ascii="Arial" w:hAnsi="Arial"/>
                  <w:sz w:val="18"/>
                </w:rPr>
                <w:delText>ECS/P</w:delText>
              </w:r>
            </w:del>
          </w:p>
        </w:tc>
        <w:tc>
          <w:tcPr>
            <w:tcW w:w="1702" w:type="dxa"/>
            <w:gridSpan w:val="5"/>
            <w:tcBorders>
              <w:top w:val="single" w:sz="6" w:space="0" w:color="auto"/>
              <w:left w:val="single" w:sz="6" w:space="0" w:color="auto"/>
              <w:right w:val="single" w:sz="6" w:space="0" w:color="auto"/>
            </w:tcBorders>
          </w:tcPr>
          <w:p w:rsidR="00964953" w:rsidRPr="002341CA" w:rsidDel="008A4823" w:rsidRDefault="00964953" w:rsidP="00E85080">
            <w:pPr>
              <w:keepNext/>
              <w:keepLines/>
              <w:spacing w:after="0"/>
              <w:jc w:val="center"/>
              <w:rPr>
                <w:del w:id="1131" w:author="Ericsson LM" w:date="2016-05-16T19:53:00Z"/>
                <w:rFonts w:ascii="Arial" w:hAnsi="Arial"/>
                <w:sz w:val="18"/>
              </w:rPr>
            </w:pPr>
            <w:del w:id="1132" w:author="Ericsson LM" w:date="2016-05-16T19:53:00Z">
              <w:r w:rsidRPr="002341CA" w:rsidDel="008A4823">
                <w:rPr>
                  <w:rFonts w:ascii="Arial" w:hAnsi="Arial"/>
                  <w:sz w:val="18"/>
                </w:rPr>
                <w:delText>USF</w:delText>
              </w:r>
            </w:del>
          </w:p>
        </w:tc>
        <w:tc>
          <w:tcPr>
            <w:tcW w:w="1134" w:type="dxa"/>
            <w:gridSpan w:val="2"/>
            <w:tcBorders>
              <w:left w:val="single" w:sz="6" w:space="0" w:color="auto"/>
            </w:tcBorders>
          </w:tcPr>
          <w:p w:rsidR="00964953" w:rsidRPr="002341CA" w:rsidDel="008A4823" w:rsidRDefault="00964953" w:rsidP="00E85080">
            <w:pPr>
              <w:keepNext/>
              <w:keepLines/>
              <w:spacing w:after="0"/>
              <w:jc w:val="center"/>
              <w:rPr>
                <w:del w:id="1133" w:author="Ericsson LM" w:date="2016-05-16T19:53:00Z"/>
                <w:rFonts w:ascii="Arial" w:hAnsi="Arial"/>
                <w:sz w:val="18"/>
              </w:rPr>
            </w:pPr>
            <w:del w:id="1134" w:author="Ericsson LM" w:date="2016-05-16T19:53:00Z">
              <w:r w:rsidRPr="002341CA" w:rsidDel="008A4823">
                <w:rPr>
                  <w:rFonts w:ascii="Arial" w:hAnsi="Arial"/>
                  <w:sz w:val="18"/>
                </w:rPr>
                <w:delText>1</w:delText>
              </w:r>
            </w:del>
          </w:p>
        </w:tc>
      </w:tr>
      <w:tr w:rsidR="00964953" w:rsidRPr="002341CA" w:rsidDel="008A4823" w:rsidTr="00E85080">
        <w:trPr>
          <w:gridAfter w:val="1"/>
          <w:wAfter w:w="18" w:type="dxa"/>
          <w:cantSplit/>
          <w:jc w:val="center"/>
          <w:del w:id="1135" w:author="Ericsson LM" w:date="2016-05-16T19:53:00Z"/>
        </w:trPr>
        <w:tc>
          <w:tcPr>
            <w:tcW w:w="582" w:type="dxa"/>
            <w:tcBorders>
              <w:left w:val="single" w:sz="6" w:space="0" w:color="auto"/>
              <w:bottom w:val="single" w:sz="4" w:space="0" w:color="auto"/>
              <w:right w:val="single" w:sz="6" w:space="0" w:color="auto"/>
            </w:tcBorders>
          </w:tcPr>
          <w:p w:rsidR="00964953" w:rsidRPr="002341CA" w:rsidDel="008A4823" w:rsidRDefault="00964953" w:rsidP="00E85080">
            <w:pPr>
              <w:keepNext/>
              <w:keepLines/>
              <w:spacing w:after="0"/>
              <w:jc w:val="center"/>
              <w:rPr>
                <w:del w:id="1136" w:author="Ericsson LM" w:date="2016-05-16T19:53:00Z"/>
                <w:rFonts w:ascii="Arial" w:hAnsi="Arial"/>
                <w:sz w:val="18"/>
              </w:rPr>
            </w:pPr>
            <w:del w:id="1137" w:author="Ericsson LM" w:date="2016-05-16T19:53:00Z">
              <w:r w:rsidRPr="002341CA" w:rsidDel="008A4823">
                <w:rPr>
                  <w:rFonts w:ascii="Arial" w:hAnsi="Arial"/>
                  <w:sz w:val="18"/>
                </w:rPr>
                <w:delText>BSN1</w:delText>
              </w:r>
            </w:del>
          </w:p>
        </w:tc>
        <w:tc>
          <w:tcPr>
            <w:tcW w:w="1134" w:type="dxa"/>
            <w:gridSpan w:val="5"/>
            <w:tcBorders>
              <w:left w:val="single" w:sz="6" w:space="0" w:color="auto"/>
              <w:right w:val="single" w:sz="6" w:space="0" w:color="auto"/>
            </w:tcBorders>
          </w:tcPr>
          <w:p w:rsidR="00964953" w:rsidRPr="002341CA" w:rsidDel="008A4823" w:rsidRDefault="00964953" w:rsidP="00E85080">
            <w:pPr>
              <w:keepNext/>
              <w:keepLines/>
              <w:spacing w:after="0"/>
              <w:jc w:val="center"/>
              <w:rPr>
                <w:del w:id="1138" w:author="Ericsson LM" w:date="2016-05-16T19:53:00Z"/>
                <w:rFonts w:ascii="Arial" w:hAnsi="Arial"/>
                <w:sz w:val="18"/>
              </w:rPr>
            </w:pPr>
            <w:del w:id="1139" w:author="Ericsson LM" w:date="2016-05-16T19:53:00Z">
              <w:r w:rsidRPr="002341CA" w:rsidDel="008A4823">
                <w:rPr>
                  <w:rFonts w:ascii="Arial" w:hAnsi="Arial"/>
                  <w:sz w:val="18"/>
                </w:rPr>
                <w:delText>PR</w:delText>
              </w:r>
            </w:del>
          </w:p>
        </w:tc>
        <w:tc>
          <w:tcPr>
            <w:tcW w:w="2849" w:type="dxa"/>
            <w:gridSpan w:val="8"/>
            <w:tcBorders>
              <w:top w:val="single" w:sz="6" w:space="0" w:color="auto"/>
              <w:left w:val="single" w:sz="6" w:space="0" w:color="auto"/>
              <w:bottom w:val="single" w:sz="6" w:space="0" w:color="auto"/>
              <w:right w:val="single" w:sz="6" w:space="0" w:color="auto"/>
            </w:tcBorders>
          </w:tcPr>
          <w:p w:rsidR="00964953" w:rsidRPr="002341CA" w:rsidDel="008A4823" w:rsidRDefault="00964953" w:rsidP="00E85080">
            <w:pPr>
              <w:keepNext/>
              <w:keepLines/>
              <w:spacing w:after="0"/>
              <w:jc w:val="center"/>
              <w:rPr>
                <w:del w:id="1140" w:author="Ericsson LM" w:date="2016-05-16T19:53:00Z"/>
                <w:rFonts w:ascii="Arial" w:hAnsi="Arial"/>
                <w:sz w:val="18"/>
              </w:rPr>
            </w:pPr>
            <w:del w:id="1141" w:author="Ericsson LM" w:date="2016-05-16T19:53:00Z">
              <w:r w:rsidRPr="002341CA" w:rsidDel="008A4823">
                <w:rPr>
                  <w:rFonts w:ascii="Arial" w:hAnsi="Arial"/>
                  <w:sz w:val="18"/>
                </w:rPr>
                <w:delText>TFI</w:delText>
              </w:r>
            </w:del>
          </w:p>
        </w:tc>
        <w:tc>
          <w:tcPr>
            <w:tcW w:w="1134" w:type="dxa"/>
            <w:gridSpan w:val="2"/>
            <w:tcBorders>
              <w:left w:val="single" w:sz="6" w:space="0" w:color="auto"/>
            </w:tcBorders>
          </w:tcPr>
          <w:p w:rsidR="00964953" w:rsidRPr="002341CA" w:rsidDel="008A4823" w:rsidRDefault="00964953" w:rsidP="00E85080">
            <w:pPr>
              <w:keepNext/>
              <w:keepLines/>
              <w:spacing w:after="0"/>
              <w:jc w:val="center"/>
              <w:rPr>
                <w:del w:id="1142" w:author="Ericsson LM" w:date="2016-05-16T19:53:00Z"/>
                <w:rFonts w:ascii="Arial" w:hAnsi="Arial"/>
                <w:sz w:val="18"/>
              </w:rPr>
            </w:pPr>
            <w:del w:id="1143" w:author="Ericsson LM" w:date="2016-05-16T19:53:00Z">
              <w:r w:rsidRPr="002341CA" w:rsidDel="008A4823">
                <w:rPr>
                  <w:rFonts w:ascii="Arial" w:hAnsi="Arial"/>
                  <w:sz w:val="18"/>
                </w:rPr>
                <w:delText>2</w:delText>
              </w:r>
            </w:del>
          </w:p>
        </w:tc>
      </w:tr>
      <w:tr w:rsidR="00964953" w:rsidRPr="002341CA" w:rsidDel="008A4823" w:rsidTr="00E85080">
        <w:trPr>
          <w:gridAfter w:val="1"/>
          <w:wAfter w:w="18" w:type="dxa"/>
          <w:cantSplit/>
          <w:jc w:val="center"/>
          <w:del w:id="1144" w:author="Ericsson LM" w:date="2016-05-16T19:53:00Z"/>
        </w:trPr>
        <w:tc>
          <w:tcPr>
            <w:tcW w:w="1141" w:type="dxa"/>
            <w:gridSpan w:val="3"/>
            <w:tcBorders>
              <w:top w:val="single" w:sz="4" w:space="0" w:color="auto"/>
              <w:left w:val="single" w:sz="4" w:space="0" w:color="auto"/>
              <w:bottom w:val="single" w:sz="4" w:space="0" w:color="auto"/>
              <w:right w:val="single" w:sz="4" w:space="0" w:color="auto"/>
            </w:tcBorders>
          </w:tcPr>
          <w:p w:rsidR="00964953" w:rsidRPr="002341CA" w:rsidDel="008A4823" w:rsidRDefault="00964953" w:rsidP="00E85080">
            <w:pPr>
              <w:keepNext/>
              <w:keepLines/>
              <w:tabs>
                <w:tab w:val="left" w:pos="913"/>
                <w:tab w:val="center" w:pos="1113"/>
              </w:tabs>
              <w:spacing w:after="0"/>
              <w:jc w:val="center"/>
              <w:rPr>
                <w:del w:id="1145" w:author="Ericsson LM" w:date="2016-05-16T19:53:00Z"/>
                <w:rFonts w:ascii="Arial" w:hAnsi="Arial"/>
                <w:sz w:val="18"/>
              </w:rPr>
            </w:pPr>
            <w:del w:id="1146" w:author="Ericsson LM" w:date="2016-05-16T19:53:00Z">
              <w:r w:rsidRPr="002341CA" w:rsidDel="008A4823">
                <w:rPr>
                  <w:rFonts w:ascii="Arial" w:hAnsi="Arial"/>
                  <w:sz w:val="18"/>
                </w:rPr>
                <w:delText>CC</w:delText>
              </w:r>
            </w:del>
          </w:p>
        </w:tc>
        <w:tc>
          <w:tcPr>
            <w:tcW w:w="1142" w:type="dxa"/>
            <w:gridSpan w:val="4"/>
            <w:tcBorders>
              <w:top w:val="single" w:sz="4" w:space="0" w:color="auto"/>
              <w:left w:val="single" w:sz="4" w:space="0" w:color="auto"/>
              <w:bottom w:val="single" w:sz="4" w:space="0" w:color="auto"/>
              <w:right w:val="single" w:sz="4" w:space="0" w:color="auto"/>
            </w:tcBorders>
          </w:tcPr>
          <w:p w:rsidR="00964953" w:rsidRPr="002341CA" w:rsidDel="008A4823" w:rsidRDefault="00964953" w:rsidP="00E85080">
            <w:pPr>
              <w:keepNext/>
              <w:keepLines/>
              <w:tabs>
                <w:tab w:val="left" w:pos="913"/>
                <w:tab w:val="center" w:pos="1113"/>
              </w:tabs>
              <w:spacing w:after="0"/>
              <w:jc w:val="center"/>
              <w:rPr>
                <w:del w:id="1147" w:author="Ericsson LM" w:date="2016-05-16T19:53:00Z"/>
                <w:rFonts w:ascii="Arial" w:hAnsi="Arial"/>
                <w:sz w:val="18"/>
              </w:rPr>
            </w:pPr>
            <w:del w:id="1148" w:author="Ericsson LM" w:date="2016-05-16T19:53:00Z">
              <w:r w:rsidRPr="002341CA" w:rsidDel="008A4823">
                <w:rPr>
                  <w:rFonts w:ascii="Arial" w:hAnsi="Arial"/>
                  <w:sz w:val="18"/>
                </w:rPr>
                <w:delText>SPB</w:delText>
              </w:r>
            </w:del>
          </w:p>
        </w:tc>
        <w:tc>
          <w:tcPr>
            <w:tcW w:w="2282" w:type="dxa"/>
            <w:gridSpan w:val="7"/>
            <w:tcBorders>
              <w:top w:val="single" w:sz="6" w:space="0" w:color="auto"/>
              <w:left w:val="single" w:sz="4" w:space="0" w:color="auto"/>
              <w:bottom w:val="single" w:sz="6" w:space="0" w:color="auto"/>
              <w:right w:val="single" w:sz="6" w:space="0" w:color="auto"/>
            </w:tcBorders>
          </w:tcPr>
          <w:p w:rsidR="00964953" w:rsidRPr="002341CA" w:rsidDel="008A4823" w:rsidRDefault="00964953" w:rsidP="00E85080">
            <w:pPr>
              <w:keepNext/>
              <w:keepLines/>
              <w:spacing w:after="0"/>
              <w:jc w:val="center"/>
              <w:rPr>
                <w:del w:id="1149" w:author="Ericsson LM" w:date="2016-05-16T19:53:00Z"/>
                <w:rFonts w:ascii="Arial" w:hAnsi="Arial"/>
                <w:sz w:val="18"/>
              </w:rPr>
            </w:pPr>
            <w:del w:id="1150" w:author="Ericsson LM" w:date="2016-05-16T19:53:00Z">
              <w:r w:rsidRPr="002341CA" w:rsidDel="008A4823">
                <w:rPr>
                  <w:rFonts w:ascii="Arial" w:hAnsi="Arial"/>
                  <w:sz w:val="18"/>
                </w:rPr>
                <w:delText>BSN1</w:delText>
              </w:r>
            </w:del>
          </w:p>
        </w:tc>
        <w:tc>
          <w:tcPr>
            <w:tcW w:w="1134" w:type="dxa"/>
            <w:gridSpan w:val="2"/>
            <w:tcBorders>
              <w:left w:val="single" w:sz="6" w:space="0" w:color="auto"/>
            </w:tcBorders>
          </w:tcPr>
          <w:p w:rsidR="00964953" w:rsidRPr="002341CA" w:rsidDel="008A4823" w:rsidRDefault="00964953" w:rsidP="00E85080">
            <w:pPr>
              <w:keepNext/>
              <w:keepLines/>
              <w:spacing w:after="0"/>
              <w:jc w:val="center"/>
              <w:rPr>
                <w:del w:id="1151" w:author="Ericsson LM" w:date="2016-05-16T19:53:00Z"/>
                <w:rFonts w:ascii="Arial" w:hAnsi="Arial"/>
                <w:sz w:val="18"/>
              </w:rPr>
            </w:pPr>
            <w:del w:id="1152" w:author="Ericsson LM" w:date="2016-05-16T19:53:00Z">
              <w:r w:rsidRPr="002341CA" w:rsidDel="008A4823">
                <w:rPr>
                  <w:rFonts w:ascii="Arial" w:hAnsi="Arial"/>
                  <w:sz w:val="18"/>
                </w:rPr>
                <w:delText>3</w:delText>
              </w:r>
            </w:del>
          </w:p>
        </w:tc>
      </w:tr>
      <w:tr w:rsidR="00964953" w:rsidRPr="002341CA" w:rsidDel="008A4823" w:rsidTr="00E85080">
        <w:trPr>
          <w:gridAfter w:val="1"/>
          <w:wAfter w:w="18" w:type="dxa"/>
          <w:cantSplit/>
          <w:jc w:val="center"/>
          <w:del w:id="1153" w:author="Ericsson LM" w:date="2016-05-16T19:53:00Z"/>
        </w:trPr>
        <w:tc>
          <w:tcPr>
            <w:tcW w:w="582" w:type="dxa"/>
            <w:tcBorders>
              <w:right w:val="single" w:sz="6" w:space="0" w:color="auto"/>
            </w:tcBorders>
          </w:tcPr>
          <w:p w:rsidR="00964953" w:rsidRPr="002341CA" w:rsidDel="008A4823" w:rsidRDefault="00964953" w:rsidP="00E85080">
            <w:pPr>
              <w:keepNext/>
              <w:keepLines/>
              <w:spacing w:after="0"/>
              <w:jc w:val="center"/>
              <w:rPr>
                <w:del w:id="1154" w:author="Ericsson LM" w:date="2016-05-16T19:53:00Z"/>
                <w:rFonts w:ascii="Arial" w:hAnsi="Arial"/>
                <w:sz w:val="18"/>
              </w:rPr>
            </w:pPr>
          </w:p>
        </w:tc>
        <w:tc>
          <w:tcPr>
            <w:tcW w:w="2268" w:type="dxa"/>
            <w:gridSpan w:val="7"/>
            <w:tcBorders>
              <w:bottom w:val="single" w:sz="6" w:space="0" w:color="auto"/>
              <w:right w:val="single" w:sz="6" w:space="0" w:color="auto"/>
            </w:tcBorders>
          </w:tcPr>
          <w:p w:rsidR="00964953" w:rsidRPr="002341CA" w:rsidDel="008A4823" w:rsidRDefault="00964953" w:rsidP="00E85080">
            <w:pPr>
              <w:keepNext/>
              <w:keepLines/>
              <w:spacing w:after="0"/>
              <w:jc w:val="center"/>
              <w:rPr>
                <w:del w:id="1155" w:author="Ericsson LM" w:date="2016-05-16T19:53:00Z"/>
                <w:rFonts w:ascii="Arial" w:hAnsi="Arial"/>
                <w:sz w:val="18"/>
              </w:rPr>
            </w:pPr>
            <w:del w:id="1156" w:author="Ericsson LM" w:date="2016-05-16T19:53:00Z">
              <w:r w:rsidRPr="002341CA" w:rsidDel="008A4823">
                <w:rPr>
                  <w:rFonts w:ascii="Arial" w:hAnsi="Arial"/>
                  <w:sz w:val="18"/>
                </w:rPr>
                <w:delText>Spare</w:delText>
              </w:r>
            </w:del>
          </w:p>
        </w:tc>
        <w:tc>
          <w:tcPr>
            <w:tcW w:w="1715" w:type="dxa"/>
            <w:gridSpan w:val="6"/>
            <w:tcBorders>
              <w:top w:val="single" w:sz="6" w:space="0" w:color="auto"/>
              <w:left w:val="single" w:sz="6" w:space="0" w:color="auto"/>
              <w:bottom w:val="single" w:sz="6" w:space="0" w:color="auto"/>
              <w:right w:val="single" w:sz="6" w:space="0" w:color="auto"/>
            </w:tcBorders>
          </w:tcPr>
          <w:p w:rsidR="00964953" w:rsidRPr="002341CA" w:rsidDel="008A4823" w:rsidRDefault="00964953" w:rsidP="00E85080">
            <w:pPr>
              <w:keepNext/>
              <w:keepLines/>
              <w:spacing w:after="0"/>
              <w:jc w:val="center"/>
              <w:rPr>
                <w:del w:id="1157" w:author="Ericsson LM" w:date="2016-05-16T19:53:00Z"/>
                <w:rFonts w:ascii="Arial" w:hAnsi="Arial"/>
                <w:sz w:val="18"/>
              </w:rPr>
            </w:pPr>
            <w:del w:id="1158" w:author="Ericsson LM" w:date="2016-05-16T19:53:00Z">
              <w:r w:rsidRPr="002341CA" w:rsidDel="008A4823">
                <w:rPr>
                  <w:rFonts w:ascii="Arial" w:hAnsi="Arial"/>
                  <w:sz w:val="18"/>
                </w:rPr>
                <w:delText>CPS</w:delText>
              </w:r>
            </w:del>
          </w:p>
        </w:tc>
        <w:tc>
          <w:tcPr>
            <w:tcW w:w="1134" w:type="dxa"/>
            <w:gridSpan w:val="2"/>
            <w:tcBorders>
              <w:left w:val="single" w:sz="6" w:space="0" w:color="auto"/>
            </w:tcBorders>
          </w:tcPr>
          <w:p w:rsidR="00964953" w:rsidRPr="002341CA" w:rsidDel="008A4823" w:rsidRDefault="00964953" w:rsidP="00E85080">
            <w:pPr>
              <w:keepNext/>
              <w:keepLines/>
              <w:spacing w:after="0"/>
              <w:jc w:val="center"/>
              <w:rPr>
                <w:del w:id="1159" w:author="Ericsson LM" w:date="2016-05-16T19:53:00Z"/>
                <w:rFonts w:ascii="Arial" w:hAnsi="Arial"/>
                <w:sz w:val="18"/>
              </w:rPr>
            </w:pPr>
            <w:del w:id="1160" w:author="Ericsson LM" w:date="2016-05-16T19:53:00Z">
              <w:r w:rsidRPr="002341CA" w:rsidDel="008A4823">
                <w:rPr>
                  <w:rFonts w:ascii="Arial" w:hAnsi="Arial"/>
                  <w:sz w:val="18"/>
                </w:rPr>
                <w:delText>4</w:delText>
              </w:r>
            </w:del>
          </w:p>
        </w:tc>
      </w:tr>
      <w:tr w:rsidR="008A4823" w:rsidRPr="002341CA" w:rsidTr="002341CA">
        <w:trPr>
          <w:cantSplit/>
          <w:jc w:val="center"/>
          <w:ins w:id="1161" w:author="Ericsson LM" w:date="2016-05-16T19:53:00Z"/>
        </w:trPr>
        <w:tc>
          <w:tcPr>
            <w:tcW w:w="4583" w:type="dxa"/>
            <w:gridSpan w:val="15"/>
          </w:tcPr>
          <w:p w:rsidR="008A4823" w:rsidRPr="002341CA" w:rsidRDefault="008A4823" w:rsidP="00E85080">
            <w:pPr>
              <w:keepNext/>
              <w:keepLines/>
              <w:spacing w:after="0"/>
              <w:jc w:val="center"/>
              <w:rPr>
                <w:ins w:id="1162" w:author="Ericsson LM" w:date="2016-05-16T19:53:00Z"/>
                <w:rFonts w:ascii="Arial" w:hAnsi="Arial"/>
                <w:sz w:val="18"/>
              </w:rPr>
            </w:pPr>
            <w:ins w:id="1163" w:author="Ericsson LM" w:date="2016-05-16T19:53:00Z">
              <w:r w:rsidRPr="002341CA">
                <w:rPr>
                  <w:rFonts w:ascii="Arial" w:hAnsi="Arial"/>
                  <w:sz w:val="18"/>
                </w:rPr>
                <w:t>Bit</w:t>
              </w:r>
            </w:ins>
          </w:p>
        </w:tc>
        <w:tc>
          <w:tcPr>
            <w:tcW w:w="1134" w:type="dxa"/>
            <w:gridSpan w:val="2"/>
          </w:tcPr>
          <w:p w:rsidR="008A4823" w:rsidRPr="002341CA" w:rsidRDefault="008A4823" w:rsidP="00E85080">
            <w:pPr>
              <w:keepNext/>
              <w:keepLines/>
              <w:spacing w:after="0"/>
              <w:jc w:val="center"/>
              <w:rPr>
                <w:ins w:id="1164" w:author="Ericsson LM" w:date="2016-05-16T19:53:00Z"/>
                <w:rFonts w:ascii="Arial" w:hAnsi="Arial"/>
                <w:sz w:val="18"/>
              </w:rPr>
            </w:pPr>
          </w:p>
        </w:tc>
      </w:tr>
      <w:tr w:rsidR="008A4823" w:rsidRPr="002341CA" w:rsidTr="002341CA">
        <w:trPr>
          <w:cantSplit/>
          <w:jc w:val="center"/>
          <w:ins w:id="1165" w:author="Ericsson LM" w:date="2016-05-16T19:53:00Z"/>
        </w:trPr>
        <w:tc>
          <w:tcPr>
            <w:tcW w:w="595" w:type="dxa"/>
            <w:gridSpan w:val="2"/>
          </w:tcPr>
          <w:p w:rsidR="008A4823" w:rsidRPr="002341CA" w:rsidRDefault="008A4823" w:rsidP="00E85080">
            <w:pPr>
              <w:keepNext/>
              <w:keepLines/>
              <w:spacing w:after="0"/>
              <w:jc w:val="center"/>
              <w:rPr>
                <w:ins w:id="1166" w:author="Ericsson LM" w:date="2016-05-16T19:53:00Z"/>
                <w:rFonts w:ascii="Arial" w:hAnsi="Arial"/>
                <w:sz w:val="18"/>
              </w:rPr>
            </w:pPr>
            <w:ins w:id="1167" w:author="Ericsson LM" w:date="2016-05-16T19:53:00Z">
              <w:r w:rsidRPr="002341CA">
                <w:rPr>
                  <w:rFonts w:ascii="Arial" w:hAnsi="Arial"/>
                  <w:sz w:val="18"/>
                </w:rPr>
                <w:t>8</w:t>
              </w:r>
            </w:ins>
          </w:p>
        </w:tc>
        <w:tc>
          <w:tcPr>
            <w:tcW w:w="567" w:type="dxa"/>
            <w:gridSpan w:val="3"/>
          </w:tcPr>
          <w:p w:rsidR="008A4823" w:rsidRPr="002341CA" w:rsidRDefault="008A4823" w:rsidP="00E85080">
            <w:pPr>
              <w:keepNext/>
              <w:keepLines/>
              <w:spacing w:after="0"/>
              <w:jc w:val="center"/>
              <w:rPr>
                <w:ins w:id="1168" w:author="Ericsson LM" w:date="2016-05-16T19:53:00Z"/>
                <w:rFonts w:ascii="Arial" w:hAnsi="Arial"/>
                <w:sz w:val="18"/>
              </w:rPr>
            </w:pPr>
            <w:ins w:id="1169" w:author="Ericsson LM" w:date="2016-05-16T19:53:00Z">
              <w:r w:rsidRPr="002341CA">
                <w:rPr>
                  <w:rFonts w:ascii="Arial" w:hAnsi="Arial"/>
                  <w:sz w:val="18"/>
                </w:rPr>
                <w:t>7</w:t>
              </w:r>
            </w:ins>
          </w:p>
        </w:tc>
        <w:tc>
          <w:tcPr>
            <w:tcW w:w="562" w:type="dxa"/>
          </w:tcPr>
          <w:p w:rsidR="008A4823" w:rsidRPr="002341CA" w:rsidRDefault="008A4823" w:rsidP="00E85080">
            <w:pPr>
              <w:keepNext/>
              <w:keepLines/>
              <w:spacing w:after="0"/>
              <w:jc w:val="center"/>
              <w:rPr>
                <w:ins w:id="1170" w:author="Ericsson LM" w:date="2016-05-16T19:53:00Z"/>
                <w:rFonts w:ascii="Arial" w:hAnsi="Arial"/>
                <w:sz w:val="18"/>
              </w:rPr>
            </w:pPr>
            <w:ins w:id="1171" w:author="Ericsson LM" w:date="2016-05-16T19:53:00Z">
              <w:r w:rsidRPr="002341CA">
                <w:rPr>
                  <w:rFonts w:ascii="Arial" w:hAnsi="Arial"/>
                  <w:sz w:val="18"/>
                </w:rPr>
                <w:t>6</w:t>
              </w:r>
            </w:ins>
          </w:p>
        </w:tc>
        <w:tc>
          <w:tcPr>
            <w:tcW w:w="572" w:type="dxa"/>
          </w:tcPr>
          <w:p w:rsidR="008A4823" w:rsidRPr="002341CA" w:rsidRDefault="008A4823" w:rsidP="00E85080">
            <w:pPr>
              <w:keepNext/>
              <w:keepLines/>
              <w:spacing w:after="0"/>
              <w:jc w:val="center"/>
              <w:rPr>
                <w:ins w:id="1172" w:author="Ericsson LM" w:date="2016-05-16T19:53:00Z"/>
                <w:rFonts w:ascii="Arial" w:hAnsi="Arial"/>
                <w:sz w:val="18"/>
              </w:rPr>
            </w:pPr>
            <w:ins w:id="1173" w:author="Ericsson LM" w:date="2016-05-16T19:53:00Z">
              <w:r w:rsidRPr="002341CA">
                <w:rPr>
                  <w:rFonts w:ascii="Arial" w:hAnsi="Arial"/>
                  <w:sz w:val="18"/>
                </w:rPr>
                <w:t>5</w:t>
              </w:r>
            </w:ins>
          </w:p>
        </w:tc>
        <w:tc>
          <w:tcPr>
            <w:tcW w:w="569" w:type="dxa"/>
            <w:gridSpan w:val="2"/>
          </w:tcPr>
          <w:p w:rsidR="008A4823" w:rsidRPr="002341CA" w:rsidRDefault="008A4823" w:rsidP="00E85080">
            <w:pPr>
              <w:keepNext/>
              <w:keepLines/>
              <w:spacing w:after="0"/>
              <w:jc w:val="center"/>
              <w:rPr>
                <w:ins w:id="1174" w:author="Ericsson LM" w:date="2016-05-16T19:53:00Z"/>
                <w:rFonts w:ascii="Arial" w:hAnsi="Arial"/>
                <w:sz w:val="18"/>
              </w:rPr>
            </w:pPr>
            <w:ins w:id="1175" w:author="Ericsson LM" w:date="2016-05-16T19:53:00Z">
              <w:r w:rsidRPr="002341CA">
                <w:rPr>
                  <w:rFonts w:ascii="Arial" w:hAnsi="Arial"/>
                  <w:sz w:val="18"/>
                </w:rPr>
                <w:t>4</w:t>
              </w:r>
            </w:ins>
          </w:p>
        </w:tc>
        <w:tc>
          <w:tcPr>
            <w:tcW w:w="578" w:type="dxa"/>
            <w:gridSpan w:val="2"/>
          </w:tcPr>
          <w:p w:rsidR="008A4823" w:rsidRPr="002341CA" w:rsidRDefault="008A4823" w:rsidP="00E85080">
            <w:pPr>
              <w:keepNext/>
              <w:keepLines/>
              <w:spacing w:after="0"/>
              <w:jc w:val="center"/>
              <w:rPr>
                <w:ins w:id="1176" w:author="Ericsson LM" w:date="2016-05-16T19:53:00Z"/>
                <w:rFonts w:ascii="Arial" w:hAnsi="Arial"/>
                <w:sz w:val="18"/>
              </w:rPr>
            </w:pPr>
            <w:ins w:id="1177" w:author="Ericsson LM" w:date="2016-05-16T19:53:00Z">
              <w:r w:rsidRPr="002341CA">
                <w:rPr>
                  <w:rFonts w:ascii="Arial" w:hAnsi="Arial"/>
                  <w:sz w:val="18"/>
                </w:rPr>
                <w:t>3</w:t>
              </w:r>
            </w:ins>
          </w:p>
        </w:tc>
        <w:tc>
          <w:tcPr>
            <w:tcW w:w="554" w:type="dxa"/>
            <w:gridSpan w:val="2"/>
          </w:tcPr>
          <w:p w:rsidR="008A4823" w:rsidRPr="002341CA" w:rsidRDefault="008A4823" w:rsidP="00E85080">
            <w:pPr>
              <w:keepNext/>
              <w:keepLines/>
              <w:spacing w:after="0"/>
              <w:jc w:val="center"/>
              <w:rPr>
                <w:ins w:id="1178" w:author="Ericsson LM" w:date="2016-05-16T19:53:00Z"/>
                <w:rFonts w:ascii="Arial" w:hAnsi="Arial"/>
                <w:sz w:val="18"/>
              </w:rPr>
            </w:pPr>
            <w:ins w:id="1179" w:author="Ericsson LM" w:date="2016-05-16T19:53:00Z">
              <w:r w:rsidRPr="002341CA">
                <w:rPr>
                  <w:rFonts w:ascii="Arial" w:hAnsi="Arial"/>
                  <w:sz w:val="18"/>
                </w:rPr>
                <w:t>2</w:t>
              </w:r>
            </w:ins>
          </w:p>
        </w:tc>
        <w:tc>
          <w:tcPr>
            <w:tcW w:w="586" w:type="dxa"/>
            <w:gridSpan w:val="2"/>
          </w:tcPr>
          <w:p w:rsidR="008A4823" w:rsidRPr="002341CA" w:rsidRDefault="008A4823" w:rsidP="00E85080">
            <w:pPr>
              <w:keepNext/>
              <w:keepLines/>
              <w:spacing w:after="0"/>
              <w:jc w:val="center"/>
              <w:rPr>
                <w:ins w:id="1180" w:author="Ericsson LM" w:date="2016-05-16T19:53:00Z"/>
                <w:rFonts w:ascii="Arial" w:hAnsi="Arial"/>
                <w:sz w:val="18"/>
              </w:rPr>
            </w:pPr>
            <w:ins w:id="1181" w:author="Ericsson LM" w:date="2016-05-16T19:53:00Z">
              <w:r w:rsidRPr="002341CA">
                <w:rPr>
                  <w:rFonts w:ascii="Arial" w:hAnsi="Arial"/>
                  <w:sz w:val="18"/>
                </w:rPr>
                <w:t>1</w:t>
              </w:r>
            </w:ins>
          </w:p>
        </w:tc>
        <w:tc>
          <w:tcPr>
            <w:tcW w:w="1134" w:type="dxa"/>
            <w:gridSpan w:val="2"/>
          </w:tcPr>
          <w:p w:rsidR="008A4823" w:rsidRPr="002341CA" w:rsidRDefault="008A4823" w:rsidP="00E85080">
            <w:pPr>
              <w:keepNext/>
              <w:keepLines/>
              <w:spacing w:after="0"/>
              <w:jc w:val="center"/>
              <w:rPr>
                <w:ins w:id="1182" w:author="Ericsson LM" w:date="2016-05-16T19:53:00Z"/>
                <w:rFonts w:ascii="Arial" w:hAnsi="Arial"/>
                <w:sz w:val="18"/>
              </w:rPr>
            </w:pPr>
            <w:ins w:id="1183" w:author="Ericsson LM" w:date="2016-05-16T19:53:00Z">
              <w:r w:rsidRPr="002341CA">
                <w:rPr>
                  <w:rFonts w:ascii="Arial" w:hAnsi="Arial"/>
                  <w:sz w:val="18"/>
                </w:rPr>
                <w:t>Octet</w:t>
              </w:r>
            </w:ins>
          </w:p>
        </w:tc>
      </w:tr>
      <w:tr w:rsidR="008A4823" w:rsidRPr="002341CA" w:rsidTr="002341CA">
        <w:trPr>
          <w:cantSplit/>
          <w:jc w:val="center"/>
          <w:ins w:id="1184" w:author="Ericsson LM" w:date="2016-05-16T19:53:00Z"/>
        </w:trPr>
        <w:tc>
          <w:tcPr>
            <w:tcW w:w="586" w:type="dxa"/>
            <w:tcBorders>
              <w:top w:val="single" w:sz="6" w:space="0" w:color="auto"/>
              <w:left w:val="single" w:sz="6" w:space="0" w:color="auto"/>
              <w:bottom w:val="single" w:sz="6" w:space="0" w:color="auto"/>
              <w:right w:val="single" w:sz="6" w:space="0" w:color="auto"/>
            </w:tcBorders>
          </w:tcPr>
          <w:p w:rsidR="008A4823" w:rsidRPr="002341CA" w:rsidRDefault="008A4823" w:rsidP="00E85080">
            <w:pPr>
              <w:keepNext/>
              <w:keepLines/>
              <w:spacing w:after="0"/>
              <w:jc w:val="center"/>
              <w:rPr>
                <w:ins w:id="1185" w:author="Ericsson LM" w:date="2016-05-16T19:53:00Z"/>
                <w:rFonts w:ascii="Arial" w:hAnsi="Arial"/>
                <w:sz w:val="18"/>
              </w:rPr>
            </w:pPr>
            <w:ins w:id="1186" w:author="Ericsson LM" w:date="2016-05-16T19:53:00Z">
              <w:r w:rsidRPr="002341CA">
                <w:rPr>
                  <w:rFonts w:ascii="Arial" w:hAnsi="Arial"/>
                  <w:sz w:val="18"/>
                </w:rPr>
                <w:t>TFI</w:t>
              </w:r>
            </w:ins>
          </w:p>
        </w:tc>
        <w:tc>
          <w:tcPr>
            <w:tcW w:w="568" w:type="dxa"/>
            <w:gridSpan w:val="3"/>
            <w:tcBorders>
              <w:top w:val="single" w:sz="6" w:space="0" w:color="auto"/>
              <w:left w:val="single" w:sz="6" w:space="0" w:color="auto"/>
              <w:bottom w:val="single" w:sz="6" w:space="0" w:color="auto"/>
              <w:right w:val="single" w:sz="6" w:space="0" w:color="auto"/>
            </w:tcBorders>
          </w:tcPr>
          <w:p w:rsidR="008A4823" w:rsidRPr="002341CA" w:rsidRDefault="008A4823" w:rsidP="00E85080">
            <w:pPr>
              <w:keepNext/>
              <w:keepLines/>
              <w:spacing w:after="0"/>
              <w:jc w:val="center"/>
              <w:rPr>
                <w:ins w:id="1187" w:author="Ericsson LM" w:date="2016-05-16T19:53:00Z"/>
                <w:rFonts w:ascii="Arial" w:hAnsi="Arial"/>
                <w:sz w:val="18"/>
              </w:rPr>
            </w:pPr>
            <w:ins w:id="1188" w:author="Ericsson LM" w:date="2016-05-16T19:53:00Z">
              <w:r w:rsidRPr="002341CA">
                <w:rPr>
                  <w:rFonts w:ascii="Arial" w:hAnsi="Arial"/>
                  <w:sz w:val="18"/>
                </w:rPr>
                <w:t>Spare</w:t>
              </w:r>
            </w:ins>
          </w:p>
        </w:tc>
        <w:tc>
          <w:tcPr>
            <w:tcW w:w="570" w:type="dxa"/>
            <w:gridSpan w:val="2"/>
            <w:tcBorders>
              <w:top w:val="single" w:sz="6" w:space="0" w:color="auto"/>
              <w:left w:val="single" w:sz="6" w:space="0" w:color="auto"/>
              <w:bottom w:val="single" w:sz="6" w:space="0" w:color="auto"/>
              <w:right w:val="single" w:sz="6" w:space="0" w:color="auto"/>
            </w:tcBorders>
          </w:tcPr>
          <w:p w:rsidR="008A4823" w:rsidRPr="002341CA" w:rsidRDefault="008A4823" w:rsidP="00E85080">
            <w:pPr>
              <w:keepNext/>
              <w:keepLines/>
              <w:spacing w:after="0"/>
              <w:jc w:val="center"/>
              <w:rPr>
                <w:ins w:id="1189" w:author="Ericsson LM" w:date="2016-05-16T19:53:00Z"/>
                <w:rFonts w:ascii="Arial" w:hAnsi="Arial"/>
                <w:sz w:val="18"/>
              </w:rPr>
            </w:pPr>
            <w:ins w:id="1190" w:author="Ericsson LM" w:date="2016-05-16T19:53:00Z">
              <w:r w:rsidRPr="002341CA">
                <w:rPr>
                  <w:rFonts w:ascii="Arial" w:hAnsi="Arial"/>
                  <w:sz w:val="18"/>
                </w:rPr>
                <w:t>RRBP</w:t>
              </w:r>
            </w:ins>
          </w:p>
        </w:tc>
        <w:tc>
          <w:tcPr>
            <w:tcW w:w="1141" w:type="dxa"/>
            <w:gridSpan w:val="3"/>
            <w:tcBorders>
              <w:top w:val="single" w:sz="6" w:space="0" w:color="auto"/>
              <w:left w:val="single" w:sz="6" w:space="0" w:color="auto"/>
              <w:bottom w:val="single" w:sz="6" w:space="0" w:color="auto"/>
            </w:tcBorders>
          </w:tcPr>
          <w:p w:rsidR="008A4823" w:rsidRPr="002341CA" w:rsidRDefault="008A4823" w:rsidP="00E85080">
            <w:pPr>
              <w:keepNext/>
              <w:keepLines/>
              <w:spacing w:after="0"/>
              <w:jc w:val="center"/>
              <w:rPr>
                <w:ins w:id="1191" w:author="Ericsson LM" w:date="2016-05-16T19:53:00Z"/>
                <w:rFonts w:ascii="Arial" w:hAnsi="Arial"/>
                <w:sz w:val="18"/>
              </w:rPr>
            </w:pPr>
            <w:ins w:id="1192" w:author="Ericsson LM" w:date="2016-05-16T19:53:00Z">
              <w:r w:rsidRPr="002341CA">
                <w:rPr>
                  <w:rFonts w:ascii="Arial" w:hAnsi="Arial"/>
                  <w:sz w:val="18"/>
                </w:rPr>
                <w:t>ECS/P</w:t>
              </w:r>
            </w:ins>
          </w:p>
        </w:tc>
        <w:tc>
          <w:tcPr>
            <w:tcW w:w="1718" w:type="dxa"/>
            <w:gridSpan w:val="6"/>
            <w:tcBorders>
              <w:top w:val="single" w:sz="6" w:space="0" w:color="auto"/>
              <w:left w:val="single" w:sz="6" w:space="0" w:color="auto"/>
              <w:right w:val="single" w:sz="6" w:space="0" w:color="auto"/>
            </w:tcBorders>
          </w:tcPr>
          <w:p w:rsidR="008A4823" w:rsidRPr="002341CA" w:rsidRDefault="008A4823" w:rsidP="00E85080">
            <w:pPr>
              <w:keepNext/>
              <w:keepLines/>
              <w:spacing w:after="0"/>
              <w:jc w:val="center"/>
              <w:rPr>
                <w:ins w:id="1193" w:author="Ericsson LM" w:date="2016-05-16T19:53:00Z"/>
                <w:rFonts w:ascii="Arial" w:hAnsi="Arial"/>
                <w:sz w:val="18"/>
              </w:rPr>
            </w:pPr>
            <w:ins w:id="1194" w:author="Ericsson LM" w:date="2016-05-16T19:53:00Z">
              <w:r w:rsidRPr="002341CA">
                <w:rPr>
                  <w:rFonts w:ascii="Arial" w:hAnsi="Arial"/>
                  <w:sz w:val="18"/>
                </w:rPr>
                <w:t>USF</w:t>
              </w:r>
            </w:ins>
          </w:p>
        </w:tc>
        <w:tc>
          <w:tcPr>
            <w:tcW w:w="1134" w:type="dxa"/>
            <w:gridSpan w:val="2"/>
            <w:tcBorders>
              <w:left w:val="single" w:sz="6" w:space="0" w:color="auto"/>
            </w:tcBorders>
          </w:tcPr>
          <w:p w:rsidR="008A4823" w:rsidRPr="002341CA" w:rsidRDefault="008A4823" w:rsidP="00E85080">
            <w:pPr>
              <w:keepNext/>
              <w:keepLines/>
              <w:spacing w:after="0"/>
              <w:jc w:val="center"/>
              <w:rPr>
                <w:ins w:id="1195" w:author="Ericsson LM" w:date="2016-05-16T19:53:00Z"/>
                <w:rFonts w:ascii="Arial" w:hAnsi="Arial"/>
                <w:sz w:val="18"/>
              </w:rPr>
            </w:pPr>
            <w:ins w:id="1196" w:author="Ericsson LM" w:date="2016-05-16T19:53:00Z">
              <w:r w:rsidRPr="002341CA">
                <w:rPr>
                  <w:rFonts w:ascii="Arial" w:hAnsi="Arial"/>
                  <w:sz w:val="18"/>
                </w:rPr>
                <w:t>1</w:t>
              </w:r>
            </w:ins>
          </w:p>
        </w:tc>
      </w:tr>
      <w:tr w:rsidR="008A4823" w:rsidRPr="002341CA" w:rsidTr="002341CA">
        <w:trPr>
          <w:cantSplit/>
          <w:jc w:val="center"/>
          <w:ins w:id="1197" w:author="Ericsson LM" w:date="2016-05-16T19:53:00Z"/>
        </w:trPr>
        <w:tc>
          <w:tcPr>
            <w:tcW w:w="1154" w:type="dxa"/>
            <w:gridSpan w:val="4"/>
            <w:tcBorders>
              <w:left w:val="single" w:sz="6" w:space="0" w:color="auto"/>
              <w:bottom w:val="single" w:sz="4" w:space="0" w:color="auto"/>
              <w:right w:val="single" w:sz="6" w:space="0" w:color="auto"/>
            </w:tcBorders>
          </w:tcPr>
          <w:p w:rsidR="008A4823" w:rsidRPr="002341CA" w:rsidRDefault="008A4823" w:rsidP="00E85080">
            <w:pPr>
              <w:keepNext/>
              <w:keepLines/>
              <w:spacing w:after="0"/>
              <w:jc w:val="center"/>
              <w:rPr>
                <w:ins w:id="1198" w:author="Ericsson LM" w:date="2016-05-16T19:53:00Z"/>
                <w:rFonts w:ascii="Arial" w:hAnsi="Arial"/>
                <w:sz w:val="18"/>
              </w:rPr>
            </w:pPr>
            <w:ins w:id="1199" w:author="Ericsson LM" w:date="2016-05-16T19:53:00Z">
              <w:r w:rsidRPr="002341CA">
                <w:rPr>
                  <w:rFonts w:ascii="Arial" w:hAnsi="Arial"/>
                  <w:sz w:val="18"/>
                </w:rPr>
                <w:t>BSN1</w:t>
              </w:r>
            </w:ins>
          </w:p>
        </w:tc>
        <w:tc>
          <w:tcPr>
            <w:tcW w:w="1142" w:type="dxa"/>
            <w:gridSpan w:val="3"/>
            <w:tcBorders>
              <w:left w:val="single" w:sz="6" w:space="0" w:color="auto"/>
              <w:right w:val="single" w:sz="6" w:space="0" w:color="auto"/>
            </w:tcBorders>
          </w:tcPr>
          <w:p w:rsidR="008A4823" w:rsidRPr="002341CA" w:rsidRDefault="008A4823" w:rsidP="00E85080">
            <w:pPr>
              <w:keepNext/>
              <w:keepLines/>
              <w:spacing w:after="0"/>
              <w:jc w:val="center"/>
              <w:rPr>
                <w:ins w:id="1200" w:author="Ericsson LM" w:date="2016-05-16T19:53:00Z"/>
                <w:rFonts w:ascii="Arial" w:hAnsi="Arial"/>
                <w:sz w:val="18"/>
              </w:rPr>
            </w:pPr>
            <w:ins w:id="1201" w:author="Ericsson LM" w:date="2016-05-16T19:53:00Z">
              <w:r w:rsidRPr="002341CA">
                <w:rPr>
                  <w:rFonts w:ascii="Arial" w:hAnsi="Arial"/>
                  <w:sz w:val="18"/>
                </w:rPr>
                <w:t>PR</w:t>
              </w:r>
            </w:ins>
          </w:p>
        </w:tc>
        <w:tc>
          <w:tcPr>
            <w:tcW w:w="2287" w:type="dxa"/>
            <w:gridSpan w:val="8"/>
            <w:tcBorders>
              <w:top w:val="single" w:sz="4" w:space="0" w:color="auto"/>
              <w:left w:val="single" w:sz="6" w:space="0" w:color="auto"/>
              <w:bottom w:val="single" w:sz="6" w:space="0" w:color="auto"/>
              <w:right w:val="single" w:sz="6" w:space="0" w:color="auto"/>
            </w:tcBorders>
          </w:tcPr>
          <w:p w:rsidR="008A4823" w:rsidRPr="002341CA" w:rsidRDefault="008A4823" w:rsidP="00E85080">
            <w:pPr>
              <w:keepNext/>
              <w:keepLines/>
              <w:spacing w:after="0"/>
              <w:jc w:val="center"/>
              <w:rPr>
                <w:ins w:id="1202" w:author="Ericsson LM" w:date="2016-05-16T19:53:00Z"/>
                <w:rFonts w:ascii="Arial" w:hAnsi="Arial"/>
                <w:sz w:val="18"/>
              </w:rPr>
            </w:pPr>
            <w:ins w:id="1203" w:author="Ericsson LM" w:date="2016-05-16T19:53:00Z">
              <w:r w:rsidRPr="002341CA">
                <w:rPr>
                  <w:rFonts w:ascii="Arial" w:hAnsi="Arial"/>
                  <w:sz w:val="18"/>
                </w:rPr>
                <w:t>TFI</w:t>
              </w:r>
            </w:ins>
          </w:p>
        </w:tc>
        <w:tc>
          <w:tcPr>
            <w:tcW w:w="1134" w:type="dxa"/>
            <w:gridSpan w:val="2"/>
            <w:tcBorders>
              <w:left w:val="single" w:sz="6" w:space="0" w:color="auto"/>
            </w:tcBorders>
          </w:tcPr>
          <w:p w:rsidR="008A4823" w:rsidRPr="002341CA" w:rsidRDefault="008A4823" w:rsidP="00E85080">
            <w:pPr>
              <w:keepNext/>
              <w:keepLines/>
              <w:spacing w:after="0"/>
              <w:jc w:val="center"/>
              <w:rPr>
                <w:ins w:id="1204" w:author="Ericsson LM" w:date="2016-05-16T19:53:00Z"/>
                <w:rFonts w:ascii="Arial" w:hAnsi="Arial"/>
                <w:sz w:val="18"/>
              </w:rPr>
            </w:pPr>
            <w:ins w:id="1205" w:author="Ericsson LM" w:date="2016-05-16T19:53:00Z">
              <w:r w:rsidRPr="002341CA">
                <w:rPr>
                  <w:rFonts w:ascii="Arial" w:hAnsi="Arial"/>
                  <w:sz w:val="18"/>
                </w:rPr>
                <w:t>2</w:t>
              </w:r>
            </w:ins>
          </w:p>
        </w:tc>
      </w:tr>
      <w:tr w:rsidR="008A4823" w:rsidRPr="002341CA" w:rsidTr="002341CA">
        <w:trPr>
          <w:cantSplit/>
          <w:jc w:val="center"/>
          <w:ins w:id="1206" w:author="Ericsson LM" w:date="2016-05-16T19:53:00Z"/>
        </w:trPr>
        <w:tc>
          <w:tcPr>
            <w:tcW w:w="586" w:type="dxa"/>
            <w:tcBorders>
              <w:top w:val="single" w:sz="4" w:space="0" w:color="auto"/>
              <w:left w:val="single" w:sz="4" w:space="0" w:color="auto"/>
              <w:bottom w:val="single" w:sz="4" w:space="0" w:color="auto"/>
              <w:right w:val="single" w:sz="6" w:space="0" w:color="auto"/>
            </w:tcBorders>
          </w:tcPr>
          <w:p w:rsidR="008A4823" w:rsidRPr="002341CA" w:rsidRDefault="008A4823" w:rsidP="00E85080">
            <w:pPr>
              <w:keepNext/>
              <w:keepLines/>
              <w:tabs>
                <w:tab w:val="left" w:pos="913"/>
                <w:tab w:val="center" w:pos="1113"/>
              </w:tabs>
              <w:spacing w:after="0"/>
              <w:rPr>
                <w:ins w:id="1207" w:author="Ericsson LM" w:date="2016-05-16T19:53:00Z"/>
                <w:rFonts w:ascii="Arial" w:hAnsi="Arial"/>
                <w:sz w:val="18"/>
              </w:rPr>
            </w:pPr>
            <w:ins w:id="1208" w:author="Ericsson LM" w:date="2016-05-16T19:53:00Z">
              <w:r w:rsidRPr="002341CA">
                <w:rPr>
                  <w:rFonts w:ascii="Arial" w:hAnsi="Arial"/>
                  <w:sz w:val="18"/>
                </w:rPr>
                <w:t>Spare</w:t>
              </w:r>
            </w:ins>
          </w:p>
        </w:tc>
        <w:tc>
          <w:tcPr>
            <w:tcW w:w="1138" w:type="dxa"/>
            <w:gridSpan w:val="5"/>
            <w:tcBorders>
              <w:top w:val="single" w:sz="4" w:space="0" w:color="auto"/>
              <w:left w:val="single" w:sz="4" w:space="0" w:color="auto"/>
              <w:bottom w:val="single" w:sz="4" w:space="0" w:color="auto"/>
              <w:right w:val="single" w:sz="6" w:space="0" w:color="auto"/>
            </w:tcBorders>
          </w:tcPr>
          <w:p w:rsidR="008A4823" w:rsidRPr="002341CA" w:rsidRDefault="008A4823" w:rsidP="00E85080">
            <w:pPr>
              <w:keepNext/>
              <w:keepLines/>
              <w:tabs>
                <w:tab w:val="left" w:pos="913"/>
                <w:tab w:val="center" w:pos="1113"/>
              </w:tabs>
              <w:spacing w:after="0"/>
              <w:jc w:val="center"/>
              <w:rPr>
                <w:ins w:id="1209" w:author="Ericsson LM" w:date="2016-05-16T19:53:00Z"/>
                <w:rFonts w:ascii="Arial" w:hAnsi="Arial"/>
                <w:sz w:val="18"/>
              </w:rPr>
            </w:pPr>
            <w:ins w:id="1210" w:author="Ericsson LM" w:date="2016-05-16T19:53:00Z">
              <w:r w:rsidRPr="002341CA">
                <w:rPr>
                  <w:rFonts w:ascii="Arial" w:hAnsi="Arial"/>
                  <w:sz w:val="18"/>
                </w:rPr>
                <w:t>CC</w:t>
              </w:r>
            </w:ins>
          </w:p>
        </w:tc>
        <w:tc>
          <w:tcPr>
            <w:tcW w:w="1141" w:type="dxa"/>
            <w:gridSpan w:val="3"/>
            <w:tcBorders>
              <w:top w:val="single" w:sz="4" w:space="0" w:color="auto"/>
              <w:left w:val="single" w:sz="4" w:space="0" w:color="auto"/>
              <w:bottom w:val="single" w:sz="4" w:space="0" w:color="auto"/>
              <w:right w:val="single" w:sz="6" w:space="0" w:color="auto"/>
            </w:tcBorders>
          </w:tcPr>
          <w:p w:rsidR="008A4823" w:rsidRPr="002341CA" w:rsidRDefault="008A4823" w:rsidP="00E85080">
            <w:pPr>
              <w:keepNext/>
              <w:keepLines/>
              <w:tabs>
                <w:tab w:val="left" w:pos="913"/>
                <w:tab w:val="center" w:pos="1113"/>
              </w:tabs>
              <w:spacing w:after="0"/>
              <w:jc w:val="center"/>
              <w:rPr>
                <w:ins w:id="1211" w:author="Ericsson LM" w:date="2016-05-16T19:53:00Z"/>
                <w:rFonts w:ascii="Arial" w:hAnsi="Arial"/>
                <w:sz w:val="18"/>
              </w:rPr>
            </w:pPr>
            <w:ins w:id="1212" w:author="Ericsson LM" w:date="2016-05-16T19:53:00Z">
              <w:r w:rsidRPr="002341CA">
                <w:rPr>
                  <w:rFonts w:ascii="Arial" w:hAnsi="Arial"/>
                  <w:sz w:val="18"/>
                </w:rPr>
                <w:t>SPB</w:t>
              </w:r>
            </w:ins>
          </w:p>
        </w:tc>
        <w:tc>
          <w:tcPr>
            <w:tcW w:w="1718" w:type="dxa"/>
            <w:gridSpan w:val="6"/>
            <w:tcBorders>
              <w:top w:val="single" w:sz="4" w:space="0" w:color="auto"/>
              <w:left w:val="single" w:sz="4" w:space="0" w:color="auto"/>
              <w:bottom w:val="single" w:sz="4" w:space="0" w:color="auto"/>
              <w:right w:val="single" w:sz="6" w:space="0" w:color="auto"/>
            </w:tcBorders>
          </w:tcPr>
          <w:p w:rsidR="008A4823" w:rsidRPr="002341CA" w:rsidRDefault="008A4823" w:rsidP="00E85080">
            <w:pPr>
              <w:keepNext/>
              <w:keepLines/>
              <w:spacing w:after="0"/>
              <w:jc w:val="center"/>
              <w:rPr>
                <w:ins w:id="1213" w:author="Ericsson LM" w:date="2016-05-16T19:53:00Z"/>
                <w:rFonts w:ascii="Arial" w:hAnsi="Arial"/>
                <w:sz w:val="18"/>
              </w:rPr>
            </w:pPr>
            <w:ins w:id="1214" w:author="Ericsson LM" w:date="2016-05-16T19:53:00Z">
              <w:r w:rsidRPr="002341CA">
                <w:rPr>
                  <w:rFonts w:ascii="Arial" w:hAnsi="Arial"/>
                  <w:sz w:val="18"/>
                </w:rPr>
                <w:t>BSN1</w:t>
              </w:r>
            </w:ins>
          </w:p>
        </w:tc>
        <w:tc>
          <w:tcPr>
            <w:tcW w:w="1134" w:type="dxa"/>
            <w:gridSpan w:val="2"/>
            <w:tcBorders>
              <w:left w:val="single" w:sz="6" w:space="0" w:color="auto"/>
            </w:tcBorders>
          </w:tcPr>
          <w:p w:rsidR="008A4823" w:rsidRPr="002341CA" w:rsidRDefault="008A4823" w:rsidP="00E85080">
            <w:pPr>
              <w:keepNext/>
              <w:keepLines/>
              <w:spacing w:after="0"/>
              <w:jc w:val="center"/>
              <w:rPr>
                <w:ins w:id="1215" w:author="Ericsson LM" w:date="2016-05-16T19:53:00Z"/>
                <w:rFonts w:ascii="Arial" w:hAnsi="Arial"/>
                <w:sz w:val="18"/>
              </w:rPr>
            </w:pPr>
            <w:ins w:id="1216" w:author="Ericsson LM" w:date="2016-05-16T19:53:00Z">
              <w:r w:rsidRPr="002341CA">
                <w:rPr>
                  <w:rFonts w:ascii="Arial" w:hAnsi="Arial"/>
                  <w:sz w:val="18"/>
                </w:rPr>
                <w:t>3</w:t>
              </w:r>
            </w:ins>
          </w:p>
        </w:tc>
      </w:tr>
      <w:tr w:rsidR="008A4823" w:rsidRPr="002341CA" w:rsidTr="002341CA">
        <w:trPr>
          <w:cantSplit/>
          <w:jc w:val="center"/>
          <w:ins w:id="1217" w:author="Ericsson LM" w:date="2016-05-16T19:53:00Z"/>
        </w:trPr>
        <w:tc>
          <w:tcPr>
            <w:tcW w:w="586" w:type="dxa"/>
            <w:tcBorders>
              <w:right w:val="single" w:sz="6" w:space="0" w:color="auto"/>
            </w:tcBorders>
          </w:tcPr>
          <w:p w:rsidR="008A4823" w:rsidRPr="002341CA" w:rsidRDefault="008A4823" w:rsidP="00E85080">
            <w:pPr>
              <w:keepNext/>
              <w:keepLines/>
              <w:spacing w:after="0"/>
              <w:jc w:val="center"/>
              <w:rPr>
                <w:ins w:id="1218" w:author="Ericsson LM" w:date="2016-05-16T19:53:00Z"/>
                <w:rFonts w:ascii="Arial" w:hAnsi="Arial"/>
                <w:sz w:val="18"/>
              </w:rPr>
            </w:pPr>
          </w:p>
        </w:tc>
        <w:tc>
          <w:tcPr>
            <w:tcW w:w="1138" w:type="dxa"/>
            <w:gridSpan w:val="5"/>
            <w:tcBorders>
              <w:bottom w:val="single" w:sz="6" w:space="0" w:color="auto"/>
              <w:right w:val="single" w:sz="6" w:space="0" w:color="auto"/>
            </w:tcBorders>
          </w:tcPr>
          <w:p w:rsidR="008A4823" w:rsidRPr="002341CA" w:rsidRDefault="008A4823" w:rsidP="00E85080">
            <w:pPr>
              <w:keepNext/>
              <w:keepLines/>
              <w:spacing w:after="0"/>
              <w:jc w:val="center"/>
              <w:rPr>
                <w:ins w:id="1219" w:author="Ericsson LM" w:date="2016-05-16T19:53:00Z"/>
                <w:rFonts w:ascii="Arial" w:hAnsi="Arial"/>
                <w:sz w:val="18"/>
              </w:rPr>
            </w:pPr>
            <w:ins w:id="1220" w:author="Ericsson LM" w:date="2016-05-16T19:53:00Z">
              <w:r w:rsidRPr="002341CA">
                <w:rPr>
                  <w:rFonts w:ascii="Arial" w:hAnsi="Arial"/>
                  <w:sz w:val="18"/>
                </w:rPr>
                <w:t>Spare</w:t>
              </w:r>
            </w:ins>
          </w:p>
        </w:tc>
        <w:tc>
          <w:tcPr>
            <w:tcW w:w="1141" w:type="dxa"/>
            <w:gridSpan w:val="3"/>
            <w:tcBorders>
              <w:bottom w:val="single" w:sz="6" w:space="0" w:color="auto"/>
              <w:right w:val="single" w:sz="6" w:space="0" w:color="auto"/>
            </w:tcBorders>
          </w:tcPr>
          <w:p w:rsidR="008A4823" w:rsidRPr="002341CA" w:rsidRDefault="008A4823" w:rsidP="00E85080">
            <w:pPr>
              <w:keepNext/>
              <w:keepLines/>
              <w:spacing w:after="0"/>
              <w:jc w:val="center"/>
              <w:rPr>
                <w:ins w:id="1221" w:author="Ericsson LM" w:date="2016-05-16T19:53:00Z"/>
                <w:rFonts w:ascii="Arial" w:hAnsi="Arial"/>
                <w:sz w:val="18"/>
              </w:rPr>
            </w:pPr>
            <w:ins w:id="1222" w:author="Ericsson LM" w:date="2016-05-16T19:53:00Z">
              <w:r w:rsidRPr="002341CA">
                <w:rPr>
                  <w:rFonts w:ascii="Arial" w:hAnsi="Arial"/>
                  <w:sz w:val="18"/>
                </w:rPr>
                <w:t>RRBP</w:t>
              </w:r>
            </w:ins>
          </w:p>
        </w:tc>
        <w:tc>
          <w:tcPr>
            <w:tcW w:w="1718" w:type="dxa"/>
            <w:gridSpan w:val="6"/>
            <w:tcBorders>
              <w:bottom w:val="single" w:sz="6" w:space="0" w:color="auto"/>
              <w:right w:val="single" w:sz="6" w:space="0" w:color="auto"/>
            </w:tcBorders>
          </w:tcPr>
          <w:p w:rsidR="008A4823" w:rsidRPr="002341CA" w:rsidRDefault="008A4823" w:rsidP="00E85080">
            <w:pPr>
              <w:keepNext/>
              <w:keepLines/>
              <w:spacing w:after="0"/>
              <w:jc w:val="center"/>
              <w:rPr>
                <w:ins w:id="1223" w:author="Ericsson LM" w:date="2016-05-16T19:53:00Z"/>
                <w:rFonts w:ascii="Arial" w:hAnsi="Arial"/>
                <w:sz w:val="18"/>
              </w:rPr>
            </w:pPr>
            <w:ins w:id="1224" w:author="Ericsson LM" w:date="2016-05-16T19:53:00Z">
              <w:r w:rsidRPr="002341CA">
                <w:rPr>
                  <w:rFonts w:ascii="Arial" w:hAnsi="Arial"/>
                  <w:sz w:val="18"/>
                </w:rPr>
                <w:t>CPS</w:t>
              </w:r>
            </w:ins>
          </w:p>
        </w:tc>
        <w:tc>
          <w:tcPr>
            <w:tcW w:w="1134" w:type="dxa"/>
            <w:gridSpan w:val="2"/>
            <w:tcBorders>
              <w:left w:val="single" w:sz="6" w:space="0" w:color="auto"/>
            </w:tcBorders>
          </w:tcPr>
          <w:p w:rsidR="008A4823" w:rsidRPr="002341CA" w:rsidRDefault="008A4823" w:rsidP="00E85080">
            <w:pPr>
              <w:keepNext/>
              <w:keepLines/>
              <w:spacing w:after="0"/>
              <w:jc w:val="center"/>
              <w:rPr>
                <w:ins w:id="1225" w:author="Ericsson LM" w:date="2016-05-16T19:53:00Z"/>
                <w:rFonts w:ascii="Arial" w:hAnsi="Arial"/>
                <w:sz w:val="18"/>
              </w:rPr>
            </w:pPr>
            <w:ins w:id="1226" w:author="Ericsson LM" w:date="2016-05-16T19:53:00Z">
              <w:r w:rsidRPr="002341CA">
                <w:rPr>
                  <w:rFonts w:ascii="Arial" w:hAnsi="Arial"/>
                  <w:sz w:val="18"/>
                </w:rPr>
                <w:t>4</w:t>
              </w:r>
            </w:ins>
          </w:p>
        </w:tc>
      </w:tr>
    </w:tbl>
    <w:p w:rsidR="008A4823" w:rsidRPr="002341CA" w:rsidRDefault="008A4823" w:rsidP="00964953">
      <w:pPr>
        <w:pStyle w:val="TAN"/>
      </w:pPr>
    </w:p>
    <w:p w:rsidR="00964953" w:rsidRPr="002341CA" w:rsidRDefault="00964953" w:rsidP="00964953">
      <w:pPr>
        <w:pStyle w:val="TF"/>
      </w:pPr>
      <w:r w:rsidRPr="002341CA">
        <w:t xml:space="preserve">Figure 10.3a.3.3.6: </w:t>
      </w:r>
      <w:del w:id="1227" w:author="Ericsson LM" w:date="2016-05-16T19:54:00Z">
        <w:r w:rsidRPr="002341CA" w:rsidDel="008A4823">
          <w:delText>EC-EGPRS</w:delText>
        </w:r>
      </w:del>
      <w:ins w:id="1228" w:author="Ericsson LM" w:date="2016-05-16T19:54:00Z">
        <w:r w:rsidR="008A4823" w:rsidRPr="002341CA">
          <w:t>EC-GSM-</w:t>
        </w:r>
        <w:proofErr w:type="spellStart"/>
        <w:r w:rsidR="008A4823" w:rsidRPr="002341CA">
          <w:t>IoT</w:t>
        </w:r>
      </w:ins>
      <w:proofErr w:type="spellEnd"/>
      <w:r w:rsidRPr="002341CA">
        <w:t xml:space="preserve"> downlink RLC data block header for MCS-1, MCS-2, MCS-3 and MCS-4</w:t>
      </w:r>
    </w:p>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62216E" w:rsidRPr="002341CA" w:rsidRDefault="0062216E" w:rsidP="0062216E">
      <w:pPr>
        <w:pStyle w:val="Heading3"/>
      </w:pPr>
      <w:bookmarkStart w:id="1229" w:name="_Toc446495560"/>
      <w:r w:rsidRPr="002341CA">
        <w:t>10.3a.4</w:t>
      </w:r>
      <w:r w:rsidRPr="002341CA">
        <w:tab/>
      </w:r>
      <w:del w:id="1230" w:author="Ericsson LM" w:date="2016-05-16T19:57:00Z">
        <w:r w:rsidRPr="002341CA" w:rsidDel="00570F70">
          <w:delText>(EC-)</w:delText>
        </w:r>
      </w:del>
      <w:r w:rsidRPr="002341CA">
        <w:t xml:space="preserve">EGPRS </w:t>
      </w:r>
      <w:ins w:id="1231" w:author="Ericsson LM" w:date="2016-05-16T19:57:00Z">
        <w:r w:rsidR="00570F70" w:rsidRPr="002341CA">
          <w:t>and EC-GSM-</w:t>
        </w:r>
        <w:proofErr w:type="spellStart"/>
        <w:r w:rsidR="00570F70" w:rsidRPr="002341CA">
          <w:t>IoT</w:t>
        </w:r>
        <w:proofErr w:type="spellEnd"/>
        <w:r w:rsidR="00570F70" w:rsidRPr="002341CA">
          <w:t xml:space="preserve"> </w:t>
        </w:r>
      </w:ins>
      <w:r w:rsidRPr="002341CA">
        <w:t>Uplink RLC/MAC header</w:t>
      </w:r>
      <w:bookmarkEnd w:id="1229"/>
    </w:p>
    <w:p w:rsidR="0062216E" w:rsidRPr="002341CA" w:rsidRDefault="0062216E" w:rsidP="0062216E">
      <w:pPr>
        <w:pStyle w:val="Heading4"/>
      </w:pPr>
      <w:bookmarkStart w:id="1232" w:name="_Toc446495561"/>
      <w:r w:rsidRPr="002341CA">
        <w:t>10.3a.4.1</w:t>
      </w:r>
      <w:r w:rsidRPr="002341CA">
        <w:tab/>
        <w:t>Header type 1: header for MCS-7, MCS-8 and MCS-9</w:t>
      </w:r>
      <w:bookmarkEnd w:id="1232"/>
    </w:p>
    <w:p w:rsidR="0062216E" w:rsidRPr="002341CA" w:rsidRDefault="0062216E" w:rsidP="0062216E">
      <w:pPr>
        <w:keepNext/>
        <w:ind w:left="91"/>
      </w:pPr>
      <w:r w:rsidRPr="002341CA">
        <w:t>The EGPRS combined uplink RLC/MAC header for MCS</w:t>
      </w:r>
      <w:r w:rsidRPr="002341CA">
        <w:noBreakHyphen/>
        <w:t>7, MCS</w:t>
      </w:r>
      <w:r w:rsidRPr="002341CA">
        <w:noBreakHyphen/>
        <w:t>8 and MCS</w:t>
      </w:r>
      <w:r w:rsidRPr="002341CA">
        <w:noBreakHyphen/>
        <w:t>9 (header type 1) shall be formatted according to figure 10.3a.4.1.1.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62216E" w:rsidRPr="002341CA" w:rsidTr="00E85080">
        <w:trPr>
          <w:cantSplit/>
          <w:jc w:val="center"/>
        </w:trPr>
        <w:tc>
          <w:tcPr>
            <w:tcW w:w="4555" w:type="dxa"/>
            <w:gridSpan w:val="8"/>
          </w:tcPr>
          <w:p w:rsidR="0062216E" w:rsidRPr="002341CA" w:rsidRDefault="0062216E" w:rsidP="00E85080">
            <w:pPr>
              <w:pStyle w:val="TAC"/>
            </w:pPr>
            <w:r w:rsidRPr="002341CA">
              <w:t>Bit</w:t>
            </w:r>
          </w:p>
        </w:tc>
        <w:tc>
          <w:tcPr>
            <w:tcW w:w="1144" w:type="dxa"/>
          </w:tcPr>
          <w:p w:rsidR="0062216E" w:rsidRPr="002341CA" w:rsidRDefault="0062216E" w:rsidP="00E85080">
            <w:pPr>
              <w:pStyle w:val="TAC"/>
            </w:pPr>
          </w:p>
        </w:tc>
      </w:tr>
      <w:tr w:rsidR="0062216E" w:rsidRPr="002341CA" w:rsidTr="00E85080">
        <w:trPr>
          <w:cantSplit/>
          <w:jc w:val="center"/>
        </w:trPr>
        <w:tc>
          <w:tcPr>
            <w:tcW w:w="586" w:type="dxa"/>
          </w:tcPr>
          <w:p w:rsidR="0062216E" w:rsidRPr="002341CA" w:rsidRDefault="0062216E" w:rsidP="00E85080">
            <w:pPr>
              <w:pStyle w:val="TAC"/>
            </w:pPr>
            <w:r w:rsidRPr="002341CA">
              <w:t>8</w:t>
            </w:r>
          </w:p>
        </w:tc>
        <w:tc>
          <w:tcPr>
            <w:tcW w:w="577" w:type="dxa"/>
          </w:tcPr>
          <w:p w:rsidR="0062216E" w:rsidRPr="002341CA" w:rsidRDefault="0062216E" w:rsidP="00E85080">
            <w:pPr>
              <w:pStyle w:val="TAC"/>
            </w:pPr>
            <w:r w:rsidRPr="002341CA">
              <w:t>7</w:t>
            </w:r>
          </w:p>
        </w:tc>
        <w:tc>
          <w:tcPr>
            <w:tcW w:w="567"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67" w:type="dxa"/>
          </w:tcPr>
          <w:p w:rsidR="0062216E" w:rsidRPr="002341CA" w:rsidRDefault="0062216E" w:rsidP="00E85080">
            <w:pPr>
              <w:pStyle w:val="TAC"/>
            </w:pPr>
            <w:r w:rsidRPr="002341CA">
              <w:t>4</w:t>
            </w:r>
          </w:p>
        </w:tc>
        <w:tc>
          <w:tcPr>
            <w:tcW w:w="567" w:type="dxa"/>
          </w:tcPr>
          <w:p w:rsidR="0062216E" w:rsidRPr="002341CA" w:rsidRDefault="0062216E" w:rsidP="00E85080">
            <w:pPr>
              <w:pStyle w:val="TAC"/>
            </w:pPr>
            <w:r w:rsidRPr="002341CA">
              <w:t>3</w:t>
            </w:r>
          </w:p>
        </w:tc>
        <w:tc>
          <w:tcPr>
            <w:tcW w:w="567" w:type="dxa"/>
          </w:tcPr>
          <w:p w:rsidR="0062216E" w:rsidRPr="002341CA" w:rsidRDefault="0062216E" w:rsidP="00E85080">
            <w:pPr>
              <w:pStyle w:val="TAC"/>
            </w:pPr>
            <w:r w:rsidRPr="002341CA">
              <w:t>2</w:t>
            </w:r>
          </w:p>
        </w:tc>
        <w:tc>
          <w:tcPr>
            <w:tcW w:w="557" w:type="dxa"/>
          </w:tcPr>
          <w:p w:rsidR="0062216E" w:rsidRPr="002341CA" w:rsidRDefault="0062216E" w:rsidP="00E85080">
            <w:pPr>
              <w:pStyle w:val="TAC"/>
            </w:pPr>
            <w:r w:rsidRPr="002341CA">
              <w:t>1</w:t>
            </w:r>
          </w:p>
        </w:tc>
        <w:tc>
          <w:tcPr>
            <w:tcW w:w="1144" w:type="dxa"/>
          </w:tcPr>
          <w:p w:rsidR="0062216E" w:rsidRPr="002341CA" w:rsidRDefault="0062216E" w:rsidP="00E85080">
            <w:pPr>
              <w:pStyle w:val="TAC"/>
            </w:pPr>
            <w:r w:rsidRPr="002341CA">
              <w:t>Octet</w:t>
            </w:r>
          </w:p>
        </w:tc>
      </w:tr>
      <w:tr w:rsidR="0062216E" w:rsidRPr="002341CA" w:rsidTr="00E85080">
        <w:trPr>
          <w:cantSplit/>
          <w:jc w:val="center"/>
        </w:trPr>
        <w:tc>
          <w:tcPr>
            <w:tcW w:w="1163"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68"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5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4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4"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691" w:type="dxa"/>
            <w:gridSpan w:val="3"/>
            <w:tcBorders>
              <w:left w:val="single" w:sz="6" w:space="0" w:color="auto"/>
              <w:right w:val="single" w:sz="6" w:space="0" w:color="auto"/>
            </w:tcBorders>
          </w:tcPr>
          <w:p w:rsidR="0062216E" w:rsidRPr="002341CA" w:rsidRDefault="0062216E" w:rsidP="00E85080">
            <w:pPr>
              <w:pStyle w:val="TAC"/>
            </w:pPr>
            <w:r w:rsidRPr="002341CA">
              <w:t>TFI</w:t>
            </w:r>
          </w:p>
        </w:tc>
        <w:tc>
          <w:tcPr>
            <w:tcW w:w="114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63"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BSN2</w:t>
            </w:r>
          </w:p>
        </w:tc>
        <w:tc>
          <w:tcPr>
            <w:tcW w:w="3392" w:type="dxa"/>
            <w:gridSpan w:val="6"/>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4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4555" w:type="dxa"/>
            <w:gridSpan w:val="8"/>
            <w:tcBorders>
              <w:top w:val="single" w:sz="6" w:space="0" w:color="auto"/>
              <w:left w:val="single" w:sz="6" w:space="0" w:color="auto"/>
              <w:right w:val="single" w:sz="6" w:space="0" w:color="auto"/>
            </w:tcBorders>
          </w:tcPr>
          <w:p w:rsidR="0062216E" w:rsidRPr="002341CA" w:rsidRDefault="0062216E" w:rsidP="00E85080">
            <w:pPr>
              <w:pStyle w:val="TAC"/>
            </w:pPr>
            <w:r w:rsidRPr="002341CA">
              <w:t>BSN2</w:t>
            </w:r>
          </w:p>
        </w:tc>
        <w:tc>
          <w:tcPr>
            <w:tcW w:w="1144" w:type="dxa"/>
            <w:tcBorders>
              <w:left w:val="single" w:sz="6" w:space="0" w:color="auto"/>
            </w:tcBorders>
          </w:tcPr>
          <w:p w:rsidR="0062216E" w:rsidRPr="002341CA" w:rsidRDefault="0062216E" w:rsidP="00E85080">
            <w:pPr>
              <w:pStyle w:val="TAC"/>
            </w:pPr>
            <w:r w:rsidRPr="002341CA">
              <w:t>4</w:t>
            </w:r>
          </w:p>
        </w:tc>
      </w:tr>
      <w:tr w:rsidR="0062216E" w:rsidRPr="002341CA" w:rsidTr="00E85080">
        <w:trPr>
          <w:cantSplit/>
          <w:jc w:val="center"/>
        </w:trPr>
        <w:tc>
          <w:tcPr>
            <w:tcW w:w="586"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Spare</w:t>
            </w:r>
          </w:p>
        </w:tc>
        <w:tc>
          <w:tcPr>
            <w:tcW w:w="57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PI</w:t>
            </w:r>
          </w:p>
        </w:tc>
        <w:tc>
          <w:tcPr>
            <w:tcW w:w="56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RSB</w:t>
            </w:r>
          </w:p>
        </w:tc>
        <w:tc>
          <w:tcPr>
            <w:tcW w:w="2825" w:type="dxa"/>
            <w:gridSpan w:val="5"/>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CPS</w:t>
            </w:r>
          </w:p>
        </w:tc>
        <w:tc>
          <w:tcPr>
            <w:tcW w:w="1144" w:type="dxa"/>
            <w:tcBorders>
              <w:left w:val="single" w:sz="6" w:space="0" w:color="auto"/>
            </w:tcBorders>
          </w:tcPr>
          <w:p w:rsidR="0062216E" w:rsidRPr="002341CA" w:rsidRDefault="0062216E" w:rsidP="00E85080">
            <w:pPr>
              <w:pStyle w:val="TAC"/>
            </w:pPr>
            <w:r w:rsidRPr="002341CA">
              <w:t>5</w:t>
            </w:r>
          </w:p>
        </w:tc>
      </w:tr>
      <w:tr w:rsidR="0062216E" w:rsidRPr="002341CA" w:rsidTr="00E85080">
        <w:trPr>
          <w:cantSplit/>
          <w:jc w:val="center"/>
        </w:trPr>
        <w:tc>
          <w:tcPr>
            <w:tcW w:w="586" w:type="dxa"/>
            <w:tcBorders>
              <w:top w:val="single" w:sz="6" w:space="0" w:color="auto"/>
            </w:tcBorders>
          </w:tcPr>
          <w:p w:rsidR="0062216E" w:rsidRPr="002341CA" w:rsidRDefault="0062216E" w:rsidP="00E85080"/>
        </w:tc>
        <w:tc>
          <w:tcPr>
            <w:tcW w:w="577" w:type="dxa"/>
            <w:tcBorders>
              <w:top w:val="single" w:sz="6" w:space="0" w:color="auto"/>
              <w:right w:val="single" w:sz="6" w:space="0" w:color="auto"/>
            </w:tcBorders>
          </w:tcPr>
          <w:p w:rsidR="0062216E" w:rsidRPr="002341CA" w:rsidRDefault="0062216E" w:rsidP="00E85080"/>
        </w:tc>
        <w:tc>
          <w:tcPr>
            <w:tcW w:w="3392" w:type="dxa"/>
            <w:gridSpan w:val="6"/>
            <w:tcBorders>
              <w:top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1144" w:type="dxa"/>
          </w:tcPr>
          <w:p w:rsidR="0062216E" w:rsidRPr="002341CA" w:rsidRDefault="0062216E" w:rsidP="00E85080">
            <w:pPr>
              <w:pStyle w:val="TAC"/>
            </w:pPr>
            <w:r w:rsidRPr="002341CA">
              <w:t>6</w:t>
            </w:r>
          </w:p>
        </w:tc>
      </w:tr>
    </w:tbl>
    <w:p w:rsidR="0062216E" w:rsidRPr="002341CA" w:rsidRDefault="0062216E" w:rsidP="0062216E">
      <w:pPr>
        <w:pStyle w:val="NF"/>
      </w:pPr>
    </w:p>
    <w:p w:rsidR="0062216E" w:rsidRPr="002341CA" w:rsidRDefault="0062216E" w:rsidP="0062216E">
      <w:pPr>
        <w:pStyle w:val="TF"/>
      </w:pPr>
      <w:r w:rsidRPr="002341CA">
        <w:t xml:space="preserve">Figure 10.3a.4.1.1: EGPRS uplink RLC data block header </w:t>
      </w:r>
      <w:r w:rsidRPr="002341CA">
        <w:rPr>
          <w:lang w:eastAsia="ko-KR"/>
        </w:rPr>
        <w:t>(FANR not activated</w:t>
      </w:r>
      <w:proofErr w:type="gramStart"/>
      <w:r w:rsidRPr="002341CA">
        <w:rPr>
          <w:lang w:eastAsia="ko-KR"/>
        </w:rPr>
        <w:t>)</w:t>
      </w:r>
      <w:proofErr w:type="gramEnd"/>
      <w:r w:rsidRPr="002341CA">
        <w:br/>
        <w:t>for MCS-7, MCS-8 and MCS-9.</w:t>
      </w:r>
    </w:p>
    <w:p w:rsidR="0062216E" w:rsidRPr="002341CA" w:rsidRDefault="0062216E" w:rsidP="0062216E">
      <w:pPr>
        <w:keepNext/>
        <w:ind w:left="91"/>
      </w:pPr>
      <w:r w:rsidRPr="002341CA">
        <w:rPr>
          <w:lang w:eastAsia="ko-KR"/>
        </w:rPr>
        <w:t xml:space="preserve">For </w:t>
      </w:r>
      <w:proofErr w:type="gramStart"/>
      <w:r w:rsidRPr="002341CA">
        <w:rPr>
          <w:lang w:eastAsia="ko-KR"/>
        </w:rPr>
        <w:t>a</w:t>
      </w:r>
      <w:proofErr w:type="gramEnd"/>
      <w:r w:rsidRPr="002341CA">
        <w:rPr>
          <w:lang w:eastAsia="ko-KR"/>
        </w:rPr>
        <w:t xml:space="preserve"> EGPRS TBF with FANR activated</w:t>
      </w:r>
      <w:r w:rsidRPr="002341CA">
        <w:t>, the uplink RLC/MAC header for MCS-7, MCS-8 and MCS-9 shall be formatted according to figure 10.3a.4.1.2.</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62216E" w:rsidRPr="002341CA" w:rsidTr="00E85080">
        <w:trPr>
          <w:cantSplit/>
          <w:jc w:val="center"/>
        </w:trPr>
        <w:tc>
          <w:tcPr>
            <w:tcW w:w="4555" w:type="dxa"/>
            <w:gridSpan w:val="8"/>
          </w:tcPr>
          <w:p w:rsidR="0062216E" w:rsidRPr="002341CA" w:rsidRDefault="0062216E" w:rsidP="00E85080">
            <w:pPr>
              <w:pStyle w:val="TAC"/>
            </w:pPr>
            <w:r w:rsidRPr="002341CA">
              <w:t>Bit</w:t>
            </w:r>
          </w:p>
        </w:tc>
        <w:tc>
          <w:tcPr>
            <w:tcW w:w="1144" w:type="dxa"/>
          </w:tcPr>
          <w:p w:rsidR="0062216E" w:rsidRPr="002341CA" w:rsidRDefault="0062216E" w:rsidP="00E85080">
            <w:pPr>
              <w:pStyle w:val="TAC"/>
            </w:pPr>
          </w:p>
        </w:tc>
      </w:tr>
      <w:tr w:rsidR="0062216E" w:rsidRPr="002341CA" w:rsidTr="00E85080">
        <w:trPr>
          <w:cantSplit/>
          <w:jc w:val="center"/>
        </w:trPr>
        <w:tc>
          <w:tcPr>
            <w:tcW w:w="586" w:type="dxa"/>
          </w:tcPr>
          <w:p w:rsidR="0062216E" w:rsidRPr="002341CA" w:rsidRDefault="0062216E" w:rsidP="00E85080">
            <w:pPr>
              <w:pStyle w:val="TAC"/>
            </w:pPr>
            <w:r w:rsidRPr="002341CA">
              <w:t>8</w:t>
            </w:r>
          </w:p>
        </w:tc>
        <w:tc>
          <w:tcPr>
            <w:tcW w:w="577" w:type="dxa"/>
          </w:tcPr>
          <w:p w:rsidR="0062216E" w:rsidRPr="002341CA" w:rsidRDefault="0062216E" w:rsidP="00E85080">
            <w:pPr>
              <w:pStyle w:val="TAC"/>
            </w:pPr>
            <w:r w:rsidRPr="002341CA">
              <w:t>7</w:t>
            </w:r>
          </w:p>
        </w:tc>
        <w:tc>
          <w:tcPr>
            <w:tcW w:w="567"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67" w:type="dxa"/>
          </w:tcPr>
          <w:p w:rsidR="0062216E" w:rsidRPr="002341CA" w:rsidRDefault="0062216E" w:rsidP="00E85080">
            <w:pPr>
              <w:pStyle w:val="TAC"/>
            </w:pPr>
            <w:r w:rsidRPr="002341CA">
              <w:t>4</w:t>
            </w:r>
          </w:p>
        </w:tc>
        <w:tc>
          <w:tcPr>
            <w:tcW w:w="567" w:type="dxa"/>
          </w:tcPr>
          <w:p w:rsidR="0062216E" w:rsidRPr="002341CA" w:rsidRDefault="0062216E" w:rsidP="00E85080">
            <w:pPr>
              <w:pStyle w:val="TAC"/>
            </w:pPr>
            <w:r w:rsidRPr="002341CA">
              <w:t>3</w:t>
            </w:r>
          </w:p>
        </w:tc>
        <w:tc>
          <w:tcPr>
            <w:tcW w:w="567" w:type="dxa"/>
          </w:tcPr>
          <w:p w:rsidR="0062216E" w:rsidRPr="002341CA" w:rsidRDefault="0062216E" w:rsidP="00E85080">
            <w:pPr>
              <w:pStyle w:val="TAC"/>
            </w:pPr>
            <w:r w:rsidRPr="002341CA">
              <w:t>2</w:t>
            </w:r>
          </w:p>
        </w:tc>
        <w:tc>
          <w:tcPr>
            <w:tcW w:w="557" w:type="dxa"/>
          </w:tcPr>
          <w:p w:rsidR="0062216E" w:rsidRPr="002341CA" w:rsidRDefault="0062216E" w:rsidP="00E85080">
            <w:pPr>
              <w:pStyle w:val="TAC"/>
            </w:pPr>
            <w:r w:rsidRPr="002341CA">
              <w:t>1</w:t>
            </w:r>
          </w:p>
        </w:tc>
        <w:tc>
          <w:tcPr>
            <w:tcW w:w="1144" w:type="dxa"/>
          </w:tcPr>
          <w:p w:rsidR="0062216E" w:rsidRPr="002341CA" w:rsidRDefault="0062216E" w:rsidP="00E85080">
            <w:pPr>
              <w:pStyle w:val="TAC"/>
            </w:pPr>
            <w:r w:rsidRPr="002341CA">
              <w:t>Octet</w:t>
            </w:r>
          </w:p>
        </w:tc>
      </w:tr>
      <w:tr w:rsidR="0062216E" w:rsidRPr="002341CA" w:rsidTr="00E85080">
        <w:trPr>
          <w:cantSplit/>
          <w:jc w:val="center"/>
        </w:trPr>
        <w:tc>
          <w:tcPr>
            <w:tcW w:w="1163"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68"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5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4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4"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691" w:type="dxa"/>
            <w:gridSpan w:val="3"/>
            <w:tcBorders>
              <w:left w:val="single" w:sz="6" w:space="0" w:color="auto"/>
              <w:right w:val="single" w:sz="6" w:space="0" w:color="auto"/>
            </w:tcBorders>
          </w:tcPr>
          <w:p w:rsidR="0062216E" w:rsidRPr="002341CA" w:rsidRDefault="0062216E" w:rsidP="00E85080">
            <w:pPr>
              <w:pStyle w:val="TAC"/>
            </w:pPr>
            <w:r w:rsidRPr="002341CA">
              <w:t>TFI</w:t>
            </w:r>
          </w:p>
        </w:tc>
        <w:tc>
          <w:tcPr>
            <w:tcW w:w="114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63"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BSN2</w:t>
            </w:r>
          </w:p>
        </w:tc>
        <w:tc>
          <w:tcPr>
            <w:tcW w:w="3392" w:type="dxa"/>
            <w:gridSpan w:val="6"/>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4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4555" w:type="dxa"/>
            <w:gridSpan w:val="8"/>
            <w:tcBorders>
              <w:top w:val="single" w:sz="6" w:space="0" w:color="auto"/>
              <w:left w:val="single" w:sz="6" w:space="0" w:color="auto"/>
              <w:right w:val="single" w:sz="6" w:space="0" w:color="auto"/>
            </w:tcBorders>
          </w:tcPr>
          <w:p w:rsidR="0062216E" w:rsidRPr="002341CA" w:rsidRDefault="0062216E" w:rsidP="00E85080">
            <w:pPr>
              <w:pStyle w:val="TAC"/>
            </w:pPr>
            <w:r w:rsidRPr="002341CA">
              <w:t>BSN2</w:t>
            </w:r>
          </w:p>
        </w:tc>
        <w:tc>
          <w:tcPr>
            <w:tcW w:w="1144" w:type="dxa"/>
            <w:tcBorders>
              <w:left w:val="single" w:sz="6" w:space="0" w:color="auto"/>
            </w:tcBorders>
          </w:tcPr>
          <w:p w:rsidR="0062216E" w:rsidRPr="002341CA" w:rsidRDefault="0062216E" w:rsidP="00E85080">
            <w:pPr>
              <w:pStyle w:val="TAC"/>
            </w:pPr>
            <w:r w:rsidRPr="002341CA">
              <w:t>4</w:t>
            </w:r>
          </w:p>
        </w:tc>
      </w:tr>
      <w:tr w:rsidR="0062216E" w:rsidRPr="002341CA" w:rsidTr="00E85080">
        <w:trPr>
          <w:cantSplit/>
          <w:jc w:val="center"/>
        </w:trPr>
        <w:tc>
          <w:tcPr>
            <w:tcW w:w="586"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PANI</w:t>
            </w:r>
          </w:p>
        </w:tc>
        <w:tc>
          <w:tcPr>
            <w:tcW w:w="57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PI</w:t>
            </w:r>
          </w:p>
        </w:tc>
        <w:tc>
          <w:tcPr>
            <w:tcW w:w="56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RSB</w:t>
            </w:r>
          </w:p>
        </w:tc>
        <w:tc>
          <w:tcPr>
            <w:tcW w:w="2825" w:type="dxa"/>
            <w:gridSpan w:val="5"/>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CPS</w:t>
            </w:r>
          </w:p>
        </w:tc>
        <w:tc>
          <w:tcPr>
            <w:tcW w:w="1144" w:type="dxa"/>
            <w:tcBorders>
              <w:left w:val="single" w:sz="6" w:space="0" w:color="auto"/>
            </w:tcBorders>
          </w:tcPr>
          <w:p w:rsidR="0062216E" w:rsidRPr="002341CA" w:rsidRDefault="0062216E" w:rsidP="00E85080">
            <w:pPr>
              <w:pStyle w:val="TAC"/>
            </w:pPr>
            <w:r w:rsidRPr="002341CA">
              <w:t>5</w:t>
            </w:r>
          </w:p>
        </w:tc>
      </w:tr>
      <w:tr w:rsidR="0062216E" w:rsidRPr="002341CA" w:rsidTr="00E85080">
        <w:trPr>
          <w:cantSplit/>
          <w:jc w:val="center"/>
        </w:trPr>
        <w:tc>
          <w:tcPr>
            <w:tcW w:w="586" w:type="dxa"/>
            <w:tcBorders>
              <w:top w:val="single" w:sz="6" w:space="0" w:color="auto"/>
            </w:tcBorders>
          </w:tcPr>
          <w:p w:rsidR="0062216E" w:rsidRPr="002341CA" w:rsidRDefault="0062216E" w:rsidP="00E85080"/>
        </w:tc>
        <w:tc>
          <w:tcPr>
            <w:tcW w:w="577" w:type="dxa"/>
            <w:tcBorders>
              <w:top w:val="single" w:sz="6" w:space="0" w:color="auto"/>
              <w:right w:val="single" w:sz="6" w:space="0" w:color="auto"/>
            </w:tcBorders>
          </w:tcPr>
          <w:p w:rsidR="0062216E" w:rsidRPr="002341CA" w:rsidRDefault="0062216E" w:rsidP="00E85080"/>
        </w:tc>
        <w:tc>
          <w:tcPr>
            <w:tcW w:w="3392" w:type="dxa"/>
            <w:gridSpan w:val="6"/>
            <w:tcBorders>
              <w:top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1144" w:type="dxa"/>
          </w:tcPr>
          <w:p w:rsidR="0062216E" w:rsidRPr="002341CA" w:rsidRDefault="0062216E" w:rsidP="00E85080">
            <w:pPr>
              <w:pStyle w:val="TAC"/>
            </w:pPr>
            <w:r w:rsidRPr="002341CA">
              <w:t>6</w:t>
            </w:r>
          </w:p>
        </w:tc>
      </w:tr>
    </w:tbl>
    <w:p w:rsidR="0062216E" w:rsidRPr="002341CA" w:rsidRDefault="0062216E" w:rsidP="0062216E">
      <w:pPr>
        <w:pStyle w:val="NF"/>
      </w:pPr>
    </w:p>
    <w:p w:rsidR="0062216E" w:rsidRPr="002341CA" w:rsidRDefault="0062216E" w:rsidP="0062216E">
      <w:pPr>
        <w:pStyle w:val="TF"/>
      </w:pPr>
      <w:r w:rsidRPr="002341CA">
        <w:t xml:space="preserve">Figure 10.3a.4.1.2: </w:t>
      </w:r>
      <w:r w:rsidRPr="002341CA">
        <w:rPr>
          <w:lang w:eastAsia="ko-KR"/>
        </w:rPr>
        <w:t xml:space="preserve">EGPRS </w:t>
      </w:r>
      <w:r w:rsidRPr="002341CA">
        <w:t>uplink RLC data block header</w:t>
      </w:r>
      <w:r w:rsidRPr="002341CA">
        <w:rPr>
          <w:lang w:eastAsia="ko-KR"/>
        </w:rPr>
        <w:t xml:space="preserve"> (FANR activated</w:t>
      </w:r>
      <w:proofErr w:type="gramStart"/>
      <w:r w:rsidRPr="002341CA">
        <w:rPr>
          <w:lang w:eastAsia="ko-KR"/>
        </w:rPr>
        <w:t>)</w:t>
      </w:r>
      <w:proofErr w:type="gramEnd"/>
      <w:r w:rsidRPr="002341CA">
        <w:br/>
        <w:t>for MCS-7, MCS-8 and MCS-9.</w:t>
      </w:r>
    </w:p>
    <w:p w:rsidR="0062216E" w:rsidRPr="002341CA" w:rsidRDefault="0062216E" w:rsidP="0062216E">
      <w:pPr>
        <w:keepNext/>
        <w:ind w:left="91"/>
      </w:pPr>
      <w:r w:rsidRPr="002341CA">
        <w:t xml:space="preserve">The </w:t>
      </w:r>
      <w:del w:id="1233" w:author="Ericsson LM" w:date="2016-05-16T19:57:00Z">
        <w:r w:rsidRPr="002341CA" w:rsidDel="00570F70">
          <w:delText xml:space="preserve">EC-EGPRS </w:delText>
        </w:r>
      </w:del>
      <w:ins w:id="1234" w:author="Ericsson LM" w:date="2016-05-16T19:57:00Z">
        <w:r w:rsidR="00570F70" w:rsidRPr="002341CA">
          <w:t>EC-GSM-</w:t>
        </w:r>
        <w:proofErr w:type="spellStart"/>
        <w:r w:rsidR="00570F70" w:rsidRPr="002341CA">
          <w:t>IoT</w:t>
        </w:r>
        <w:proofErr w:type="spellEnd"/>
        <w:r w:rsidR="00570F70" w:rsidRPr="002341CA">
          <w:t xml:space="preserve"> </w:t>
        </w:r>
      </w:ins>
      <w:r w:rsidRPr="002341CA">
        <w:t>combined uplink RLC/MAC header for MCS</w:t>
      </w:r>
      <w:r w:rsidRPr="002341CA">
        <w:noBreakHyphen/>
        <w:t>7, MCS</w:t>
      </w:r>
      <w:r w:rsidRPr="002341CA">
        <w:noBreakHyphen/>
        <w:t>8 and MCS</w:t>
      </w:r>
      <w:r w:rsidRPr="002341CA">
        <w:noBreakHyphen/>
        <w:t>9 (header type 1) shall be formatted according to figure 10.3a.4.1.3.</w:t>
      </w:r>
    </w:p>
    <w:tbl>
      <w:tblPr>
        <w:tblW w:w="0" w:type="auto"/>
        <w:jc w:val="center"/>
        <w:tblLayout w:type="fixed"/>
        <w:tblCellMar>
          <w:left w:w="28" w:type="dxa"/>
          <w:right w:w="28" w:type="dxa"/>
        </w:tblCellMar>
        <w:tblLook w:val="0000" w:firstRow="0" w:lastRow="0" w:firstColumn="0" w:lastColumn="0" w:noHBand="0" w:noVBand="0"/>
      </w:tblPr>
      <w:tblGrid>
        <w:gridCol w:w="586"/>
        <w:gridCol w:w="566"/>
        <w:gridCol w:w="11"/>
        <w:gridCol w:w="558"/>
        <w:gridCol w:w="9"/>
        <w:gridCol w:w="557"/>
        <w:gridCol w:w="10"/>
        <w:gridCol w:w="567"/>
        <w:gridCol w:w="567"/>
        <w:gridCol w:w="558"/>
        <w:gridCol w:w="9"/>
        <w:gridCol w:w="564"/>
        <w:gridCol w:w="1144"/>
      </w:tblGrid>
      <w:tr w:rsidR="0062216E" w:rsidRPr="002341CA" w:rsidDel="00570F70" w:rsidTr="002341CA">
        <w:trPr>
          <w:cantSplit/>
          <w:jc w:val="center"/>
          <w:del w:id="1235" w:author="Ericsson LM" w:date="2016-05-16T19:58:00Z"/>
        </w:trPr>
        <w:tc>
          <w:tcPr>
            <w:tcW w:w="4562" w:type="dxa"/>
            <w:gridSpan w:val="12"/>
          </w:tcPr>
          <w:p w:rsidR="0062216E" w:rsidRPr="002341CA" w:rsidDel="00570F70" w:rsidRDefault="0062216E" w:rsidP="00E85080">
            <w:pPr>
              <w:pStyle w:val="TAC"/>
              <w:rPr>
                <w:del w:id="1236" w:author="Ericsson LM" w:date="2016-05-16T19:58:00Z"/>
              </w:rPr>
            </w:pPr>
            <w:del w:id="1237" w:author="Ericsson LM" w:date="2016-05-16T19:58:00Z">
              <w:r w:rsidRPr="002341CA" w:rsidDel="00570F70">
                <w:delText>Bit</w:delText>
              </w:r>
            </w:del>
          </w:p>
        </w:tc>
        <w:tc>
          <w:tcPr>
            <w:tcW w:w="1144" w:type="dxa"/>
          </w:tcPr>
          <w:p w:rsidR="0062216E" w:rsidRPr="002341CA" w:rsidDel="00570F70" w:rsidRDefault="0062216E" w:rsidP="00E85080">
            <w:pPr>
              <w:pStyle w:val="TAC"/>
              <w:rPr>
                <w:del w:id="1238" w:author="Ericsson LM" w:date="2016-05-16T19:58:00Z"/>
              </w:rPr>
            </w:pPr>
          </w:p>
        </w:tc>
      </w:tr>
      <w:tr w:rsidR="0062216E" w:rsidRPr="002341CA" w:rsidDel="00570F70" w:rsidTr="002341CA">
        <w:trPr>
          <w:cantSplit/>
          <w:jc w:val="center"/>
          <w:del w:id="1239" w:author="Ericsson LM" w:date="2016-05-16T19:58:00Z"/>
        </w:trPr>
        <w:tc>
          <w:tcPr>
            <w:tcW w:w="586" w:type="dxa"/>
          </w:tcPr>
          <w:p w:rsidR="0062216E" w:rsidRPr="002341CA" w:rsidDel="00570F70" w:rsidRDefault="0062216E" w:rsidP="00E85080">
            <w:pPr>
              <w:pStyle w:val="TAC"/>
              <w:rPr>
                <w:del w:id="1240" w:author="Ericsson LM" w:date="2016-05-16T19:58:00Z"/>
              </w:rPr>
            </w:pPr>
            <w:del w:id="1241" w:author="Ericsson LM" w:date="2016-05-16T19:58:00Z">
              <w:r w:rsidRPr="002341CA" w:rsidDel="00570F70">
                <w:delText>8</w:delText>
              </w:r>
            </w:del>
          </w:p>
        </w:tc>
        <w:tc>
          <w:tcPr>
            <w:tcW w:w="577" w:type="dxa"/>
            <w:gridSpan w:val="2"/>
          </w:tcPr>
          <w:p w:rsidR="0062216E" w:rsidRPr="002341CA" w:rsidDel="00570F70" w:rsidRDefault="0062216E" w:rsidP="00E85080">
            <w:pPr>
              <w:pStyle w:val="TAC"/>
              <w:rPr>
                <w:del w:id="1242" w:author="Ericsson LM" w:date="2016-05-16T19:58:00Z"/>
              </w:rPr>
            </w:pPr>
            <w:del w:id="1243" w:author="Ericsson LM" w:date="2016-05-16T19:58:00Z">
              <w:r w:rsidRPr="002341CA" w:rsidDel="00570F70">
                <w:delText>7</w:delText>
              </w:r>
            </w:del>
          </w:p>
        </w:tc>
        <w:tc>
          <w:tcPr>
            <w:tcW w:w="567" w:type="dxa"/>
            <w:gridSpan w:val="2"/>
          </w:tcPr>
          <w:p w:rsidR="0062216E" w:rsidRPr="002341CA" w:rsidDel="00570F70" w:rsidRDefault="0062216E" w:rsidP="00E85080">
            <w:pPr>
              <w:pStyle w:val="TAC"/>
              <w:rPr>
                <w:del w:id="1244" w:author="Ericsson LM" w:date="2016-05-16T19:58:00Z"/>
              </w:rPr>
            </w:pPr>
            <w:del w:id="1245" w:author="Ericsson LM" w:date="2016-05-16T19:58:00Z">
              <w:r w:rsidRPr="002341CA" w:rsidDel="00570F70">
                <w:delText>6</w:delText>
              </w:r>
            </w:del>
          </w:p>
        </w:tc>
        <w:tc>
          <w:tcPr>
            <w:tcW w:w="567" w:type="dxa"/>
            <w:gridSpan w:val="2"/>
          </w:tcPr>
          <w:p w:rsidR="0062216E" w:rsidRPr="002341CA" w:rsidDel="00570F70" w:rsidRDefault="0062216E" w:rsidP="00E85080">
            <w:pPr>
              <w:pStyle w:val="TAC"/>
              <w:rPr>
                <w:del w:id="1246" w:author="Ericsson LM" w:date="2016-05-16T19:58:00Z"/>
              </w:rPr>
            </w:pPr>
            <w:del w:id="1247" w:author="Ericsson LM" w:date="2016-05-16T19:58:00Z">
              <w:r w:rsidRPr="002341CA" w:rsidDel="00570F70">
                <w:delText>5</w:delText>
              </w:r>
            </w:del>
          </w:p>
        </w:tc>
        <w:tc>
          <w:tcPr>
            <w:tcW w:w="567" w:type="dxa"/>
          </w:tcPr>
          <w:p w:rsidR="0062216E" w:rsidRPr="002341CA" w:rsidDel="00570F70" w:rsidRDefault="0062216E" w:rsidP="00E85080">
            <w:pPr>
              <w:pStyle w:val="TAC"/>
              <w:rPr>
                <w:del w:id="1248" w:author="Ericsson LM" w:date="2016-05-16T19:58:00Z"/>
              </w:rPr>
            </w:pPr>
            <w:del w:id="1249" w:author="Ericsson LM" w:date="2016-05-16T19:58:00Z">
              <w:r w:rsidRPr="002341CA" w:rsidDel="00570F70">
                <w:delText>4</w:delText>
              </w:r>
            </w:del>
          </w:p>
        </w:tc>
        <w:tc>
          <w:tcPr>
            <w:tcW w:w="567" w:type="dxa"/>
          </w:tcPr>
          <w:p w:rsidR="0062216E" w:rsidRPr="002341CA" w:rsidDel="00570F70" w:rsidRDefault="0062216E" w:rsidP="00E85080">
            <w:pPr>
              <w:pStyle w:val="TAC"/>
              <w:rPr>
                <w:del w:id="1250" w:author="Ericsson LM" w:date="2016-05-16T19:58:00Z"/>
              </w:rPr>
            </w:pPr>
            <w:del w:id="1251" w:author="Ericsson LM" w:date="2016-05-16T19:58:00Z">
              <w:r w:rsidRPr="002341CA" w:rsidDel="00570F70">
                <w:delText>3</w:delText>
              </w:r>
            </w:del>
          </w:p>
        </w:tc>
        <w:tc>
          <w:tcPr>
            <w:tcW w:w="567" w:type="dxa"/>
            <w:gridSpan w:val="2"/>
          </w:tcPr>
          <w:p w:rsidR="0062216E" w:rsidRPr="002341CA" w:rsidDel="00570F70" w:rsidRDefault="0062216E" w:rsidP="00E85080">
            <w:pPr>
              <w:pStyle w:val="TAC"/>
              <w:rPr>
                <w:del w:id="1252" w:author="Ericsson LM" w:date="2016-05-16T19:58:00Z"/>
              </w:rPr>
            </w:pPr>
            <w:del w:id="1253" w:author="Ericsson LM" w:date="2016-05-16T19:58:00Z">
              <w:r w:rsidRPr="002341CA" w:rsidDel="00570F70">
                <w:delText>2</w:delText>
              </w:r>
            </w:del>
          </w:p>
        </w:tc>
        <w:tc>
          <w:tcPr>
            <w:tcW w:w="564" w:type="dxa"/>
          </w:tcPr>
          <w:p w:rsidR="0062216E" w:rsidRPr="002341CA" w:rsidDel="00570F70" w:rsidRDefault="0062216E" w:rsidP="00E85080">
            <w:pPr>
              <w:pStyle w:val="TAC"/>
              <w:rPr>
                <w:del w:id="1254" w:author="Ericsson LM" w:date="2016-05-16T19:58:00Z"/>
              </w:rPr>
            </w:pPr>
            <w:del w:id="1255" w:author="Ericsson LM" w:date="2016-05-16T19:58:00Z">
              <w:r w:rsidRPr="002341CA" w:rsidDel="00570F70">
                <w:delText>1</w:delText>
              </w:r>
            </w:del>
          </w:p>
        </w:tc>
        <w:tc>
          <w:tcPr>
            <w:tcW w:w="1144" w:type="dxa"/>
          </w:tcPr>
          <w:p w:rsidR="0062216E" w:rsidRPr="002341CA" w:rsidDel="00570F70" w:rsidRDefault="0062216E" w:rsidP="00E85080">
            <w:pPr>
              <w:pStyle w:val="TAC"/>
              <w:rPr>
                <w:del w:id="1256" w:author="Ericsson LM" w:date="2016-05-16T19:58:00Z"/>
              </w:rPr>
            </w:pPr>
            <w:del w:id="1257" w:author="Ericsson LM" w:date="2016-05-16T19:58:00Z">
              <w:r w:rsidRPr="002341CA" w:rsidDel="00570F70">
                <w:delText>Octet</w:delText>
              </w:r>
            </w:del>
          </w:p>
        </w:tc>
      </w:tr>
      <w:tr w:rsidR="0062216E" w:rsidRPr="002341CA" w:rsidDel="00570F70" w:rsidTr="002341CA">
        <w:trPr>
          <w:cantSplit/>
          <w:jc w:val="center"/>
          <w:del w:id="1258" w:author="Ericsson LM" w:date="2016-05-16T19:58:00Z"/>
        </w:trPr>
        <w:tc>
          <w:tcPr>
            <w:tcW w:w="1163" w:type="dxa"/>
            <w:gridSpan w:val="3"/>
            <w:tcBorders>
              <w:top w:val="single" w:sz="6" w:space="0" w:color="auto"/>
              <w:left w:val="single" w:sz="6" w:space="0" w:color="auto"/>
              <w:bottom w:val="single" w:sz="6" w:space="0" w:color="auto"/>
            </w:tcBorders>
          </w:tcPr>
          <w:p w:rsidR="0062216E" w:rsidRPr="002341CA" w:rsidDel="00570F70" w:rsidRDefault="0062216E" w:rsidP="00E85080">
            <w:pPr>
              <w:pStyle w:val="TAC"/>
              <w:rPr>
                <w:del w:id="1259" w:author="Ericsson LM" w:date="2016-05-16T19:58:00Z"/>
              </w:rPr>
            </w:pPr>
            <w:del w:id="1260" w:author="Ericsson LM" w:date="2016-05-16T19:58:00Z">
              <w:r w:rsidRPr="002341CA" w:rsidDel="00570F70">
                <w:delText>TFI</w:delText>
              </w:r>
            </w:del>
          </w:p>
        </w:tc>
        <w:tc>
          <w:tcPr>
            <w:tcW w:w="2268" w:type="dxa"/>
            <w:gridSpan w:val="6"/>
            <w:tcBorders>
              <w:top w:val="single" w:sz="6" w:space="0" w:color="auto"/>
              <w:left w:val="single" w:sz="6" w:space="0" w:color="auto"/>
              <w:bottom w:val="single" w:sz="6" w:space="0" w:color="auto"/>
            </w:tcBorders>
          </w:tcPr>
          <w:p w:rsidR="0062216E" w:rsidRPr="002341CA" w:rsidDel="00570F70" w:rsidRDefault="0062216E" w:rsidP="00E85080">
            <w:pPr>
              <w:pStyle w:val="TAC"/>
              <w:rPr>
                <w:del w:id="1261" w:author="Ericsson LM" w:date="2016-05-16T19:58:00Z"/>
              </w:rPr>
            </w:pPr>
            <w:del w:id="1262" w:author="Ericsson LM" w:date="2016-05-16T19:58:00Z">
              <w:r w:rsidRPr="002341CA" w:rsidDel="00570F70">
                <w:delText>Countdown Value</w:delText>
              </w:r>
            </w:del>
          </w:p>
        </w:tc>
        <w:tc>
          <w:tcPr>
            <w:tcW w:w="567" w:type="dxa"/>
            <w:gridSpan w:val="2"/>
            <w:tcBorders>
              <w:top w:val="single" w:sz="6" w:space="0" w:color="auto"/>
              <w:left w:val="single" w:sz="6" w:space="0" w:color="auto"/>
              <w:bottom w:val="single" w:sz="6" w:space="0" w:color="auto"/>
            </w:tcBorders>
          </w:tcPr>
          <w:p w:rsidR="0062216E" w:rsidRPr="002341CA" w:rsidDel="00570F70" w:rsidRDefault="0062216E" w:rsidP="00E85080">
            <w:pPr>
              <w:pStyle w:val="TAC"/>
              <w:rPr>
                <w:del w:id="1263" w:author="Ericsson LM" w:date="2016-05-16T19:58:00Z"/>
              </w:rPr>
            </w:pPr>
            <w:del w:id="1264" w:author="Ericsson LM" w:date="2016-05-16T19:58:00Z">
              <w:r w:rsidRPr="002341CA" w:rsidDel="00570F70">
                <w:delText>FOI</w:delText>
              </w:r>
            </w:del>
          </w:p>
        </w:tc>
        <w:tc>
          <w:tcPr>
            <w:tcW w:w="564" w:type="dxa"/>
            <w:tcBorders>
              <w:top w:val="single" w:sz="6" w:space="0" w:color="auto"/>
              <w:left w:val="single" w:sz="6" w:space="0" w:color="auto"/>
              <w:bottom w:val="single" w:sz="6" w:space="0" w:color="auto"/>
              <w:right w:val="single" w:sz="6" w:space="0" w:color="auto"/>
            </w:tcBorders>
          </w:tcPr>
          <w:p w:rsidR="0062216E" w:rsidRPr="002341CA" w:rsidDel="00570F70" w:rsidRDefault="0062216E" w:rsidP="00E85080">
            <w:pPr>
              <w:pStyle w:val="TAC"/>
              <w:rPr>
                <w:del w:id="1265" w:author="Ericsson LM" w:date="2016-05-16T19:58:00Z"/>
              </w:rPr>
            </w:pPr>
            <w:del w:id="1266" w:author="Ericsson LM" w:date="2016-05-16T19:58:00Z">
              <w:r w:rsidRPr="002341CA" w:rsidDel="00570F70">
                <w:delText>R</w:delText>
              </w:r>
            </w:del>
          </w:p>
        </w:tc>
        <w:tc>
          <w:tcPr>
            <w:tcW w:w="1144" w:type="dxa"/>
            <w:tcBorders>
              <w:left w:val="single" w:sz="6" w:space="0" w:color="auto"/>
            </w:tcBorders>
          </w:tcPr>
          <w:p w:rsidR="0062216E" w:rsidRPr="002341CA" w:rsidDel="00570F70" w:rsidRDefault="0062216E" w:rsidP="00E85080">
            <w:pPr>
              <w:pStyle w:val="TAC"/>
              <w:rPr>
                <w:del w:id="1267" w:author="Ericsson LM" w:date="2016-05-16T19:58:00Z"/>
              </w:rPr>
            </w:pPr>
            <w:del w:id="1268" w:author="Ericsson LM" w:date="2016-05-16T19:58:00Z">
              <w:r w:rsidRPr="002341CA" w:rsidDel="00570F70">
                <w:delText>1</w:delText>
              </w:r>
            </w:del>
          </w:p>
        </w:tc>
      </w:tr>
      <w:tr w:rsidR="0062216E" w:rsidRPr="002341CA" w:rsidDel="00570F70" w:rsidTr="002341CA">
        <w:trPr>
          <w:cantSplit/>
          <w:jc w:val="center"/>
          <w:del w:id="1269" w:author="Ericsson LM" w:date="2016-05-16T19:58:00Z"/>
        </w:trPr>
        <w:tc>
          <w:tcPr>
            <w:tcW w:w="2864" w:type="dxa"/>
            <w:gridSpan w:val="8"/>
            <w:tcBorders>
              <w:left w:val="single" w:sz="6" w:space="0" w:color="auto"/>
              <w:right w:val="single" w:sz="6" w:space="0" w:color="auto"/>
            </w:tcBorders>
          </w:tcPr>
          <w:p w:rsidR="0062216E" w:rsidRPr="002341CA" w:rsidDel="00570F70" w:rsidRDefault="0062216E" w:rsidP="00E85080">
            <w:pPr>
              <w:pStyle w:val="TAC"/>
              <w:rPr>
                <w:del w:id="1270" w:author="Ericsson LM" w:date="2016-05-16T19:58:00Z"/>
              </w:rPr>
            </w:pPr>
            <w:del w:id="1271" w:author="Ericsson LM" w:date="2016-05-16T19:58:00Z">
              <w:r w:rsidRPr="002341CA" w:rsidDel="00570F70">
                <w:delText>BSN1</w:delText>
              </w:r>
            </w:del>
          </w:p>
        </w:tc>
        <w:tc>
          <w:tcPr>
            <w:tcW w:w="1698" w:type="dxa"/>
            <w:gridSpan w:val="4"/>
            <w:tcBorders>
              <w:left w:val="single" w:sz="6" w:space="0" w:color="auto"/>
              <w:right w:val="single" w:sz="6" w:space="0" w:color="auto"/>
            </w:tcBorders>
          </w:tcPr>
          <w:p w:rsidR="0062216E" w:rsidRPr="002341CA" w:rsidDel="00570F70" w:rsidRDefault="0062216E" w:rsidP="00E85080">
            <w:pPr>
              <w:pStyle w:val="TAC"/>
              <w:rPr>
                <w:del w:id="1272" w:author="Ericsson LM" w:date="2016-05-16T19:58:00Z"/>
              </w:rPr>
            </w:pPr>
            <w:del w:id="1273" w:author="Ericsson LM" w:date="2016-05-16T19:58:00Z">
              <w:r w:rsidRPr="002341CA" w:rsidDel="00570F70">
                <w:delText>TFI</w:delText>
              </w:r>
            </w:del>
          </w:p>
        </w:tc>
        <w:tc>
          <w:tcPr>
            <w:tcW w:w="1144" w:type="dxa"/>
            <w:tcBorders>
              <w:left w:val="single" w:sz="6" w:space="0" w:color="auto"/>
            </w:tcBorders>
          </w:tcPr>
          <w:p w:rsidR="0062216E" w:rsidRPr="002341CA" w:rsidDel="00570F70" w:rsidRDefault="0062216E" w:rsidP="00E85080">
            <w:pPr>
              <w:pStyle w:val="TAC"/>
              <w:rPr>
                <w:del w:id="1274" w:author="Ericsson LM" w:date="2016-05-16T19:58:00Z"/>
              </w:rPr>
            </w:pPr>
            <w:del w:id="1275" w:author="Ericsson LM" w:date="2016-05-16T19:58:00Z">
              <w:r w:rsidRPr="002341CA" w:rsidDel="00570F70">
                <w:delText>2</w:delText>
              </w:r>
            </w:del>
          </w:p>
        </w:tc>
      </w:tr>
      <w:tr w:rsidR="0062216E" w:rsidRPr="002341CA" w:rsidDel="00570F70" w:rsidTr="002341CA">
        <w:trPr>
          <w:cantSplit/>
          <w:jc w:val="center"/>
          <w:del w:id="1276" w:author="Ericsson LM" w:date="2016-05-16T19:58:00Z"/>
        </w:trPr>
        <w:tc>
          <w:tcPr>
            <w:tcW w:w="2287" w:type="dxa"/>
            <w:gridSpan w:val="6"/>
            <w:tcBorders>
              <w:top w:val="single" w:sz="6" w:space="0" w:color="auto"/>
              <w:left w:val="single" w:sz="6" w:space="0" w:color="auto"/>
              <w:right w:val="single" w:sz="6" w:space="0" w:color="auto"/>
            </w:tcBorders>
          </w:tcPr>
          <w:p w:rsidR="0062216E" w:rsidRPr="002341CA" w:rsidDel="00570F70" w:rsidRDefault="0062216E" w:rsidP="00E85080">
            <w:pPr>
              <w:pStyle w:val="TAC"/>
              <w:rPr>
                <w:del w:id="1277" w:author="Ericsson LM" w:date="2016-05-16T19:58:00Z"/>
              </w:rPr>
            </w:pPr>
            <w:del w:id="1278" w:author="Ericsson LM" w:date="2016-05-16T19:58:00Z">
              <w:r w:rsidRPr="002341CA" w:rsidDel="00570F70">
                <w:delText>Spare</w:delText>
              </w:r>
            </w:del>
          </w:p>
        </w:tc>
        <w:tc>
          <w:tcPr>
            <w:tcW w:w="2275" w:type="dxa"/>
            <w:gridSpan w:val="6"/>
            <w:tcBorders>
              <w:top w:val="single" w:sz="6" w:space="0" w:color="auto"/>
              <w:left w:val="single" w:sz="6" w:space="0" w:color="auto"/>
              <w:right w:val="single" w:sz="6" w:space="0" w:color="auto"/>
            </w:tcBorders>
          </w:tcPr>
          <w:p w:rsidR="0062216E" w:rsidRPr="002341CA" w:rsidDel="00570F70" w:rsidRDefault="0062216E" w:rsidP="00E85080">
            <w:pPr>
              <w:pStyle w:val="TAC"/>
              <w:rPr>
                <w:del w:id="1279" w:author="Ericsson LM" w:date="2016-05-16T19:58:00Z"/>
              </w:rPr>
            </w:pPr>
            <w:del w:id="1280" w:author="Ericsson LM" w:date="2016-05-16T19:58:00Z">
              <w:r w:rsidRPr="002341CA" w:rsidDel="00570F70">
                <w:delText>BSN2</w:delText>
              </w:r>
            </w:del>
          </w:p>
        </w:tc>
        <w:tc>
          <w:tcPr>
            <w:tcW w:w="1144" w:type="dxa"/>
            <w:tcBorders>
              <w:left w:val="single" w:sz="6" w:space="0" w:color="auto"/>
            </w:tcBorders>
          </w:tcPr>
          <w:p w:rsidR="0062216E" w:rsidRPr="002341CA" w:rsidDel="00570F70" w:rsidRDefault="0062216E" w:rsidP="00E85080">
            <w:pPr>
              <w:pStyle w:val="TAC"/>
              <w:rPr>
                <w:del w:id="1281" w:author="Ericsson LM" w:date="2016-05-16T19:58:00Z"/>
              </w:rPr>
            </w:pPr>
            <w:del w:id="1282" w:author="Ericsson LM" w:date="2016-05-16T19:58:00Z">
              <w:r w:rsidRPr="002341CA" w:rsidDel="00570F70">
                <w:delText>3</w:delText>
              </w:r>
            </w:del>
          </w:p>
        </w:tc>
      </w:tr>
      <w:tr w:rsidR="0062216E" w:rsidRPr="002341CA" w:rsidDel="00570F70" w:rsidTr="002341CA">
        <w:trPr>
          <w:cantSplit/>
          <w:jc w:val="center"/>
          <w:del w:id="1283" w:author="Ericsson LM" w:date="2016-05-16T19:58:00Z"/>
        </w:trPr>
        <w:tc>
          <w:tcPr>
            <w:tcW w:w="586" w:type="dxa"/>
            <w:tcBorders>
              <w:top w:val="single" w:sz="6" w:space="0" w:color="auto"/>
              <w:left w:val="single" w:sz="6" w:space="0" w:color="auto"/>
              <w:right w:val="single" w:sz="6" w:space="0" w:color="auto"/>
            </w:tcBorders>
          </w:tcPr>
          <w:p w:rsidR="0062216E" w:rsidRPr="002341CA" w:rsidDel="00570F70" w:rsidRDefault="0062216E" w:rsidP="00E85080">
            <w:pPr>
              <w:pStyle w:val="TAC"/>
              <w:rPr>
                <w:del w:id="1284" w:author="Ericsson LM" w:date="2016-05-16T19:58:00Z"/>
              </w:rPr>
            </w:pPr>
            <w:del w:id="1285" w:author="Ericsson LM" w:date="2016-05-16T19:58:00Z">
              <w:r w:rsidRPr="002341CA" w:rsidDel="00570F70">
                <w:delText>SI</w:delText>
              </w:r>
            </w:del>
          </w:p>
        </w:tc>
        <w:tc>
          <w:tcPr>
            <w:tcW w:w="566" w:type="dxa"/>
            <w:tcBorders>
              <w:top w:val="single" w:sz="6" w:space="0" w:color="auto"/>
              <w:left w:val="single" w:sz="6" w:space="0" w:color="auto"/>
              <w:right w:val="single" w:sz="6" w:space="0" w:color="auto"/>
            </w:tcBorders>
          </w:tcPr>
          <w:p w:rsidR="0062216E" w:rsidRPr="002341CA" w:rsidDel="00570F70" w:rsidRDefault="0062216E" w:rsidP="00E85080">
            <w:pPr>
              <w:pStyle w:val="TAC"/>
              <w:rPr>
                <w:del w:id="1286" w:author="Ericsson LM" w:date="2016-05-16T19:58:00Z"/>
              </w:rPr>
            </w:pPr>
            <w:del w:id="1287" w:author="Ericsson LM" w:date="2016-05-16T19:58:00Z">
              <w:r w:rsidRPr="002341CA" w:rsidDel="00570F70">
                <w:delText>Spare</w:delText>
              </w:r>
            </w:del>
          </w:p>
        </w:tc>
        <w:tc>
          <w:tcPr>
            <w:tcW w:w="569" w:type="dxa"/>
            <w:gridSpan w:val="2"/>
            <w:tcBorders>
              <w:top w:val="single" w:sz="6" w:space="0" w:color="auto"/>
              <w:left w:val="single" w:sz="6" w:space="0" w:color="auto"/>
              <w:right w:val="single" w:sz="6" w:space="0" w:color="auto"/>
            </w:tcBorders>
          </w:tcPr>
          <w:p w:rsidR="0062216E" w:rsidRPr="002341CA" w:rsidDel="00570F70" w:rsidRDefault="0062216E" w:rsidP="00E85080">
            <w:pPr>
              <w:pStyle w:val="TAC"/>
              <w:rPr>
                <w:del w:id="1288" w:author="Ericsson LM" w:date="2016-05-16T19:58:00Z"/>
              </w:rPr>
            </w:pPr>
            <w:del w:id="1289" w:author="Ericsson LM" w:date="2016-05-16T19:58:00Z">
              <w:r w:rsidRPr="002341CA" w:rsidDel="00570F70">
                <w:delText>RSB</w:delText>
              </w:r>
            </w:del>
          </w:p>
        </w:tc>
        <w:tc>
          <w:tcPr>
            <w:tcW w:w="2841" w:type="dxa"/>
            <w:gridSpan w:val="8"/>
            <w:tcBorders>
              <w:top w:val="single" w:sz="6" w:space="0" w:color="auto"/>
              <w:left w:val="single" w:sz="6" w:space="0" w:color="auto"/>
              <w:right w:val="single" w:sz="6" w:space="0" w:color="auto"/>
            </w:tcBorders>
          </w:tcPr>
          <w:p w:rsidR="0062216E" w:rsidRPr="002341CA" w:rsidDel="00570F70" w:rsidRDefault="0062216E" w:rsidP="00E85080">
            <w:pPr>
              <w:pStyle w:val="TAC"/>
              <w:rPr>
                <w:del w:id="1290" w:author="Ericsson LM" w:date="2016-05-16T19:58:00Z"/>
              </w:rPr>
            </w:pPr>
            <w:del w:id="1291" w:author="Ericsson LM" w:date="2016-05-16T19:58:00Z">
              <w:r w:rsidRPr="002341CA" w:rsidDel="00570F70">
                <w:delText>CPS</w:delText>
              </w:r>
            </w:del>
          </w:p>
        </w:tc>
        <w:tc>
          <w:tcPr>
            <w:tcW w:w="1144" w:type="dxa"/>
            <w:tcBorders>
              <w:left w:val="single" w:sz="6" w:space="0" w:color="auto"/>
            </w:tcBorders>
          </w:tcPr>
          <w:p w:rsidR="0062216E" w:rsidRPr="002341CA" w:rsidDel="00570F70" w:rsidRDefault="0062216E" w:rsidP="00E85080">
            <w:pPr>
              <w:pStyle w:val="TAC"/>
              <w:rPr>
                <w:del w:id="1292" w:author="Ericsson LM" w:date="2016-05-16T19:58:00Z"/>
              </w:rPr>
            </w:pPr>
            <w:del w:id="1293" w:author="Ericsson LM" w:date="2016-05-16T19:58:00Z">
              <w:r w:rsidRPr="002341CA" w:rsidDel="00570F70">
                <w:delText>4</w:delText>
              </w:r>
            </w:del>
          </w:p>
        </w:tc>
      </w:tr>
      <w:tr w:rsidR="0062216E" w:rsidRPr="002341CA" w:rsidDel="00570F70" w:rsidTr="002341CA">
        <w:trPr>
          <w:cantSplit/>
          <w:jc w:val="center"/>
          <w:del w:id="1294" w:author="Ericsson LM" w:date="2016-05-16T19:58:00Z"/>
        </w:trPr>
        <w:tc>
          <w:tcPr>
            <w:tcW w:w="1721" w:type="dxa"/>
            <w:gridSpan w:val="4"/>
            <w:tcBorders>
              <w:top w:val="single" w:sz="6" w:space="0" w:color="auto"/>
              <w:left w:val="single" w:sz="6" w:space="0" w:color="auto"/>
              <w:right w:val="single" w:sz="6" w:space="0" w:color="auto"/>
            </w:tcBorders>
          </w:tcPr>
          <w:p w:rsidR="0062216E" w:rsidRPr="002341CA" w:rsidDel="00570F70" w:rsidRDefault="0062216E" w:rsidP="00E85080">
            <w:pPr>
              <w:pStyle w:val="TAC"/>
              <w:rPr>
                <w:del w:id="1295" w:author="Ericsson LM" w:date="2016-05-16T19:58:00Z"/>
              </w:rPr>
            </w:pPr>
            <w:del w:id="1296" w:author="Ericsson LM" w:date="2016-05-16T19:58:00Z">
              <w:r w:rsidRPr="002341CA" w:rsidDel="00570F70">
                <w:delText>Spare</w:delText>
              </w:r>
            </w:del>
          </w:p>
        </w:tc>
        <w:tc>
          <w:tcPr>
            <w:tcW w:w="2268" w:type="dxa"/>
            <w:gridSpan w:val="6"/>
            <w:tcBorders>
              <w:top w:val="single" w:sz="6" w:space="0" w:color="auto"/>
              <w:left w:val="single" w:sz="6" w:space="0" w:color="auto"/>
              <w:right w:val="single" w:sz="6" w:space="0" w:color="auto"/>
            </w:tcBorders>
          </w:tcPr>
          <w:p w:rsidR="0062216E" w:rsidRPr="002341CA" w:rsidDel="00570F70" w:rsidRDefault="0062216E" w:rsidP="00E85080">
            <w:pPr>
              <w:pStyle w:val="TAC"/>
              <w:rPr>
                <w:del w:id="1297" w:author="Ericsson LM" w:date="2016-05-16T19:58:00Z"/>
              </w:rPr>
            </w:pPr>
            <w:del w:id="1298" w:author="Ericsson LM" w:date="2016-05-16T19:58:00Z">
              <w:r w:rsidRPr="002341CA" w:rsidDel="00570F70">
                <w:delText>rTLLI</w:delText>
              </w:r>
            </w:del>
          </w:p>
        </w:tc>
        <w:tc>
          <w:tcPr>
            <w:tcW w:w="573" w:type="dxa"/>
            <w:gridSpan w:val="2"/>
            <w:tcBorders>
              <w:top w:val="single" w:sz="6" w:space="0" w:color="auto"/>
              <w:left w:val="single" w:sz="6" w:space="0" w:color="auto"/>
              <w:right w:val="single" w:sz="6" w:space="0" w:color="auto"/>
            </w:tcBorders>
          </w:tcPr>
          <w:p w:rsidR="0062216E" w:rsidRPr="002341CA" w:rsidDel="00570F70" w:rsidRDefault="0062216E" w:rsidP="00E85080">
            <w:pPr>
              <w:pStyle w:val="TAC"/>
              <w:rPr>
                <w:del w:id="1299" w:author="Ericsson LM" w:date="2016-05-16T19:58:00Z"/>
              </w:rPr>
            </w:pPr>
            <w:del w:id="1300" w:author="Ericsson LM" w:date="2016-05-16T19:58:00Z">
              <w:r w:rsidRPr="002341CA" w:rsidDel="00570F70">
                <w:delText>RI</w:delText>
              </w:r>
            </w:del>
          </w:p>
        </w:tc>
        <w:tc>
          <w:tcPr>
            <w:tcW w:w="1144" w:type="dxa"/>
            <w:tcBorders>
              <w:left w:val="single" w:sz="6" w:space="0" w:color="auto"/>
            </w:tcBorders>
          </w:tcPr>
          <w:p w:rsidR="0062216E" w:rsidRPr="002341CA" w:rsidDel="00570F70" w:rsidRDefault="0062216E" w:rsidP="00E85080">
            <w:pPr>
              <w:pStyle w:val="TAC"/>
              <w:rPr>
                <w:del w:id="1301" w:author="Ericsson LM" w:date="2016-05-16T19:58:00Z"/>
              </w:rPr>
            </w:pPr>
            <w:del w:id="1302" w:author="Ericsson LM" w:date="2016-05-16T19:58:00Z">
              <w:r w:rsidRPr="002341CA" w:rsidDel="00570F70">
                <w:delText>5</w:delText>
              </w:r>
            </w:del>
          </w:p>
        </w:tc>
      </w:tr>
      <w:tr w:rsidR="0062216E" w:rsidRPr="002341CA" w:rsidDel="00570F70" w:rsidTr="002341CA">
        <w:trPr>
          <w:cantSplit/>
          <w:trHeight w:val="117"/>
          <w:jc w:val="center"/>
          <w:del w:id="1303" w:author="Ericsson LM" w:date="2016-05-16T19:58:00Z"/>
        </w:trPr>
        <w:tc>
          <w:tcPr>
            <w:tcW w:w="1152" w:type="dxa"/>
            <w:gridSpan w:val="2"/>
            <w:tcBorders>
              <w:top w:val="single" w:sz="6" w:space="0" w:color="auto"/>
              <w:right w:val="single" w:sz="6" w:space="0" w:color="auto"/>
            </w:tcBorders>
          </w:tcPr>
          <w:p w:rsidR="0062216E" w:rsidRPr="002341CA" w:rsidDel="00570F70" w:rsidRDefault="0062216E" w:rsidP="00E85080">
            <w:pPr>
              <w:pStyle w:val="TAC"/>
              <w:rPr>
                <w:del w:id="1304" w:author="Ericsson LM" w:date="2016-05-16T19:58:00Z"/>
              </w:rPr>
            </w:pPr>
          </w:p>
        </w:tc>
        <w:tc>
          <w:tcPr>
            <w:tcW w:w="3410" w:type="dxa"/>
            <w:gridSpan w:val="10"/>
            <w:tcBorders>
              <w:top w:val="single" w:sz="6" w:space="0" w:color="auto"/>
              <w:right w:val="single" w:sz="6" w:space="0" w:color="auto"/>
            </w:tcBorders>
          </w:tcPr>
          <w:p w:rsidR="0062216E" w:rsidRPr="002341CA" w:rsidDel="00570F70" w:rsidRDefault="0062216E" w:rsidP="00E85080">
            <w:pPr>
              <w:pStyle w:val="TAC"/>
              <w:rPr>
                <w:del w:id="1305" w:author="Ericsson LM" w:date="2016-05-16T19:58:00Z"/>
              </w:rPr>
            </w:pPr>
            <w:del w:id="1306" w:author="Ericsson LM" w:date="2016-05-16T19:58:00Z">
              <w:r w:rsidRPr="002341CA" w:rsidDel="00570F70">
                <w:delText>Spare</w:delText>
              </w:r>
            </w:del>
          </w:p>
        </w:tc>
        <w:tc>
          <w:tcPr>
            <w:tcW w:w="1144" w:type="dxa"/>
          </w:tcPr>
          <w:p w:rsidR="0062216E" w:rsidRPr="002341CA" w:rsidDel="00570F70" w:rsidRDefault="0062216E" w:rsidP="00E85080">
            <w:pPr>
              <w:pStyle w:val="TAC"/>
              <w:rPr>
                <w:del w:id="1307" w:author="Ericsson LM" w:date="2016-05-16T19:58:00Z"/>
              </w:rPr>
            </w:pPr>
            <w:del w:id="1308" w:author="Ericsson LM" w:date="2016-05-16T19:58:00Z">
              <w:r w:rsidRPr="002341CA" w:rsidDel="00570F70">
                <w:delText>6</w:delText>
              </w:r>
            </w:del>
          </w:p>
        </w:tc>
      </w:tr>
      <w:tr w:rsidR="00570F70" w:rsidRPr="002341CA" w:rsidTr="00E85080">
        <w:trPr>
          <w:cantSplit/>
          <w:jc w:val="center"/>
          <w:ins w:id="1309" w:author="Ericsson LM" w:date="2016-05-16T19:58:00Z"/>
        </w:trPr>
        <w:tc>
          <w:tcPr>
            <w:tcW w:w="4562" w:type="dxa"/>
            <w:gridSpan w:val="12"/>
          </w:tcPr>
          <w:p w:rsidR="00570F70" w:rsidRPr="002341CA" w:rsidRDefault="00570F70" w:rsidP="00E85080">
            <w:pPr>
              <w:pStyle w:val="TAC"/>
              <w:rPr>
                <w:ins w:id="1310" w:author="Ericsson LM" w:date="2016-05-16T19:58:00Z"/>
              </w:rPr>
            </w:pPr>
            <w:ins w:id="1311" w:author="Ericsson LM" w:date="2016-05-16T19:58:00Z">
              <w:r w:rsidRPr="002341CA">
                <w:t>Bit</w:t>
              </w:r>
            </w:ins>
          </w:p>
        </w:tc>
        <w:tc>
          <w:tcPr>
            <w:tcW w:w="1144" w:type="dxa"/>
          </w:tcPr>
          <w:p w:rsidR="00570F70" w:rsidRPr="002341CA" w:rsidRDefault="00570F70" w:rsidP="00E85080">
            <w:pPr>
              <w:pStyle w:val="TAC"/>
              <w:rPr>
                <w:ins w:id="1312" w:author="Ericsson LM" w:date="2016-05-16T19:58:00Z"/>
              </w:rPr>
            </w:pPr>
          </w:p>
        </w:tc>
      </w:tr>
      <w:tr w:rsidR="00570F70" w:rsidRPr="002341CA" w:rsidTr="00E85080">
        <w:trPr>
          <w:cantSplit/>
          <w:jc w:val="center"/>
          <w:ins w:id="1313" w:author="Ericsson LM" w:date="2016-05-16T19:58:00Z"/>
        </w:trPr>
        <w:tc>
          <w:tcPr>
            <w:tcW w:w="586" w:type="dxa"/>
          </w:tcPr>
          <w:p w:rsidR="00570F70" w:rsidRPr="002341CA" w:rsidRDefault="00570F70" w:rsidP="00E85080">
            <w:pPr>
              <w:pStyle w:val="TAC"/>
              <w:rPr>
                <w:ins w:id="1314" w:author="Ericsson LM" w:date="2016-05-16T19:58:00Z"/>
              </w:rPr>
            </w:pPr>
            <w:ins w:id="1315" w:author="Ericsson LM" w:date="2016-05-16T19:58:00Z">
              <w:r w:rsidRPr="002341CA">
                <w:t>8</w:t>
              </w:r>
            </w:ins>
          </w:p>
        </w:tc>
        <w:tc>
          <w:tcPr>
            <w:tcW w:w="577" w:type="dxa"/>
            <w:gridSpan w:val="2"/>
          </w:tcPr>
          <w:p w:rsidR="00570F70" w:rsidRPr="002341CA" w:rsidRDefault="00570F70" w:rsidP="00E85080">
            <w:pPr>
              <w:pStyle w:val="TAC"/>
              <w:rPr>
                <w:ins w:id="1316" w:author="Ericsson LM" w:date="2016-05-16T19:58:00Z"/>
              </w:rPr>
            </w:pPr>
            <w:ins w:id="1317" w:author="Ericsson LM" w:date="2016-05-16T19:58:00Z">
              <w:r w:rsidRPr="002341CA">
                <w:t>7</w:t>
              </w:r>
            </w:ins>
          </w:p>
        </w:tc>
        <w:tc>
          <w:tcPr>
            <w:tcW w:w="567" w:type="dxa"/>
            <w:gridSpan w:val="2"/>
          </w:tcPr>
          <w:p w:rsidR="00570F70" w:rsidRPr="002341CA" w:rsidRDefault="00570F70" w:rsidP="00E85080">
            <w:pPr>
              <w:pStyle w:val="TAC"/>
              <w:rPr>
                <w:ins w:id="1318" w:author="Ericsson LM" w:date="2016-05-16T19:58:00Z"/>
              </w:rPr>
            </w:pPr>
            <w:ins w:id="1319" w:author="Ericsson LM" w:date="2016-05-16T19:58:00Z">
              <w:r w:rsidRPr="002341CA">
                <w:t>6</w:t>
              </w:r>
            </w:ins>
          </w:p>
        </w:tc>
        <w:tc>
          <w:tcPr>
            <w:tcW w:w="567" w:type="dxa"/>
            <w:gridSpan w:val="2"/>
          </w:tcPr>
          <w:p w:rsidR="00570F70" w:rsidRPr="002341CA" w:rsidRDefault="00570F70" w:rsidP="00E85080">
            <w:pPr>
              <w:pStyle w:val="TAC"/>
              <w:rPr>
                <w:ins w:id="1320" w:author="Ericsson LM" w:date="2016-05-16T19:58:00Z"/>
              </w:rPr>
            </w:pPr>
            <w:ins w:id="1321" w:author="Ericsson LM" w:date="2016-05-16T19:58:00Z">
              <w:r w:rsidRPr="002341CA">
                <w:t>5</w:t>
              </w:r>
            </w:ins>
          </w:p>
        </w:tc>
        <w:tc>
          <w:tcPr>
            <w:tcW w:w="567" w:type="dxa"/>
          </w:tcPr>
          <w:p w:rsidR="00570F70" w:rsidRPr="002341CA" w:rsidRDefault="00570F70" w:rsidP="00E85080">
            <w:pPr>
              <w:pStyle w:val="TAC"/>
              <w:rPr>
                <w:ins w:id="1322" w:author="Ericsson LM" w:date="2016-05-16T19:58:00Z"/>
              </w:rPr>
            </w:pPr>
            <w:ins w:id="1323" w:author="Ericsson LM" w:date="2016-05-16T19:58:00Z">
              <w:r w:rsidRPr="002341CA">
                <w:t>4</w:t>
              </w:r>
            </w:ins>
          </w:p>
        </w:tc>
        <w:tc>
          <w:tcPr>
            <w:tcW w:w="567" w:type="dxa"/>
          </w:tcPr>
          <w:p w:rsidR="00570F70" w:rsidRPr="002341CA" w:rsidRDefault="00570F70" w:rsidP="00E85080">
            <w:pPr>
              <w:pStyle w:val="TAC"/>
              <w:rPr>
                <w:ins w:id="1324" w:author="Ericsson LM" w:date="2016-05-16T19:58:00Z"/>
              </w:rPr>
            </w:pPr>
            <w:ins w:id="1325" w:author="Ericsson LM" w:date="2016-05-16T19:58:00Z">
              <w:r w:rsidRPr="002341CA">
                <w:t>3</w:t>
              </w:r>
            </w:ins>
          </w:p>
        </w:tc>
        <w:tc>
          <w:tcPr>
            <w:tcW w:w="567" w:type="dxa"/>
            <w:gridSpan w:val="2"/>
          </w:tcPr>
          <w:p w:rsidR="00570F70" w:rsidRPr="002341CA" w:rsidRDefault="00570F70" w:rsidP="00E85080">
            <w:pPr>
              <w:pStyle w:val="TAC"/>
              <w:rPr>
                <w:ins w:id="1326" w:author="Ericsson LM" w:date="2016-05-16T19:58:00Z"/>
              </w:rPr>
            </w:pPr>
            <w:ins w:id="1327" w:author="Ericsson LM" w:date="2016-05-16T19:58:00Z">
              <w:r w:rsidRPr="002341CA">
                <w:t>2</w:t>
              </w:r>
            </w:ins>
          </w:p>
        </w:tc>
        <w:tc>
          <w:tcPr>
            <w:tcW w:w="564" w:type="dxa"/>
          </w:tcPr>
          <w:p w:rsidR="00570F70" w:rsidRPr="002341CA" w:rsidRDefault="00570F70" w:rsidP="00E85080">
            <w:pPr>
              <w:pStyle w:val="TAC"/>
              <w:rPr>
                <w:ins w:id="1328" w:author="Ericsson LM" w:date="2016-05-16T19:58:00Z"/>
              </w:rPr>
            </w:pPr>
            <w:ins w:id="1329" w:author="Ericsson LM" w:date="2016-05-16T19:58:00Z">
              <w:r w:rsidRPr="002341CA">
                <w:t>1</w:t>
              </w:r>
            </w:ins>
          </w:p>
        </w:tc>
        <w:tc>
          <w:tcPr>
            <w:tcW w:w="1144" w:type="dxa"/>
          </w:tcPr>
          <w:p w:rsidR="00570F70" w:rsidRPr="002341CA" w:rsidRDefault="00570F70" w:rsidP="00E85080">
            <w:pPr>
              <w:pStyle w:val="TAC"/>
              <w:rPr>
                <w:ins w:id="1330" w:author="Ericsson LM" w:date="2016-05-16T19:58:00Z"/>
              </w:rPr>
            </w:pPr>
            <w:ins w:id="1331" w:author="Ericsson LM" w:date="2016-05-16T19:58:00Z">
              <w:r w:rsidRPr="002341CA">
                <w:t>Octet</w:t>
              </w:r>
            </w:ins>
          </w:p>
        </w:tc>
      </w:tr>
      <w:tr w:rsidR="00570F70" w:rsidRPr="002341CA" w:rsidTr="00E85080">
        <w:trPr>
          <w:cantSplit/>
          <w:jc w:val="center"/>
          <w:ins w:id="1332" w:author="Ericsson LM" w:date="2016-05-16T19:58:00Z"/>
        </w:trPr>
        <w:tc>
          <w:tcPr>
            <w:tcW w:w="1163" w:type="dxa"/>
            <w:gridSpan w:val="3"/>
            <w:tcBorders>
              <w:top w:val="single" w:sz="6" w:space="0" w:color="auto"/>
              <w:left w:val="single" w:sz="6" w:space="0" w:color="auto"/>
              <w:bottom w:val="single" w:sz="6" w:space="0" w:color="auto"/>
            </w:tcBorders>
          </w:tcPr>
          <w:p w:rsidR="00570F70" w:rsidRPr="002341CA" w:rsidRDefault="00570F70" w:rsidP="00E85080">
            <w:pPr>
              <w:pStyle w:val="TAC"/>
              <w:rPr>
                <w:ins w:id="1333" w:author="Ericsson LM" w:date="2016-05-16T19:58:00Z"/>
              </w:rPr>
            </w:pPr>
            <w:ins w:id="1334" w:author="Ericsson LM" w:date="2016-05-16T19:58:00Z">
              <w:r w:rsidRPr="002341CA">
                <w:t>TFI</w:t>
              </w:r>
            </w:ins>
          </w:p>
        </w:tc>
        <w:tc>
          <w:tcPr>
            <w:tcW w:w="2268" w:type="dxa"/>
            <w:gridSpan w:val="6"/>
            <w:tcBorders>
              <w:top w:val="single" w:sz="6" w:space="0" w:color="auto"/>
              <w:left w:val="single" w:sz="6" w:space="0" w:color="auto"/>
              <w:bottom w:val="single" w:sz="6" w:space="0" w:color="auto"/>
            </w:tcBorders>
          </w:tcPr>
          <w:p w:rsidR="00570F70" w:rsidRPr="002341CA" w:rsidRDefault="00570F70" w:rsidP="00E85080">
            <w:pPr>
              <w:pStyle w:val="TAC"/>
              <w:rPr>
                <w:ins w:id="1335" w:author="Ericsson LM" w:date="2016-05-16T19:58:00Z"/>
              </w:rPr>
            </w:pPr>
            <w:ins w:id="1336" w:author="Ericsson LM" w:date="2016-05-16T19:58:00Z">
              <w:r w:rsidRPr="002341CA">
                <w:t>Countdown Value</w:t>
              </w:r>
            </w:ins>
          </w:p>
        </w:tc>
        <w:tc>
          <w:tcPr>
            <w:tcW w:w="567" w:type="dxa"/>
            <w:gridSpan w:val="2"/>
            <w:tcBorders>
              <w:top w:val="single" w:sz="6" w:space="0" w:color="auto"/>
              <w:left w:val="single" w:sz="6" w:space="0" w:color="auto"/>
              <w:bottom w:val="single" w:sz="6" w:space="0" w:color="auto"/>
            </w:tcBorders>
          </w:tcPr>
          <w:p w:rsidR="00570F70" w:rsidRPr="002341CA" w:rsidRDefault="00570F70" w:rsidP="00E85080">
            <w:pPr>
              <w:pStyle w:val="TAC"/>
              <w:rPr>
                <w:ins w:id="1337" w:author="Ericsson LM" w:date="2016-05-16T19:58:00Z"/>
              </w:rPr>
            </w:pPr>
            <w:ins w:id="1338" w:author="Ericsson LM" w:date="2016-05-16T19:58:00Z">
              <w:r w:rsidRPr="002341CA">
                <w:t>FOI</w:t>
              </w:r>
            </w:ins>
          </w:p>
        </w:tc>
        <w:tc>
          <w:tcPr>
            <w:tcW w:w="564" w:type="dxa"/>
            <w:tcBorders>
              <w:top w:val="single" w:sz="6" w:space="0" w:color="auto"/>
              <w:left w:val="single" w:sz="6" w:space="0" w:color="auto"/>
              <w:bottom w:val="single" w:sz="6" w:space="0" w:color="auto"/>
              <w:right w:val="single" w:sz="6" w:space="0" w:color="auto"/>
            </w:tcBorders>
          </w:tcPr>
          <w:p w:rsidR="00570F70" w:rsidRPr="002341CA" w:rsidRDefault="00570F70" w:rsidP="00E85080">
            <w:pPr>
              <w:pStyle w:val="TAC"/>
              <w:rPr>
                <w:ins w:id="1339" w:author="Ericsson LM" w:date="2016-05-16T19:58:00Z"/>
              </w:rPr>
            </w:pPr>
            <w:ins w:id="1340" w:author="Ericsson LM" w:date="2016-05-16T19:58:00Z">
              <w:r w:rsidRPr="002341CA">
                <w:t>RI</w:t>
              </w:r>
            </w:ins>
          </w:p>
        </w:tc>
        <w:tc>
          <w:tcPr>
            <w:tcW w:w="1144" w:type="dxa"/>
            <w:tcBorders>
              <w:left w:val="single" w:sz="6" w:space="0" w:color="auto"/>
            </w:tcBorders>
          </w:tcPr>
          <w:p w:rsidR="00570F70" w:rsidRPr="002341CA" w:rsidRDefault="00570F70" w:rsidP="00E85080">
            <w:pPr>
              <w:pStyle w:val="TAC"/>
              <w:rPr>
                <w:ins w:id="1341" w:author="Ericsson LM" w:date="2016-05-16T19:58:00Z"/>
              </w:rPr>
            </w:pPr>
            <w:ins w:id="1342" w:author="Ericsson LM" w:date="2016-05-16T19:58:00Z">
              <w:r w:rsidRPr="002341CA">
                <w:t>1</w:t>
              </w:r>
            </w:ins>
          </w:p>
        </w:tc>
      </w:tr>
      <w:tr w:rsidR="00570F70" w:rsidRPr="002341CA" w:rsidTr="00E85080">
        <w:trPr>
          <w:cantSplit/>
          <w:jc w:val="center"/>
          <w:ins w:id="1343" w:author="Ericsson LM" w:date="2016-05-16T19:58:00Z"/>
        </w:trPr>
        <w:tc>
          <w:tcPr>
            <w:tcW w:w="2864" w:type="dxa"/>
            <w:gridSpan w:val="8"/>
            <w:tcBorders>
              <w:left w:val="single" w:sz="6" w:space="0" w:color="auto"/>
              <w:right w:val="single" w:sz="6" w:space="0" w:color="auto"/>
            </w:tcBorders>
          </w:tcPr>
          <w:p w:rsidR="00570F70" w:rsidRPr="002341CA" w:rsidRDefault="00570F70" w:rsidP="00E85080">
            <w:pPr>
              <w:pStyle w:val="TAC"/>
              <w:rPr>
                <w:ins w:id="1344" w:author="Ericsson LM" w:date="2016-05-16T19:58:00Z"/>
              </w:rPr>
            </w:pPr>
            <w:ins w:id="1345" w:author="Ericsson LM" w:date="2016-05-16T19:58:00Z">
              <w:r w:rsidRPr="002341CA">
                <w:t>BSN1</w:t>
              </w:r>
            </w:ins>
          </w:p>
        </w:tc>
        <w:tc>
          <w:tcPr>
            <w:tcW w:w="1698" w:type="dxa"/>
            <w:gridSpan w:val="4"/>
            <w:tcBorders>
              <w:left w:val="single" w:sz="6" w:space="0" w:color="auto"/>
              <w:right w:val="single" w:sz="6" w:space="0" w:color="auto"/>
            </w:tcBorders>
          </w:tcPr>
          <w:p w:rsidR="00570F70" w:rsidRPr="002341CA" w:rsidRDefault="00570F70" w:rsidP="00E85080">
            <w:pPr>
              <w:pStyle w:val="TAC"/>
              <w:rPr>
                <w:ins w:id="1346" w:author="Ericsson LM" w:date="2016-05-16T19:58:00Z"/>
              </w:rPr>
            </w:pPr>
            <w:ins w:id="1347" w:author="Ericsson LM" w:date="2016-05-16T19:58:00Z">
              <w:r w:rsidRPr="002341CA">
                <w:t>TFI</w:t>
              </w:r>
            </w:ins>
          </w:p>
        </w:tc>
        <w:tc>
          <w:tcPr>
            <w:tcW w:w="1144" w:type="dxa"/>
            <w:tcBorders>
              <w:left w:val="single" w:sz="6" w:space="0" w:color="auto"/>
            </w:tcBorders>
          </w:tcPr>
          <w:p w:rsidR="00570F70" w:rsidRPr="002341CA" w:rsidRDefault="00570F70" w:rsidP="00E85080">
            <w:pPr>
              <w:pStyle w:val="TAC"/>
              <w:rPr>
                <w:ins w:id="1348" w:author="Ericsson LM" w:date="2016-05-16T19:58:00Z"/>
              </w:rPr>
            </w:pPr>
            <w:ins w:id="1349" w:author="Ericsson LM" w:date="2016-05-16T19:58:00Z">
              <w:r w:rsidRPr="002341CA">
                <w:t>2</w:t>
              </w:r>
            </w:ins>
          </w:p>
        </w:tc>
      </w:tr>
      <w:tr w:rsidR="00570F70" w:rsidRPr="002341CA" w:rsidTr="00E85080">
        <w:trPr>
          <w:cantSplit/>
          <w:jc w:val="center"/>
          <w:ins w:id="1350" w:author="Ericsson LM" w:date="2016-05-16T19:58:00Z"/>
        </w:trPr>
        <w:tc>
          <w:tcPr>
            <w:tcW w:w="2287" w:type="dxa"/>
            <w:gridSpan w:val="6"/>
            <w:tcBorders>
              <w:top w:val="single" w:sz="6" w:space="0" w:color="auto"/>
              <w:left w:val="single" w:sz="6" w:space="0" w:color="auto"/>
              <w:right w:val="single" w:sz="6" w:space="0" w:color="auto"/>
            </w:tcBorders>
          </w:tcPr>
          <w:p w:rsidR="00570F70" w:rsidRPr="002341CA" w:rsidRDefault="00570F70" w:rsidP="00E85080">
            <w:pPr>
              <w:pStyle w:val="TAC"/>
              <w:rPr>
                <w:ins w:id="1351" w:author="Ericsson LM" w:date="2016-05-16T19:58:00Z"/>
              </w:rPr>
            </w:pPr>
            <w:ins w:id="1352" w:author="Ericsson LM" w:date="2016-05-16T19:58:00Z">
              <w:r w:rsidRPr="002341CA">
                <w:t>Spare</w:t>
              </w:r>
            </w:ins>
          </w:p>
        </w:tc>
        <w:tc>
          <w:tcPr>
            <w:tcW w:w="2275" w:type="dxa"/>
            <w:gridSpan w:val="6"/>
            <w:tcBorders>
              <w:top w:val="single" w:sz="6" w:space="0" w:color="auto"/>
              <w:left w:val="single" w:sz="6" w:space="0" w:color="auto"/>
              <w:right w:val="single" w:sz="6" w:space="0" w:color="auto"/>
            </w:tcBorders>
          </w:tcPr>
          <w:p w:rsidR="00570F70" w:rsidRPr="002341CA" w:rsidRDefault="00570F70" w:rsidP="00E85080">
            <w:pPr>
              <w:pStyle w:val="TAC"/>
              <w:rPr>
                <w:ins w:id="1353" w:author="Ericsson LM" w:date="2016-05-16T19:58:00Z"/>
              </w:rPr>
            </w:pPr>
            <w:ins w:id="1354" w:author="Ericsson LM" w:date="2016-05-16T19:58:00Z">
              <w:r w:rsidRPr="002341CA">
                <w:t>BSN2</w:t>
              </w:r>
            </w:ins>
          </w:p>
        </w:tc>
        <w:tc>
          <w:tcPr>
            <w:tcW w:w="1144" w:type="dxa"/>
            <w:tcBorders>
              <w:left w:val="single" w:sz="6" w:space="0" w:color="auto"/>
            </w:tcBorders>
          </w:tcPr>
          <w:p w:rsidR="00570F70" w:rsidRPr="002341CA" w:rsidRDefault="00570F70" w:rsidP="00E85080">
            <w:pPr>
              <w:pStyle w:val="TAC"/>
              <w:rPr>
                <w:ins w:id="1355" w:author="Ericsson LM" w:date="2016-05-16T19:58:00Z"/>
              </w:rPr>
            </w:pPr>
            <w:ins w:id="1356" w:author="Ericsson LM" w:date="2016-05-16T19:58:00Z">
              <w:r w:rsidRPr="002341CA">
                <w:t>3</w:t>
              </w:r>
            </w:ins>
          </w:p>
        </w:tc>
      </w:tr>
      <w:tr w:rsidR="00570F70" w:rsidRPr="002341CA" w:rsidTr="00E85080">
        <w:trPr>
          <w:cantSplit/>
          <w:jc w:val="center"/>
          <w:ins w:id="1357" w:author="Ericsson LM" w:date="2016-05-16T19:58:00Z"/>
        </w:trPr>
        <w:tc>
          <w:tcPr>
            <w:tcW w:w="1721" w:type="dxa"/>
            <w:gridSpan w:val="4"/>
            <w:tcBorders>
              <w:top w:val="single" w:sz="6" w:space="0" w:color="auto"/>
              <w:left w:val="single" w:sz="6" w:space="0" w:color="auto"/>
              <w:right w:val="single" w:sz="6" w:space="0" w:color="auto"/>
            </w:tcBorders>
          </w:tcPr>
          <w:p w:rsidR="00570F70" w:rsidRPr="002341CA" w:rsidRDefault="00570F70" w:rsidP="00E85080">
            <w:pPr>
              <w:pStyle w:val="TAC"/>
              <w:rPr>
                <w:ins w:id="1358" w:author="Ericsson LM" w:date="2016-05-16T19:58:00Z"/>
              </w:rPr>
            </w:pPr>
            <w:ins w:id="1359" w:author="Ericsson LM" w:date="2016-05-16T19:58:00Z">
              <w:r w:rsidRPr="002341CA">
                <w:t>DCC</w:t>
              </w:r>
            </w:ins>
            <w:ins w:id="1360" w:author="Ericsson LM" w:date="2016-05-17T13:39:00Z">
              <w:r w:rsidR="001A2146" w:rsidRPr="002341CA">
                <w:t>E</w:t>
              </w:r>
            </w:ins>
          </w:p>
        </w:tc>
        <w:tc>
          <w:tcPr>
            <w:tcW w:w="2841" w:type="dxa"/>
            <w:gridSpan w:val="8"/>
            <w:tcBorders>
              <w:top w:val="single" w:sz="6" w:space="0" w:color="auto"/>
              <w:left w:val="single" w:sz="6" w:space="0" w:color="auto"/>
              <w:right w:val="single" w:sz="6" w:space="0" w:color="auto"/>
            </w:tcBorders>
          </w:tcPr>
          <w:p w:rsidR="00570F70" w:rsidRPr="002341CA" w:rsidRDefault="00570F70" w:rsidP="00E85080">
            <w:pPr>
              <w:pStyle w:val="TAC"/>
              <w:rPr>
                <w:ins w:id="1361" w:author="Ericsson LM" w:date="2016-05-16T19:58:00Z"/>
              </w:rPr>
            </w:pPr>
            <w:ins w:id="1362" w:author="Ericsson LM" w:date="2016-05-16T19:58:00Z">
              <w:r w:rsidRPr="002341CA">
                <w:t>CPS</w:t>
              </w:r>
            </w:ins>
          </w:p>
        </w:tc>
        <w:tc>
          <w:tcPr>
            <w:tcW w:w="1144" w:type="dxa"/>
            <w:tcBorders>
              <w:left w:val="single" w:sz="6" w:space="0" w:color="auto"/>
            </w:tcBorders>
          </w:tcPr>
          <w:p w:rsidR="00570F70" w:rsidRPr="002341CA" w:rsidRDefault="00570F70" w:rsidP="00E85080">
            <w:pPr>
              <w:pStyle w:val="TAC"/>
              <w:rPr>
                <w:ins w:id="1363" w:author="Ericsson LM" w:date="2016-05-16T19:58:00Z"/>
              </w:rPr>
            </w:pPr>
            <w:ins w:id="1364" w:author="Ericsson LM" w:date="2016-05-16T19:58:00Z">
              <w:r w:rsidRPr="002341CA">
                <w:t>4</w:t>
              </w:r>
            </w:ins>
          </w:p>
        </w:tc>
      </w:tr>
      <w:tr w:rsidR="00570F70" w:rsidRPr="002341CA" w:rsidTr="00E85080">
        <w:trPr>
          <w:cantSplit/>
          <w:jc w:val="center"/>
          <w:ins w:id="1365" w:author="Ericsson LM" w:date="2016-05-16T19:58:00Z"/>
        </w:trPr>
        <w:tc>
          <w:tcPr>
            <w:tcW w:w="1721" w:type="dxa"/>
            <w:gridSpan w:val="4"/>
            <w:tcBorders>
              <w:top w:val="single" w:sz="6" w:space="0" w:color="auto"/>
              <w:left w:val="single" w:sz="6" w:space="0" w:color="auto"/>
              <w:right w:val="single" w:sz="6" w:space="0" w:color="auto"/>
            </w:tcBorders>
          </w:tcPr>
          <w:p w:rsidR="00570F70" w:rsidRPr="002341CA" w:rsidRDefault="00570F70" w:rsidP="00E85080">
            <w:pPr>
              <w:pStyle w:val="TAC"/>
              <w:rPr>
                <w:ins w:id="1366" w:author="Ericsson LM" w:date="2016-05-16T19:58:00Z"/>
              </w:rPr>
            </w:pPr>
            <w:ins w:id="1367" w:author="Ericsson LM" w:date="2016-05-16T19:58:00Z">
              <w:r w:rsidRPr="002341CA">
                <w:t>Spare</w:t>
              </w:r>
            </w:ins>
          </w:p>
        </w:tc>
        <w:tc>
          <w:tcPr>
            <w:tcW w:w="2268" w:type="dxa"/>
            <w:gridSpan w:val="6"/>
            <w:tcBorders>
              <w:top w:val="single" w:sz="6" w:space="0" w:color="auto"/>
              <w:left w:val="single" w:sz="6" w:space="0" w:color="auto"/>
              <w:right w:val="single" w:sz="6" w:space="0" w:color="auto"/>
            </w:tcBorders>
          </w:tcPr>
          <w:p w:rsidR="00570F70" w:rsidRPr="002341CA" w:rsidRDefault="00570F70" w:rsidP="00E85080">
            <w:pPr>
              <w:pStyle w:val="TAC"/>
              <w:rPr>
                <w:ins w:id="1368" w:author="Ericsson LM" w:date="2016-05-16T19:58:00Z"/>
              </w:rPr>
            </w:pPr>
            <w:proofErr w:type="spellStart"/>
            <w:ins w:id="1369" w:author="Ericsson LM" w:date="2016-05-16T19:58:00Z">
              <w:r w:rsidRPr="002341CA">
                <w:t>rTLLI</w:t>
              </w:r>
              <w:proofErr w:type="spellEnd"/>
            </w:ins>
          </w:p>
        </w:tc>
        <w:tc>
          <w:tcPr>
            <w:tcW w:w="573" w:type="dxa"/>
            <w:gridSpan w:val="2"/>
            <w:tcBorders>
              <w:top w:val="single" w:sz="6" w:space="0" w:color="auto"/>
              <w:left w:val="single" w:sz="6" w:space="0" w:color="auto"/>
              <w:right w:val="single" w:sz="6" w:space="0" w:color="auto"/>
            </w:tcBorders>
          </w:tcPr>
          <w:p w:rsidR="00570F70" w:rsidRPr="002341CA" w:rsidRDefault="00570F70" w:rsidP="00E85080">
            <w:pPr>
              <w:pStyle w:val="TAC"/>
              <w:rPr>
                <w:ins w:id="1370" w:author="Ericsson LM" w:date="2016-05-16T19:58:00Z"/>
              </w:rPr>
            </w:pPr>
            <w:ins w:id="1371" w:author="Ericsson LM" w:date="2016-05-16T19:58:00Z">
              <w:r w:rsidRPr="002341CA">
                <w:t>DCC</w:t>
              </w:r>
            </w:ins>
            <w:ins w:id="1372" w:author="Ericsson LM" w:date="2016-05-17T13:39:00Z">
              <w:r w:rsidR="001A2146" w:rsidRPr="002341CA">
                <w:t>E</w:t>
              </w:r>
            </w:ins>
          </w:p>
        </w:tc>
        <w:tc>
          <w:tcPr>
            <w:tcW w:w="1144" w:type="dxa"/>
            <w:tcBorders>
              <w:left w:val="single" w:sz="6" w:space="0" w:color="auto"/>
            </w:tcBorders>
          </w:tcPr>
          <w:p w:rsidR="00570F70" w:rsidRPr="002341CA" w:rsidRDefault="00570F70" w:rsidP="00E85080">
            <w:pPr>
              <w:pStyle w:val="TAC"/>
              <w:rPr>
                <w:ins w:id="1373" w:author="Ericsson LM" w:date="2016-05-16T19:58:00Z"/>
              </w:rPr>
            </w:pPr>
            <w:ins w:id="1374" w:author="Ericsson LM" w:date="2016-05-16T19:58:00Z">
              <w:r w:rsidRPr="002341CA">
                <w:t>5</w:t>
              </w:r>
            </w:ins>
          </w:p>
        </w:tc>
      </w:tr>
      <w:tr w:rsidR="00570F70" w:rsidRPr="002341CA" w:rsidTr="00E85080">
        <w:trPr>
          <w:cantSplit/>
          <w:trHeight w:val="117"/>
          <w:jc w:val="center"/>
          <w:ins w:id="1375" w:author="Ericsson LM" w:date="2016-05-16T19:58:00Z"/>
        </w:trPr>
        <w:tc>
          <w:tcPr>
            <w:tcW w:w="1152" w:type="dxa"/>
            <w:gridSpan w:val="2"/>
            <w:tcBorders>
              <w:top w:val="single" w:sz="6" w:space="0" w:color="auto"/>
              <w:right w:val="single" w:sz="6" w:space="0" w:color="auto"/>
            </w:tcBorders>
          </w:tcPr>
          <w:p w:rsidR="00570F70" w:rsidRPr="002341CA" w:rsidRDefault="00570F70" w:rsidP="00E85080">
            <w:pPr>
              <w:pStyle w:val="TAC"/>
              <w:rPr>
                <w:ins w:id="1376" w:author="Ericsson LM" w:date="2016-05-16T19:58:00Z"/>
              </w:rPr>
            </w:pPr>
          </w:p>
        </w:tc>
        <w:tc>
          <w:tcPr>
            <w:tcW w:w="3410" w:type="dxa"/>
            <w:gridSpan w:val="10"/>
            <w:tcBorders>
              <w:top w:val="single" w:sz="4" w:space="0" w:color="auto"/>
              <w:bottom w:val="single" w:sz="4" w:space="0" w:color="auto"/>
              <w:right w:val="single" w:sz="6" w:space="0" w:color="auto"/>
            </w:tcBorders>
          </w:tcPr>
          <w:p w:rsidR="00570F70" w:rsidRPr="002341CA" w:rsidRDefault="00570F70" w:rsidP="00E85080">
            <w:pPr>
              <w:pStyle w:val="TAC"/>
              <w:rPr>
                <w:ins w:id="1377" w:author="Ericsson LM" w:date="2016-05-16T19:58:00Z"/>
              </w:rPr>
            </w:pPr>
            <w:ins w:id="1378" w:author="Ericsson LM" w:date="2016-05-16T19:58:00Z">
              <w:r w:rsidRPr="002341CA">
                <w:t>Spare</w:t>
              </w:r>
            </w:ins>
          </w:p>
        </w:tc>
        <w:tc>
          <w:tcPr>
            <w:tcW w:w="1144" w:type="dxa"/>
          </w:tcPr>
          <w:p w:rsidR="00570F70" w:rsidRPr="002341CA" w:rsidRDefault="00570F70" w:rsidP="00E85080">
            <w:pPr>
              <w:pStyle w:val="TAC"/>
              <w:rPr>
                <w:ins w:id="1379" w:author="Ericsson LM" w:date="2016-05-16T19:58:00Z"/>
              </w:rPr>
            </w:pPr>
            <w:ins w:id="1380" w:author="Ericsson LM" w:date="2016-05-16T19:58:00Z">
              <w:r w:rsidRPr="002341CA">
                <w:t>6</w:t>
              </w:r>
            </w:ins>
          </w:p>
        </w:tc>
      </w:tr>
    </w:tbl>
    <w:p w:rsidR="00570F70" w:rsidRPr="002341CA" w:rsidRDefault="00570F70" w:rsidP="0062216E">
      <w:pPr>
        <w:pStyle w:val="NF"/>
        <w:ind w:left="0" w:firstLine="0"/>
      </w:pPr>
    </w:p>
    <w:p w:rsidR="0062216E" w:rsidRPr="002341CA" w:rsidRDefault="0062216E" w:rsidP="0062216E">
      <w:pPr>
        <w:pStyle w:val="TF"/>
      </w:pPr>
      <w:r w:rsidRPr="002341CA">
        <w:t xml:space="preserve">Figure 10.3a.4.1.3: </w:t>
      </w:r>
      <w:ins w:id="1381" w:author="Ericsson LM" w:date="2016-05-16T19:59:00Z">
        <w:r w:rsidR="00570F70" w:rsidRPr="002341CA">
          <w:t>EC-GSM-</w:t>
        </w:r>
        <w:proofErr w:type="spellStart"/>
        <w:r w:rsidR="00570F70" w:rsidRPr="002341CA">
          <w:t>IoT</w:t>
        </w:r>
      </w:ins>
      <w:proofErr w:type="spellEnd"/>
      <w:del w:id="1382" w:author="Ericsson LM" w:date="2016-05-16T19:59:00Z">
        <w:r w:rsidRPr="002341CA" w:rsidDel="00570F70">
          <w:delText>EC-EGPRS</w:delText>
        </w:r>
      </w:del>
      <w:r w:rsidRPr="002341CA">
        <w:t xml:space="preserve"> uplink RLC data block header for MCS-7, MCS-8 and MCS-9.</w:t>
      </w:r>
    </w:p>
    <w:p w:rsidR="0062216E" w:rsidRPr="002341CA" w:rsidRDefault="0062216E" w:rsidP="0062216E">
      <w:pPr>
        <w:pStyle w:val="Heading4"/>
      </w:pPr>
      <w:bookmarkStart w:id="1383" w:name="_Toc446495562"/>
      <w:r w:rsidRPr="002341CA">
        <w:lastRenderedPageBreak/>
        <w:t>10.3a.4.2</w:t>
      </w:r>
      <w:r w:rsidRPr="002341CA">
        <w:tab/>
        <w:t>Header type 2: header for MCS-6 and MCS-5</w:t>
      </w:r>
      <w:bookmarkEnd w:id="1383"/>
      <w:r w:rsidRPr="002341CA">
        <w:t xml:space="preserve"> </w:t>
      </w:r>
    </w:p>
    <w:p w:rsidR="0062216E" w:rsidRPr="002341CA" w:rsidRDefault="0062216E" w:rsidP="0062216E">
      <w:pPr>
        <w:ind w:left="90"/>
      </w:pPr>
      <w:r w:rsidRPr="002341CA">
        <w:t>The EGPRS combined uplink RLC/MAC header for MCS</w:t>
      </w:r>
      <w:r w:rsidRPr="002341CA">
        <w:noBreakHyphen/>
        <w:t>5 and MCS</w:t>
      </w:r>
      <w:r w:rsidRPr="002341CA">
        <w:noBreakHyphen/>
        <w:t>6 (header type 2) shall be formatted according to figure 10.3a.4.2.1.</w:t>
      </w:r>
    </w:p>
    <w:tbl>
      <w:tblPr>
        <w:tblW w:w="0" w:type="auto"/>
        <w:jc w:val="center"/>
        <w:tblLayout w:type="fixed"/>
        <w:tblCellMar>
          <w:left w:w="28" w:type="dxa"/>
          <w:right w:w="28" w:type="dxa"/>
        </w:tblCellMar>
        <w:tblLook w:val="0000" w:firstRow="0" w:lastRow="0" w:firstColumn="0" w:lastColumn="0" w:noHBand="0" w:noVBand="0"/>
      </w:tblPr>
      <w:tblGrid>
        <w:gridCol w:w="616"/>
        <w:gridCol w:w="546"/>
        <w:gridCol w:w="588"/>
        <w:gridCol w:w="567"/>
        <w:gridCol w:w="547"/>
        <w:gridCol w:w="587"/>
        <w:gridCol w:w="547"/>
        <w:gridCol w:w="20"/>
        <w:gridCol w:w="547"/>
        <w:gridCol w:w="1154"/>
      </w:tblGrid>
      <w:tr w:rsidR="0062216E" w:rsidRPr="002341CA" w:rsidTr="00E85080">
        <w:trPr>
          <w:cantSplit/>
          <w:jc w:val="center"/>
        </w:trPr>
        <w:tc>
          <w:tcPr>
            <w:tcW w:w="4565" w:type="dxa"/>
            <w:gridSpan w:val="9"/>
          </w:tcPr>
          <w:p w:rsidR="0062216E" w:rsidRPr="002341CA" w:rsidRDefault="0062216E" w:rsidP="00E85080">
            <w:pPr>
              <w:pStyle w:val="TAC"/>
            </w:pPr>
            <w:r w:rsidRPr="002341CA">
              <w:t>Bit</w:t>
            </w:r>
          </w:p>
        </w:tc>
        <w:tc>
          <w:tcPr>
            <w:tcW w:w="1154" w:type="dxa"/>
          </w:tcPr>
          <w:p w:rsidR="0062216E" w:rsidRPr="002341CA" w:rsidRDefault="0062216E" w:rsidP="00E85080">
            <w:pPr>
              <w:pStyle w:val="TAC"/>
            </w:pPr>
          </w:p>
        </w:tc>
      </w:tr>
      <w:tr w:rsidR="0062216E" w:rsidRPr="002341CA" w:rsidTr="00E85080">
        <w:trPr>
          <w:cantSplit/>
          <w:jc w:val="center"/>
        </w:trPr>
        <w:tc>
          <w:tcPr>
            <w:tcW w:w="616" w:type="dxa"/>
          </w:tcPr>
          <w:p w:rsidR="0062216E" w:rsidRPr="002341CA" w:rsidRDefault="0062216E" w:rsidP="00E85080">
            <w:pPr>
              <w:pStyle w:val="TAC"/>
            </w:pPr>
            <w:r w:rsidRPr="002341CA">
              <w:t>8</w:t>
            </w:r>
          </w:p>
        </w:tc>
        <w:tc>
          <w:tcPr>
            <w:tcW w:w="546" w:type="dxa"/>
          </w:tcPr>
          <w:p w:rsidR="0062216E" w:rsidRPr="002341CA" w:rsidRDefault="0062216E" w:rsidP="00E85080">
            <w:pPr>
              <w:pStyle w:val="TAC"/>
            </w:pPr>
            <w:r w:rsidRPr="002341CA">
              <w:t>7</w:t>
            </w:r>
          </w:p>
        </w:tc>
        <w:tc>
          <w:tcPr>
            <w:tcW w:w="588"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47" w:type="dxa"/>
          </w:tcPr>
          <w:p w:rsidR="0062216E" w:rsidRPr="002341CA" w:rsidRDefault="0062216E" w:rsidP="00E85080">
            <w:pPr>
              <w:pStyle w:val="TAC"/>
            </w:pPr>
            <w:r w:rsidRPr="002341CA">
              <w:t>4</w:t>
            </w:r>
          </w:p>
        </w:tc>
        <w:tc>
          <w:tcPr>
            <w:tcW w:w="587" w:type="dxa"/>
          </w:tcPr>
          <w:p w:rsidR="0062216E" w:rsidRPr="002341CA" w:rsidRDefault="0062216E" w:rsidP="00E85080">
            <w:pPr>
              <w:pStyle w:val="TAC"/>
            </w:pPr>
            <w:r w:rsidRPr="002341CA">
              <w:t>3</w:t>
            </w:r>
          </w:p>
        </w:tc>
        <w:tc>
          <w:tcPr>
            <w:tcW w:w="567" w:type="dxa"/>
            <w:gridSpan w:val="2"/>
          </w:tcPr>
          <w:p w:rsidR="0062216E" w:rsidRPr="002341CA" w:rsidRDefault="0062216E" w:rsidP="00E85080">
            <w:pPr>
              <w:pStyle w:val="TAC"/>
            </w:pPr>
            <w:r w:rsidRPr="002341CA">
              <w:t>2</w:t>
            </w:r>
          </w:p>
        </w:tc>
        <w:tc>
          <w:tcPr>
            <w:tcW w:w="547" w:type="dxa"/>
          </w:tcPr>
          <w:p w:rsidR="0062216E" w:rsidRPr="002341CA" w:rsidRDefault="0062216E" w:rsidP="00E85080">
            <w:pPr>
              <w:pStyle w:val="TAC"/>
            </w:pPr>
            <w:r w:rsidRPr="002341CA">
              <w:t>1</w:t>
            </w:r>
          </w:p>
        </w:tc>
        <w:tc>
          <w:tcPr>
            <w:tcW w:w="1154" w:type="dxa"/>
          </w:tcPr>
          <w:p w:rsidR="0062216E" w:rsidRPr="002341CA" w:rsidRDefault="0062216E" w:rsidP="00E85080">
            <w:pPr>
              <w:pStyle w:val="TAC"/>
            </w:pPr>
            <w:r w:rsidRPr="002341CA">
              <w:t>Octet</w:t>
            </w:r>
          </w:p>
        </w:tc>
      </w:tr>
      <w:tr w:rsidR="0062216E" w:rsidRPr="002341CA" w:rsidTr="00E85080">
        <w:trPr>
          <w:cantSplit/>
          <w:jc w:val="center"/>
        </w:trPr>
        <w:tc>
          <w:tcPr>
            <w:tcW w:w="1162"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89"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4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5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4"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701" w:type="dxa"/>
            <w:gridSpan w:val="4"/>
            <w:tcBorders>
              <w:left w:val="single" w:sz="6" w:space="0" w:color="auto"/>
              <w:right w:val="single" w:sz="6" w:space="0" w:color="auto"/>
            </w:tcBorders>
          </w:tcPr>
          <w:p w:rsidR="0062216E" w:rsidRPr="002341CA" w:rsidRDefault="0062216E" w:rsidP="00E85080">
            <w:pPr>
              <w:pStyle w:val="TAC"/>
            </w:pPr>
            <w:r w:rsidRPr="002341CA">
              <w:t>TFI</w:t>
            </w:r>
          </w:p>
        </w:tc>
        <w:tc>
          <w:tcPr>
            <w:tcW w:w="115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62"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3403" w:type="dxa"/>
            <w:gridSpan w:val="7"/>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5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2864" w:type="dxa"/>
            <w:gridSpan w:val="5"/>
            <w:tcBorders>
              <w:top w:val="single" w:sz="6" w:space="0" w:color="auto"/>
              <w:left w:val="single" w:sz="6" w:space="0" w:color="auto"/>
              <w:right w:val="single" w:sz="6" w:space="0" w:color="auto"/>
            </w:tcBorders>
          </w:tcPr>
          <w:p w:rsidR="0062216E" w:rsidRPr="002341CA" w:rsidRDefault="0062216E" w:rsidP="00E85080">
            <w:pPr>
              <w:pStyle w:val="TAC"/>
            </w:pPr>
            <w:r w:rsidRPr="002341CA">
              <w:t>Spare</w:t>
            </w:r>
          </w:p>
        </w:tc>
        <w:tc>
          <w:tcPr>
            <w:tcW w:w="58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PI</w:t>
            </w:r>
          </w:p>
        </w:tc>
        <w:tc>
          <w:tcPr>
            <w:tcW w:w="54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RSB</w:t>
            </w:r>
          </w:p>
        </w:tc>
        <w:tc>
          <w:tcPr>
            <w:tcW w:w="567"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1154" w:type="dxa"/>
            <w:tcBorders>
              <w:left w:val="single" w:sz="6" w:space="0" w:color="auto"/>
            </w:tcBorders>
          </w:tcPr>
          <w:p w:rsidR="0062216E" w:rsidRPr="002341CA" w:rsidRDefault="0062216E" w:rsidP="00E85080">
            <w:pPr>
              <w:pStyle w:val="TAC"/>
            </w:pPr>
            <w:r w:rsidRPr="002341CA">
              <w:t>4</w:t>
            </w:r>
          </w:p>
        </w:tc>
      </w:tr>
      <w:tr w:rsidR="0062216E" w:rsidRPr="002341CA" w:rsidTr="00E85080">
        <w:trPr>
          <w:cantSplit/>
          <w:jc w:val="center"/>
        </w:trPr>
        <w:tc>
          <w:tcPr>
            <w:tcW w:w="1750" w:type="dxa"/>
            <w:gridSpan w:val="3"/>
            <w:tcBorders>
              <w:top w:val="single" w:sz="6" w:space="0" w:color="auto"/>
              <w:right w:val="single" w:sz="6" w:space="0" w:color="auto"/>
            </w:tcBorders>
          </w:tcPr>
          <w:p w:rsidR="0062216E" w:rsidRPr="002341CA" w:rsidRDefault="0062216E" w:rsidP="00E85080"/>
        </w:tc>
        <w:tc>
          <w:tcPr>
            <w:tcW w:w="2815" w:type="dxa"/>
            <w:gridSpan w:val="6"/>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1154" w:type="dxa"/>
            <w:tcBorders>
              <w:left w:val="single" w:sz="6" w:space="0" w:color="auto"/>
            </w:tcBorders>
          </w:tcPr>
          <w:p w:rsidR="0062216E" w:rsidRPr="002341CA" w:rsidRDefault="0062216E" w:rsidP="00E85080">
            <w:pPr>
              <w:pStyle w:val="TAC"/>
            </w:pPr>
            <w:r w:rsidRPr="002341CA">
              <w:t>5</w:t>
            </w:r>
          </w:p>
        </w:tc>
      </w:tr>
    </w:tbl>
    <w:p w:rsidR="0062216E" w:rsidRPr="002341CA" w:rsidRDefault="0062216E" w:rsidP="0062216E">
      <w:pPr>
        <w:pStyle w:val="TAC"/>
      </w:pPr>
    </w:p>
    <w:p w:rsidR="0062216E" w:rsidRPr="002341CA" w:rsidRDefault="0062216E" w:rsidP="0062216E">
      <w:pPr>
        <w:pStyle w:val="TF"/>
      </w:pPr>
      <w:r w:rsidRPr="002341CA">
        <w:t>Figure 10.3a.4.2.1: EGPRS uplink RLC data block header (</w:t>
      </w:r>
      <w:r w:rsidRPr="002341CA">
        <w:rPr>
          <w:lang w:eastAsia="ko-KR"/>
        </w:rPr>
        <w:t>FANR not activated</w:t>
      </w:r>
      <w:proofErr w:type="gramStart"/>
      <w:r w:rsidRPr="002341CA">
        <w:rPr>
          <w:lang w:eastAsia="ko-KR"/>
        </w:rPr>
        <w:t>)</w:t>
      </w:r>
      <w:proofErr w:type="gramEnd"/>
      <w:r w:rsidRPr="002341CA">
        <w:br/>
        <w:t>for MCS-5 and MCS-6</w:t>
      </w:r>
    </w:p>
    <w:p w:rsidR="0062216E" w:rsidRPr="002341CA" w:rsidRDefault="0062216E" w:rsidP="0062216E">
      <w:pPr>
        <w:ind w:left="90"/>
      </w:pPr>
      <w:r w:rsidRPr="002341CA">
        <w:rPr>
          <w:lang w:eastAsia="ko-KR"/>
        </w:rPr>
        <w:t>For an EGPRS TBF with FANR activated and for an EGPRS2 TBF</w:t>
      </w:r>
      <w:r w:rsidRPr="002341CA">
        <w:t>, the uplink RLC/MAC header for MCS-5 and MCS-6 shall be formatted according to figure 10.3a.4.2.2.</w:t>
      </w:r>
    </w:p>
    <w:tbl>
      <w:tblPr>
        <w:tblW w:w="0" w:type="auto"/>
        <w:jc w:val="center"/>
        <w:tblLayout w:type="fixed"/>
        <w:tblCellMar>
          <w:left w:w="28" w:type="dxa"/>
          <w:right w:w="28" w:type="dxa"/>
        </w:tblCellMar>
        <w:tblLook w:val="0000" w:firstRow="0" w:lastRow="0" w:firstColumn="0" w:lastColumn="0" w:noHBand="0" w:noVBand="0"/>
      </w:tblPr>
      <w:tblGrid>
        <w:gridCol w:w="616"/>
        <w:gridCol w:w="543"/>
        <w:gridCol w:w="567"/>
        <w:gridCol w:w="565"/>
        <w:gridCol w:w="26"/>
        <w:gridCol w:w="547"/>
        <w:gridCol w:w="587"/>
        <w:gridCol w:w="547"/>
        <w:gridCol w:w="20"/>
        <w:gridCol w:w="547"/>
        <w:gridCol w:w="1154"/>
      </w:tblGrid>
      <w:tr w:rsidR="0062216E" w:rsidRPr="002341CA" w:rsidTr="00E85080">
        <w:trPr>
          <w:cantSplit/>
          <w:jc w:val="center"/>
        </w:trPr>
        <w:tc>
          <w:tcPr>
            <w:tcW w:w="4565" w:type="dxa"/>
            <w:gridSpan w:val="10"/>
          </w:tcPr>
          <w:p w:rsidR="0062216E" w:rsidRPr="002341CA" w:rsidRDefault="0062216E" w:rsidP="00E85080">
            <w:pPr>
              <w:pStyle w:val="TAC"/>
            </w:pPr>
            <w:r w:rsidRPr="002341CA">
              <w:t>Bit</w:t>
            </w:r>
          </w:p>
        </w:tc>
        <w:tc>
          <w:tcPr>
            <w:tcW w:w="1154" w:type="dxa"/>
          </w:tcPr>
          <w:p w:rsidR="0062216E" w:rsidRPr="002341CA" w:rsidRDefault="0062216E" w:rsidP="00E85080">
            <w:pPr>
              <w:pStyle w:val="TAC"/>
            </w:pPr>
          </w:p>
        </w:tc>
      </w:tr>
      <w:tr w:rsidR="0062216E" w:rsidRPr="002341CA" w:rsidTr="00E85080">
        <w:trPr>
          <w:cantSplit/>
          <w:jc w:val="center"/>
        </w:trPr>
        <w:tc>
          <w:tcPr>
            <w:tcW w:w="616" w:type="dxa"/>
          </w:tcPr>
          <w:p w:rsidR="0062216E" w:rsidRPr="002341CA" w:rsidRDefault="0062216E" w:rsidP="00E85080">
            <w:pPr>
              <w:pStyle w:val="TAC"/>
            </w:pPr>
            <w:r w:rsidRPr="002341CA">
              <w:t>8</w:t>
            </w:r>
          </w:p>
        </w:tc>
        <w:tc>
          <w:tcPr>
            <w:tcW w:w="543" w:type="dxa"/>
          </w:tcPr>
          <w:p w:rsidR="0062216E" w:rsidRPr="002341CA" w:rsidRDefault="0062216E" w:rsidP="00E85080">
            <w:pPr>
              <w:pStyle w:val="TAC"/>
            </w:pPr>
            <w:r w:rsidRPr="002341CA">
              <w:t>7</w:t>
            </w:r>
          </w:p>
        </w:tc>
        <w:tc>
          <w:tcPr>
            <w:tcW w:w="567" w:type="dxa"/>
          </w:tcPr>
          <w:p w:rsidR="0062216E" w:rsidRPr="002341CA" w:rsidRDefault="0062216E" w:rsidP="00E85080">
            <w:pPr>
              <w:pStyle w:val="TAC"/>
            </w:pPr>
            <w:r w:rsidRPr="002341CA">
              <w:t>6</w:t>
            </w:r>
          </w:p>
        </w:tc>
        <w:tc>
          <w:tcPr>
            <w:tcW w:w="591" w:type="dxa"/>
            <w:gridSpan w:val="2"/>
          </w:tcPr>
          <w:p w:rsidR="0062216E" w:rsidRPr="002341CA" w:rsidRDefault="0062216E" w:rsidP="00E85080">
            <w:pPr>
              <w:pStyle w:val="TAC"/>
            </w:pPr>
            <w:r w:rsidRPr="002341CA">
              <w:t>5</w:t>
            </w:r>
          </w:p>
        </w:tc>
        <w:tc>
          <w:tcPr>
            <w:tcW w:w="547" w:type="dxa"/>
          </w:tcPr>
          <w:p w:rsidR="0062216E" w:rsidRPr="002341CA" w:rsidRDefault="0062216E" w:rsidP="00E85080">
            <w:pPr>
              <w:pStyle w:val="TAC"/>
            </w:pPr>
            <w:r w:rsidRPr="002341CA">
              <w:t>4</w:t>
            </w:r>
          </w:p>
        </w:tc>
        <w:tc>
          <w:tcPr>
            <w:tcW w:w="587" w:type="dxa"/>
          </w:tcPr>
          <w:p w:rsidR="0062216E" w:rsidRPr="002341CA" w:rsidRDefault="0062216E" w:rsidP="00E85080">
            <w:pPr>
              <w:pStyle w:val="TAC"/>
            </w:pPr>
            <w:r w:rsidRPr="002341CA">
              <w:t>3</w:t>
            </w:r>
          </w:p>
        </w:tc>
        <w:tc>
          <w:tcPr>
            <w:tcW w:w="567" w:type="dxa"/>
            <w:gridSpan w:val="2"/>
          </w:tcPr>
          <w:p w:rsidR="0062216E" w:rsidRPr="002341CA" w:rsidRDefault="0062216E" w:rsidP="00E85080">
            <w:pPr>
              <w:pStyle w:val="TAC"/>
            </w:pPr>
            <w:r w:rsidRPr="002341CA">
              <w:t>2</w:t>
            </w:r>
          </w:p>
        </w:tc>
        <w:tc>
          <w:tcPr>
            <w:tcW w:w="547" w:type="dxa"/>
          </w:tcPr>
          <w:p w:rsidR="0062216E" w:rsidRPr="002341CA" w:rsidRDefault="0062216E" w:rsidP="00E85080">
            <w:pPr>
              <w:pStyle w:val="TAC"/>
            </w:pPr>
            <w:r w:rsidRPr="002341CA">
              <w:t>1</w:t>
            </w:r>
          </w:p>
        </w:tc>
        <w:tc>
          <w:tcPr>
            <w:tcW w:w="1154" w:type="dxa"/>
          </w:tcPr>
          <w:p w:rsidR="0062216E" w:rsidRPr="002341CA" w:rsidRDefault="0062216E" w:rsidP="00E85080">
            <w:pPr>
              <w:pStyle w:val="TAC"/>
            </w:pPr>
            <w:r w:rsidRPr="002341CA">
              <w:t>Octet</w:t>
            </w:r>
          </w:p>
        </w:tc>
      </w:tr>
      <w:tr w:rsidR="0062216E" w:rsidRPr="002341CA" w:rsidTr="00E85080">
        <w:trPr>
          <w:cantSplit/>
          <w:jc w:val="center"/>
        </w:trPr>
        <w:tc>
          <w:tcPr>
            <w:tcW w:w="1159"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92" w:type="dxa"/>
            <w:gridSpan w:val="5"/>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4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5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4" w:type="dxa"/>
            <w:gridSpan w:val="6"/>
            <w:tcBorders>
              <w:left w:val="single" w:sz="6" w:space="0" w:color="auto"/>
              <w:right w:val="single" w:sz="6" w:space="0" w:color="auto"/>
            </w:tcBorders>
          </w:tcPr>
          <w:p w:rsidR="0062216E" w:rsidRPr="002341CA" w:rsidRDefault="0062216E" w:rsidP="00E85080">
            <w:pPr>
              <w:pStyle w:val="TAC"/>
            </w:pPr>
            <w:r w:rsidRPr="002341CA">
              <w:t>BSN1</w:t>
            </w:r>
          </w:p>
        </w:tc>
        <w:tc>
          <w:tcPr>
            <w:tcW w:w="1701" w:type="dxa"/>
            <w:gridSpan w:val="4"/>
            <w:tcBorders>
              <w:left w:val="single" w:sz="6" w:space="0" w:color="auto"/>
              <w:right w:val="single" w:sz="6" w:space="0" w:color="auto"/>
            </w:tcBorders>
          </w:tcPr>
          <w:p w:rsidR="0062216E" w:rsidRPr="002341CA" w:rsidRDefault="0062216E" w:rsidP="00E85080">
            <w:pPr>
              <w:pStyle w:val="TAC"/>
            </w:pPr>
            <w:r w:rsidRPr="002341CA">
              <w:t>TFI</w:t>
            </w:r>
          </w:p>
        </w:tc>
        <w:tc>
          <w:tcPr>
            <w:tcW w:w="115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59"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3406" w:type="dxa"/>
            <w:gridSpan w:val="8"/>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5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2291" w:type="dxa"/>
            <w:gridSpan w:val="4"/>
            <w:tcBorders>
              <w:top w:val="single" w:sz="6" w:space="0" w:color="auto"/>
              <w:left w:val="single" w:sz="6" w:space="0" w:color="auto"/>
              <w:right w:val="single" w:sz="6" w:space="0" w:color="auto"/>
            </w:tcBorders>
          </w:tcPr>
          <w:p w:rsidR="0062216E" w:rsidRPr="002341CA" w:rsidRDefault="0062216E" w:rsidP="00E85080">
            <w:pPr>
              <w:pStyle w:val="TAC"/>
            </w:pPr>
            <w:r w:rsidRPr="002341CA">
              <w:t>Spare</w:t>
            </w:r>
          </w:p>
        </w:tc>
        <w:tc>
          <w:tcPr>
            <w:tcW w:w="573"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PANI</w:t>
            </w:r>
          </w:p>
        </w:tc>
        <w:tc>
          <w:tcPr>
            <w:tcW w:w="58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PI</w:t>
            </w:r>
          </w:p>
        </w:tc>
        <w:tc>
          <w:tcPr>
            <w:tcW w:w="547" w:type="dxa"/>
            <w:tcBorders>
              <w:top w:val="single" w:sz="6" w:space="0" w:color="auto"/>
              <w:left w:val="single" w:sz="6" w:space="0" w:color="auto"/>
              <w:right w:val="single" w:sz="6" w:space="0" w:color="auto"/>
            </w:tcBorders>
          </w:tcPr>
          <w:p w:rsidR="0062216E" w:rsidRPr="002341CA" w:rsidRDefault="0062216E" w:rsidP="00E85080">
            <w:pPr>
              <w:pStyle w:val="TAC"/>
            </w:pPr>
            <w:r w:rsidRPr="002341CA">
              <w:t>RSB</w:t>
            </w:r>
          </w:p>
        </w:tc>
        <w:tc>
          <w:tcPr>
            <w:tcW w:w="567"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1154" w:type="dxa"/>
            <w:tcBorders>
              <w:left w:val="single" w:sz="6" w:space="0" w:color="auto"/>
            </w:tcBorders>
          </w:tcPr>
          <w:p w:rsidR="0062216E" w:rsidRPr="002341CA" w:rsidRDefault="0062216E" w:rsidP="00E85080">
            <w:pPr>
              <w:pStyle w:val="TAC"/>
            </w:pPr>
            <w:r w:rsidRPr="002341CA">
              <w:t>4</w:t>
            </w:r>
          </w:p>
        </w:tc>
      </w:tr>
      <w:tr w:rsidR="0062216E" w:rsidRPr="002341CA" w:rsidTr="00E85080">
        <w:trPr>
          <w:cantSplit/>
          <w:jc w:val="center"/>
        </w:trPr>
        <w:tc>
          <w:tcPr>
            <w:tcW w:w="1726" w:type="dxa"/>
            <w:gridSpan w:val="3"/>
            <w:tcBorders>
              <w:top w:val="single" w:sz="6" w:space="0" w:color="auto"/>
              <w:right w:val="single" w:sz="6" w:space="0" w:color="auto"/>
            </w:tcBorders>
          </w:tcPr>
          <w:p w:rsidR="0062216E" w:rsidRPr="002341CA" w:rsidRDefault="0062216E" w:rsidP="00E85080"/>
        </w:tc>
        <w:tc>
          <w:tcPr>
            <w:tcW w:w="2839" w:type="dxa"/>
            <w:gridSpan w:val="7"/>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1154" w:type="dxa"/>
            <w:tcBorders>
              <w:left w:val="single" w:sz="6" w:space="0" w:color="auto"/>
            </w:tcBorders>
          </w:tcPr>
          <w:p w:rsidR="0062216E" w:rsidRPr="002341CA" w:rsidRDefault="0062216E" w:rsidP="00E85080">
            <w:pPr>
              <w:pStyle w:val="TAC"/>
            </w:pPr>
            <w:r w:rsidRPr="002341CA">
              <w:t>5</w:t>
            </w:r>
          </w:p>
        </w:tc>
      </w:tr>
    </w:tbl>
    <w:p w:rsidR="0062216E" w:rsidRPr="002341CA" w:rsidRDefault="0062216E" w:rsidP="0062216E">
      <w:pPr>
        <w:pStyle w:val="TAC"/>
      </w:pPr>
    </w:p>
    <w:p w:rsidR="0062216E" w:rsidRPr="002341CA" w:rsidRDefault="0062216E" w:rsidP="0062216E">
      <w:pPr>
        <w:pStyle w:val="TF"/>
        <w:rPr>
          <w:lang w:eastAsia="ko-KR"/>
        </w:rPr>
      </w:pPr>
      <w:r w:rsidRPr="002341CA">
        <w:t xml:space="preserve">Figure 10.3a.4.2.2: </w:t>
      </w:r>
      <w:r w:rsidRPr="002341CA">
        <w:rPr>
          <w:lang w:eastAsia="ko-KR"/>
        </w:rPr>
        <w:t xml:space="preserve">EGPRS (FANR activated) / EGPRS2 </w:t>
      </w:r>
      <w:r w:rsidRPr="002341CA">
        <w:t>uplink RLC data block header</w:t>
      </w:r>
      <w:r w:rsidRPr="002341CA">
        <w:rPr>
          <w:lang w:eastAsia="ko-KR"/>
        </w:rPr>
        <w:t xml:space="preserve"> </w:t>
      </w:r>
      <w:r w:rsidRPr="002341CA">
        <w:br/>
        <w:t>for MCS-5 and MCS-6</w:t>
      </w:r>
    </w:p>
    <w:p w:rsidR="0062216E" w:rsidRPr="002341CA" w:rsidRDefault="0062216E" w:rsidP="0062216E">
      <w:pPr>
        <w:ind w:left="90"/>
      </w:pPr>
      <w:r w:rsidRPr="002341CA">
        <w:t xml:space="preserve">The </w:t>
      </w:r>
      <w:ins w:id="1384" w:author="Ericsson LM" w:date="2016-05-16T20:00:00Z">
        <w:r w:rsidR="00494AA2" w:rsidRPr="002341CA">
          <w:t>EC-GSM-</w:t>
        </w:r>
        <w:proofErr w:type="spellStart"/>
        <w:r w:rsidR="00494AA2" w:rsidRPr="002341CA">
          <w:t>IoT</w:t>
        </w:r>
      </w:ins>
      <w:proofErr w:type="spellEnd"/>
      <w:del w:id="1385" w:author="Ericsson LM" w:date="2016-05-16T20:00:00Z">
        <w:r w:rsidRPr="002341CA" w:rsidDel="00494AA2">
          <w:delText>EC-EGPRS</w:delText>
        </w:r>
      </w:del>
      <w:r w:rsidRPr="002341CA">
        <w:t xml:space="preserve"> combined uplink RLC/MAC header for MCS</w:t>
      </w:r>
      <w:r w:rsidRPr="002341CA">
        <w:noBreakHyphen/>
        <w:t>5 and MCS</w:t>
      </w:r>
      <w:r w:rsidRPr="002341CA">
        <w:noBreakHyphen/>
        <w:t>6 (header type 2) shall be formatted according to figure 10.3a.4.2.3.</w:t>
      </w:r>
    </w:p>
    <w:p w:rsidR="0062216E" w:rsidRPr="002341CA" w:rsidDel="00494AA2" w:rsidRDefault="0062216E" w:rsidP="0062216E">
      <w:pPr>
        <w:pStyle w:val="TAC"/>
        <w:rPr>
          <w:del w:id="1386" w:author="Ericsson LM" w:date="2016-05-16T20:01:00Z"/>
        </w:rPr>
      </w:pPr>
    </w:p>
    <w:tbl>
      <w:tblPr>
        <w:tblW w:w="0" w:type="auto"/>
        <w:jc w:val="center"/>
        <w:tblLayout w:type="fixed"/>
        <w:tblCellMar>
          <w:left w:w="28" w:type="dxa"/>
          <w:right w:w="28" w:type="dxa"/>
        </w:tblCellMar>
        <w:tblLook w:val="0000" w:firstRow="0" w:lastRow="0" w:firstColumn="0" w:lastColumn="0" w:noHBand="0" w:noVBand="0"/>
      </w:tblPr>
      <w:tblGrid>
        <w:gridCol w:w="570"/>
        <w:gridCol w:w="26"/>
        <w:gridCol w:w="20"/>
        <w:gridCol w:w="525"/>
        <w:gridCol w:w="21"/>
        <w:gridCol w:w="568"/>
        <w:gridCol w:w="567"/>
        <w:gridCol w:w="22"/>
        <w:gridCol w:w="549"/>
        <w:gridCol w:w="587"/>
        <w:gridCol w:w="543"/>
        <w:gridCol w:w="24"/>
        <w:gridCol w:w="551"/>
        <w:gridCol w:w="1154"/>
      </w:tblGrid>
      <w:tr w:rsidR="0062216E" w:rsidRPr="002341CA" w:rsidDel="00494AA2" w:rsidTr="002341CA">
        <w:trPr>
          <w:cantSplit/>
          <w:jc w:val="center"/>
          <w:del w:id="1387" w:author="Ericsson LM" w:date="2016-05-16T20:00:00Z"/>
        </w:trPr>
        <w:tc>
          <w:tcPr>
            <w:tcW w:w="4573" w:type="dxa"/>
            <w:gridSpan w:val="13"/>
          </w:tcPr>
          <w:p w:rsidR="0062216E" w:rsidRPr="002341CA" w:rsidDel="00494AA2" w:rsidRDefault="0062216E" w:rsidP="00E85080">
            <w:pPr>
              <w:pStyle w:val="TAC"/>
              <w:rPr>
                <w:del w:id="1388" w:author="Ericsson LM" w:date="2016-05-16T20:00:00Z"/>
              </w:rPr>
            </w:pPr>
            <w:del w:id="1389" w:author="Ericsson LM" w:date="2016-05-16T20:00:00Z">
              <w:r w:rsidRPr="002341CA" w:rsidDel="00494AA2">
                <w:delText>Bit</w:delText>
              </w:r>
            </w:del>
          </w:p>
        </w:tc>
        <w:tc>
          <w:tcPr>
            <w:tcW w:w="1154" w:type="dxa"/>
          </w:tcPr>
          <w:p w:rsidR="0062216E" w:rsidRPr="002341CA" w:rsidDel="00494AA2" w:rsidRDefault="0062216E" w:rsidP="00E85080">
            <w:pPr>
              <w:pStyle w:val="TAC"/>
              <w:rPr>
                <w:del w:id="1390" w:author="Ericsson LM" w:date="2016-05-16T20:00:00Z"/>
              </w:rPr>
            </w:pPr>
          </w:p>
        </w:tc>
      </w:tr>
      <w:tr w:rsidR="0062216E" w:rsidRPr="002341CA" w:rsidDel="00494AA2" w:rsidTr="002341CA">
        <w:trPr>
          <w:cantSplit/>
          <w:jc w:val="center"/>
          <w:del w:id="1391" w:author="Ericsson LM" w:date="2016-05-16T20:00:00Z"/>
        </w:trPr>
        <w:tc>
          <w:tcPr>
            <w:tcW w:w="616" w:type="dxa"/>
            <w:gridSpan w:val="3"/>
          </w:tcPr>
          <w:p w:rsidR="0062216E" w:rsidRPr="002341CA" w:rsidDel="00494AA2" w:rsidRDefault="0062216E" w:rsidP="00E85080">
            <w:pPr>
              <w:pStyle w:val="TAC"/>
              <w:rPr>
                <w:del w:id="1392" w:author="Ericsson LM" w:date="2016-05-16T20:00:00Z"/>
              </w:rPr>
            </w:pPr>
            <w:del w:id="1393" w:author="Ericsson LM" w:date="2016-05-16T20:00:00Z">
              <w:r w:rsidRPr="002341CA" w:rsidDel="00494AA2">
                <w:delText>8</w:delText>
              </w:r>
            </w:del>
          </w:p>
        </w:tc>
        <w:tc>
          <w:tcPr>
            <w:tcW w:w="546" w:type="dxa"/>
            <w:gridSpan w:val="2"/>
          </w:tcPr>
          <w:p w:rsidR="0062216E" w:rsidRPr="002341CA" w:rsidDel="00494AA2" w:rsidRDefault="0062216E" w:rsidP="00E85080">
            <w:pPr>
              <w:pStyle w:val="TAC"/>
              <w:rPr>
                <w:del w:id="1394" w:author="Ericsson LM" w:date="2016-05-16T20:00:00Z"/>
              </w:rPr>
            </w:pPr>
            <w:del w:id="1395" w:author="Ericsson LM" w:date="2016-05-16T20:00:00Z">
              <w:r w:rsidRPr="002341CA" w:rsidDel="00494AA2">
                <w:delText>7</w:delText>
              </w:r>
            </w:del>
          </w:p>
        </w:tc>
        <w:tc>
          <w:tcPr>
            <w:tcW w:w="568" w:type="dxa"/>
          </w:tcPr>
          <w:p w:rsidR="0062216E" w:rsidRPr="002341CA" w:rsidDel="00494AA2" w:rsidRDefault="0062216E" w:rsidP="00E85080">
            <w:pPr>
              <w:pStyle w:val="TAC"/>
              <w:rPr>
                <w:del w:id="1396" w:author="Ericsson LM" w:date="2016-05-16T20:00:00Z"/>
              </w:rPr>
            </w:pPr>
            <w:del w:id="1397" w:author="Ericsson LM" w:date="2016-05-16T20:00:00Z">
              <w:r w:rsidRPr="002341CA" w:rsidDel="00494AA2">
                <w:delText>6</w:delText>
              </w:r>
            </w:del>
          </w:p>
        </w:tc>
        <w:tc>
          <w:tcPr>
            <w:tcW w:w="589" w:type="dxa"/>
            <w:gridSpan w:val="2"/>
          </w:tcPr>
          <w:p w:rsidR="0062216E" w:rsidRPr="002341CA" w:rsidDel="00494AA2" w:rsidRDefault="0062216E" w:rsidP="00E85080">
            <w:pPr>
              <w:pStyle w:val="TAC"/>
              <w:rPr>
                <w:del w:id="1398" w:author="Ericsson LM" w:date="2016-05-16T20:00:00Z"/>
              </w:rPr>
            </w:pPr>
            <w:del w:id="1399" w:author="Ericsson LM" w:date="2016-05-16T20:00:00Z">
              <w:r w:rsidRPr="002341CA" w:rsidDel="00494AA2">
                <w:delText>5</w:delText>
              </w:r>
            </w:del>
          </w:p>
        </w:tc>
        <w:tc>
          <w:tcPr>
            <w:tcW w:w="549" w:type="dxa"/>
          </w:tcPr>
          <w:p w:rsidR="0062216E" w:rsidRPr="002341CA" w:rsidDel="00494AA2" w:rsidRDefault="0062216E" w:rsidP="00E85080">
            <w:pPr>
              <w:pStyle w:val="TAC"/>
              <w:rPr>
                <w:del w:id="1400" w:author="Ericsson LM" w:date="2016-05-16T20:00:00Z"/>
              </w:rPr>
            </w:pPr>
            <w:del w:id="1401" w:author="Ericsson LM" w:date="2016-05-16T20:00:00Z">
              <w:r w:rsidRPr="002341CA" w:rsidDel="00494AA2">
                <w:delText>4</w:delText>
              </w:r>
            </w:del>
          </w:p>
        </w:tc>
        <w:tc>
          <w:tcPr>
            <w:tcW w:w="587" w:type="dxa"/>
          </w:tcPr>
          <w:p w:rsidR="0062216E" w:rsidRPr="002341CA" w:rsidDel="00494AA2" w:rsidRDefault="0062216E" w:rsidP="00E85080">
            <w:pPr>
              <w:pStyle w:val="TAC"/>
              <w:rPr>
                <w:del w:id="1402" w:author="Ericsson LM" w:date="2016-05-16T20:00:00Z"/>
              </w:rPr>
            </w:pPr>
            <w:del w:id="1403" w:author="Ericsson LM" w:date="2016-05-16T20:00:00Z">
              <w:r w:rsidRPr="002341CA" w:rsidDel="00494AA2">
                <w:delText>3</w:delText>
              </w:r>
            </w:del>
          </w:p>
        </w:tc>
        <w:tc>
          <w:tcPr>
            <w:tcW w:w="567" w:type="dxa"/>
            <w:gridSpan w:val="2"/>
          </w:tcPr>
          <w:p w:rsidR="0062216E" w:rsidRPr="002341CA" w:rsidDel="00494AA2" w:rsidRDefault="0062216E" w:rsidP="00E85080">
            <w:pPr>
              <w:pStyle w:val="TAC"/>
              <w:rPr>
                <w:del w:id="1404" w:author="Ericsson LM" w:date="2016-05-16T20:00:00Z"/>
              </w:rPr>
            </w:pPr>
            <w:del w:id="1405" w:author="Ericsson LM" w:date="2016-05-16T20:00:00Z">
              <w:r w:rsidRPr="002341CA" w:rsidDel="00494AA2">
                <w:delText>2</w:delText>
              </w:r>
            </w:del>
          </w:p>
        </w:tc>
        <w:tc>
          <w:tcPr>
            <w:tcW w:w="551" w:type="dxa"/>
          </w:tcPr>
          <w:p w:rsidR="0062216E" w:rsidRPr="002341CA" w:rsidDel="00494AA2" w:rsidRDefault="0062216E" w:rsidP="00E85080">
            <w:pPr>
              <w:pStyle w:val="TAC"/>
              <w:rPr>
                <w:del w:id="1406" w:author="Ericsson LM" w:date="2016-05-16T20:00:00Z"/>
              </w:rPr>
            </w:pPr>
            <w:del w:id="1407" w:author="Ericsson LM" w:date="2016-05-16T20:00:00Z">
              <w:r w:rsidRPr="002341CA" w:rsidDel="00494AA2">
                <w:delText>1</w:delText>
              </w:r>
            </w:del>
          </w:p>
        </w:tc>
        <w:tc>
          <w:tcPr>
            <w:tcW w:w="1154" w:type="dxa"/>
          </w:tcPr>
          <w:p w:rsidR="0062216E" w:rsidRPr="002341CA" w:rsidDel="00494AA2" w:rsidRDefault="0062216E" w:rsidP="00E85080">
            <w:pPr>
              <w:pStyle w:val="TAC"/>
              <w:rPr>
                <w:del w:id="1408" w:author="Ericsson LM" w:date="2016-05-16T20:00:00Z"/>
              </w:rPr>
            </w:pPr>
            <w:del w:id="1409" w:author="Ericsson LM" w:date="2016-05-16T20:00:00Z">
              <w:r w:rsidRPr="002341CA" w:rsidDel="00494AA2">
                <w:delText>Octet</w:delText>
              </w:r>
            </w:del>
          </w:p>
        </w:tc>
      </w:tr>
      <w:tr w:rsidR="0062216E" w:rsidRPr="002341CA" w:rsidDel="00494AA2" w:rsidTr="002341CA">
        <w:trPr>
          <w:cantSplit/>
          <w:jc w:val="center"/>
          <w:del w:id="1410" w:author="Ericsson LM" w:date="2016-05-16T20:00:00Z"/>
        </w:trPr>
        <w:tc>
          <w:tcPr>
            <w:tcW w:w="1162" w:type="dxa"/>
            <w:gridSpan w:val="5"/>
            <w:tcBorders>
              <w:top w:val="single" w:sz="6" w:space="0" w:color="auto"/>
              <w:left w:val="single" w:sz="6" w:space="0" w:color="auto"/>
              <w:bottom w:val="single" w:sz="6" w:space="0" w:color="auto"/>
            </w:tcBorders>
          </w:tcPr>
          <w:p w:rsidR="0062216E" w:rsidRPr="002341CA" w:rsidDel="00494AA2" w:rsidRDefault="0062216E" w:rsidP="00E85080">
            <w:pPr>
              <w:pStyle w:val="TAC"/>
              <w:rPr>
                <w:del w:id="1411" w:author="Ericsson LM" w:date="2016-05-16T20:00:00Z"/>
              </w:rPr>
            </w:pPr>
            <w:del w:id="1412" w:author="Ericsson LM" w:date="2016-05-16T20:00:00Z">
              <w:r w:rsidRPr="002341CA" w:rsidDel="00494AA2">
                <w:delText>TFI</w:delText>
              </w:r>
            </w:del>
          </w:p>
        </w:tc>
        <w:tc>
          <w:tcPr>
            <w:tcW w:w="2293" w:type="dxa"/>
            <w:gridSpan w:val="5"/>
            <w:tcBorders>
              <w:top w:val="single" w:sz="6" w:space="0" w:color="auto"/>
              <w:left w:val="single" w:sz="6" w:space="0" w:color="auto"/>
              <w:bottom w:val="single" w:sz="6" w:space="0" w:color="auto"/>
            </w:tcBorders>
          </w:tcPr>
          <w:p w:rsidR="0062216E" w:rsidRPr="002341CA" w:rsidDel="00494AA2" w:rsidRDefault="0062216E" w:rsidP="00E85080">
            <w:pPr>
              <w:pStyle w:val="TAC"/>
              <w:rPr>
                <w:del w:id="1413" w:author="Ericsson LM" w:date="2016-05-16T20:00:00Z"/>
              </w:rPr>
            </w:pPr>
            <w:del w:id="1414" w:author="Ericsson LM" w:date="2016-05-16T20:00:00Z">
              <w:r w:rsidRPr="002341CA" w:rsidDel="00494AA2">
                <w:delText>Countdown Value</w:delText>
              </w:r>
            </w:del>
          </w:p>
        </w:tc>
        <w:tc>
          <w:tcPr>
            <w:tcW w:w="567" w:type="dxa"/>
            <w:gridSpan w:val="2"/>
            <w:tcBorders>
              <w:top w:val="single" w:sz="6" w:space="0" w:color="auto"/>
              <w:left w:val="single" w:sz="6" w:space="0" w:color="auto"/>
              <w:bottom w:val="single" w:sz="6" w:space="0" w:color="auto"/>
            </w:tcBorders>
          </w:tcPr>
          <w:p w:rsidR="0062216E" w:rsidRPr="002341CA" w:rsidDel="00494AA2" w:rsidRDefault="0062216E" w:rsidP="00E85080">
            <w:pPr>
              <w:pStyle w:val="TAC"/>
              <w:rPr>
                <w:del w:id="1415" w:author="Ericsson LM" w:date="2016-05-16T20:00:00Z"/>
              </w:rPr>
            </w:pPr>
            <w:del w:id="1416" w:author="Ericsson LM" w:date="2016-05-16T20:00:00Z">
              <w:r w:rsidRPr="002341CA" w:rsidDel="00494AA2">
                <w:delText>FOI</w:delText>
              </w:r>
            </w:del>
          </w:p>
        </w:tc>
        <w:tc>
          <w:tcPr>
            <w:tcW w:w="551" w:type="dxa"/>
            <w:tcBorders>
              <w:top w:val="single" w:sz="6" w:space="0" w:color="auto"/>
              <w:left w:val="single" w:sz="6" w:space="0" w:color="auto"/>
              <w:bottom w:val="single" w:sz="6" w:space="0" w:color="auto"/>
              <w:right w:val="single" w:sz="6" w:space="0" w:color="auto"/>
            </w:tcBorders>
          </w:tcPr>
          <w:p w:rsidR="0062216E" w:rsidRPr="002341CA" w:rsidDel="00494AA2" w:rsidRDefault="0062216E" w:rsidP="00E85080">
            <w:pPr>
              <w:pStyle w:val="TAC"/>
              <w:rPr>
                <w:del w:id="1417" w:author="Ericsson LM" w:date="2016-05-16T20:00:00Z"/>
              </w:rPr>
            </w:pPr>
            <w:del w:id="1418" w:author="Ericsson LM" w:date="2016-05-16T20:00:00Z">
              <w:r w:rsidRPr="002341CA" w:rsidDel="00494AA2">
                <w:delText>R</w:delText>
              </w:r>
            </w:del>
          </w:p>
        </w:tc>
        <w:tc>
          <w:tcPr>
            <w:tcW w:w="1154" w:type="dxa"/>
            <w:tcBorders>
              <w:left w:val="single" w:sz="6" w:space="0" w:color="auto"/>
            </w:tcBorders>
          </w:tcPr>
          <w:p w:rsidR="0062216E" w:rsidRPr="002341CA" w:rsidDel="00494AA2" w:rsidRDefault="0062216E" w:rsidP="00E85080">
            <w:pPr>
              <w:pStyle w:val="TAC"/>
              <w:rPr>
                <w:del w:id="1419" w:author="Ericsson LM" w:date="2016-05-16T20:00:00Z"/>
              </w:rPr>
            </w:pPr>
            <w:del w:id="1420" w:author="Ericsson LM" w:date="2016-05-16T20:00:00Z">
              <w:r w:rsidRPr="002341CA" w:rsidDel="00494AA2">
                <w:delText>1</w:delText>
              </w:r>
            </w:del>
          </w:p>
        </w:tc>
      </w:tr>
      <w:tr w:rsidR="0062216E" w:rsidRPr="002341CA" w:rsidDel="00494AA2" w:rsidTr="002341CA">
        <w:trPr>
          <w:cantSplit/>
          <w:jc w:val="center"/>
          <w:del w:id="1421" w:author="Ericsson LM" w:date="2016-05-16T20:00:00Z"/>
        </w:trPr>
        <w:tc>
          <w:tcPr>
            <w:tcW w:w="2868" w:type="dxa"/>
            <w:gridSpan w:val="9"/>
            <w:tcBorders>
              <w:left w:val="single" w:sz="6" w:space="0" w:color="auto"/>
              <w:right w:val="single" w:sz="6" w:space="0" w:color="auto"/>
            </w:tcBorders>
          </w:tcPr>
          <w:p w:rsidR="0062216E" w:rsidRPr="002341CA" w:rsidDel="00494AA2" w:rsidRDefault="0062216E" w:rsidP="00E85080">
            <w:pPr>
              <w:pStyle w:val="TAC"/>
              <w:rPr>
                <w:del w:id="1422" w:author="Ericsson LM" w:date="2016-05-16T20:00:00Z"/>
              </w:rPr>
            </w:pPr>
            <w:del w:id="1423" w:author="Ericsson LM" w:date="2016-05-16T20:00:00Z">
              <w:r w:rsidRPr="002341CA" w:rsidDel="00494AA2">
                <w:delText>BSN1</w:delText>
              </w:r>
            </w:del>
          </w:p>
        </w:tc>
        <w:tc>
          <w:tcPr>
            <w:tcW w:w="1705" w:type="dxa"/>
            <w:gridSpan w:val="4"/>
            <w:tcBorders>
              <w:left w:val="single" w:sz="6" w:space="0" w:color="auto"/>
              <w:right w:val="single" w:sz="6" w:space="0" w:color="auto"/>
            </w:tcBorders>
          </w:tcPr>
          <w:p w:rsidR="0062216E" w:rsidRPr="002341CA" w:rsidDel="00494AA2" w:rsidRDefault="0062216E" w:rsidP="00E85080">
            <w:pPr>
              <w:pStyle w:val="TAC"/>
              <w:rPr>
                <w:del w:id="1424" w:author="Ericsson LM" w:date="2016-05-16T20:00:00Z"/>
              </w:rPr>
            </w:pPr>
            <w:del w:id="1425" w:author="Ericsson LM" w:date="2016-05-16T20:00:00Z">
              <w:r w:rsidRPr="002341CA" w:rsidDel="00494AA2">
                <w:delText>TFI</w:delText>
              </w:r>
            </w:del>
          </w:p>
        </w:tc>
        <w:tc>
          <w:tcPr>
            <w:tcW w:w="1154" w:type="dxa"/>
            <w:tcBorders>
              <w:left w:val="single" w:sz="6" w:space="0" w:color="auto"/>
            </w:tcBorders>
          </w:tcPr>
          <w:p w:rsidR="0062216E" w:rsidRPr="002341CA" w:rsidDel="00494AA2" w:rsidRDefault="0062216E" w:rsidP="00E85080">
            <w:pPr>
              <w:pStyle w:val="TAC"/>
              <w:rPr>
                <w:del w:id="1426" w:author="Ericsson LM" w:date="2016-05-16T20:00:00Z"/>
              </w:rPr>
            </w:pPr>
            <w:del w:id="1427" w:author="Ericsson LM" w:date="2016-05-16T20:00:00Z">
              <w:r w:rsidRPr="002341CA" w:rsidDel="00494AA2">
                <w:delText>2</w:delText>
              </w:r>
            </w:del>
          </w:p>
        </w:tc>
      </w:tr>
      <w:tr w:rsidR="0062216E" w:rsidRPr="002341CA" w:rsidDel="00494AA2" w:rsidTr="002341CA">
        <w:trPr>
          <w:cantSplit/>
          <w:jc w:val="center"/>
          <w:del w:id="1428" w:author="Ericsson LM" w:date="2016-05-16T20:00:00Z"/>
        </w:trPr>
        <w:tc>
          <w:tcPr>
            <w:tcW w:w="570" w:type="dxa"/>
            <w:tcBorders>
              <w:top w:val="single" w:sz="6" w:space="0" w:color="auto"/>
              <w:left w:val="single" w:sz="6" w:space="0" w:color="auto"/>
              <w:right w:val="single" w:sz="6" w:space="0" w:color="auto"/>
            </w:tcBorders>
          </w:tcPr>
          <w:p w:rsidR="0062216E" w:rsidRPr="002341CA" w:rsidDel="00494AA2" w:rsidRDefault="0062216E" w:rsidP="00E85080">
            <w:pPr>
              <w:pStyle w:val="TAC"/>
              <w:rPr>
                <w:del w:id="1429" w:author="Ericsson LM" w:date="2016-05-16T20:00:00Z"/>
              </w:rPr>
            </w:pPr>
            <w:del w:id="1430" w:author="Ericsson LM" w:date="2016-05-16T20:00:00Z">
              <w:r w:rsidRPr="002341CA" w:rsidDel="00494AA2">
                <w:delText xml:space="preserve">SI </w:delText>
              </w:r>
            </w:del>
          </w:p>
        </w:tc>
        <w:tc>
          <w:tcPr>
            <w:tcW w:w="571" w:type="dxa"/>
            <w:gridSpan w:val="3"/>
            <w:tcBorders>
              <w:top w:val="single" w:sz="6" w:space="0" w:color="auto"/>
              <w:left w:val="single" w:sz="6" w:space="0" w:color="auto"/>
              <w:right w:val="single" w:sz="6" w:space="0" w:color="auto"/>
            </w:tcBorders>
          </w:tcPr>
          <w:p w:rsidR="0062216E" w:rsidRPr="002341CA" w:rsidDel="00494AA2" w:rsidRDefault="0062216E" w:rsidP="00E85080">
            <w:pPr>
              <w:pStyle w:val="TAC"/>
              <w:rPr>
                <w:del w:id="1431" w:author="Ericsson LM" w:date="2016-05-16T20:00:00Z"/>
              </w:rPr>
            </w:pPr>
            <w:del w:id="1432" w:author="Ericsson LM" w:date="2016-05-16T20:00:00Z">
              <w:r w:rsidRPr="002341CA" w:rsidDel="00494AA2">
                <w:delText xml:space="preserve">Spare </w:delText>
              </w:r>
            </w:del>
          </w:p>
        </w:tc>
        <w:tc>
          <w:tcPr>
            <w:tcW w:w="589" w:type="dxa"/>
            <w:gridSpan w:val="2"/>
            <w:tcBorders>
              <w:top w:val="single" w:sz="6" w:space="0" w:color="auto"/>
              <w:left w:val="single" w:sz="6" w:space="0" w:color="auto"/>
              <w:right w:val="single" w:sz="6" w:space="0" w:color="auto"/>
            </w:tcBorders>
          </w:tcPr>
          <w:p w:rsidR="0062216E" w:rsidRPr="002341CA" w:rsidDel="00494AA2" w:rsidRDefault="0062216E" w:rsidP="00E85080">
            <w:pPr>
              <w:pStyle w:val="TAC"/>
              <w:rPr>
                <w:del w:id="1433" w:author="Ericsson LM" w:date="2016-05-16T20:00:00Z"/>
              </w:rPr>
            </w:pPr>
            <w:del w:id="1434" w:author="Ericsson LM" w:date="2016-05-16T20:00:00Z">
              <w:r w:rsidRPr="002341CA" w:rsidDel="00494AA2">
                <w:delText>RSB</w:delText>
              </w:r>
            </w:del>
          </w:p>
        </w:tc>
        <w:tc>
          <w:tcPr>
            <w:tcW w:w="1138" w:type="dxa"/>
            <w:gridSpan w:val="3"/>
            <w:tcBorders>
              <w:top w:val="single" w:sz="6" w:space="0" w:color="auto"/>
              <w:left w:val="single" w:sz="6" w:space="0" w:color="auto"/>
              <w:right w:val="single" w:sz="6" w:space="0" w:color="auto"/>
            </w:tcBorders>
          </w:tcPr>
          <w:p w:rsidR="0062216E" w:rsidRPr="002341CA" w:rsidDel="00494AA2" w:rsidRDefault="0062216E" w:rsidP="00E85080">
            <w:pPr>
              <w:pStyle w:val="TAC"/>
              <w:rPr>
                <w:del w:id="1435" w:author="Ericsson LM" w:date="2016-05-16T20:00:00Z"/>
              </w:rPr>
            </w:pPr>
            <w:del w:id="1436" w:author="Ericsson LM" w:date="2016-05-16T20:00:00Z">
              <w:r w:rsidRPr="002341CA" w:rsidDel="00494AA2">
                <w:delText xml:space="preserve">Spare </w:delText>
              </w:r>
            </w:del>
          </w:p>
        </w:tc>
        <w:tc>
          <w:tcPr>
            <w:tcW w:w="1705" w:type="dxa"/>
            <w:gridSpan w:val="4"/>
            <w:tcBorders>
              <w:top w:val="single" w:sz="6" w:space="0" w:color="auto"/>
              <w:left w:val="single" w:sz="6" w:space="0" w:color="auto"/>
              <w:right w:val="single" w:sz="6" w:space="0" w:color="auto"/>
            </w:tcBorders>
          </w:tcPr>
          <w:p w:rsidR="0062216E" w:rsidRPr="002341CA" w:rsidDel="00494AA2" w:rsidRDefault="0062216E" w:rsidP="00E85080">
            <w:pPr>
              <w:pStyle w:val="TAC"/>
              <w:rPr>
                <w:del w:id="1437" w:author="Ericsson LM" w:date="2016-05-16T20:00:00Z"/>
              </w:rPr>
            </w:pPr>
            <w:del w:id="1438" w:author="Ericsson LM" w:date="2016-05-16T20:00:00Z">
              <w:r w:rsidRPr="002341CA" w:rsidDel="00494AA2">
                <w:delText>CPS</w:delText>
              </w:r>
            </w:del>
          </w:p>
        </w:tc>
        <w:tc>
          <w:tcPr>
            <w:tcW w:w="1154" w:type="dxa"/>
            <w:tcBorders>
              <w:left w:val="single" w:sz="6" w:space="0" w:color="auto"/>
            </w:tcBorders>
          </w:tcPr>
          <w:p w:rsidR="0062216E" w:rsidRPr="002341CA" w:rsidDel="00494AA2" w:rsidRDefault="0062216E" w:rsidP="00E85080">
            <w:pPr>
              <w:pStyle w:val="TAC"/>
              <w:rPr>
                <w:del w:id="1439" w:author="Ericsson LM" w:date="2016-05-16T20:00:00Z"/>
              </w:rPr>
            </w:pPr>
            <w:del w:id="1440" w:author="Ericsson LM" w:date="2016-05-16T20:00:00Z">
              <w:r w:rsidRPr="002341CA" w:rsidDel="00494AA2">
                <w:delText>3</w:delText>
              </w:r>
            </w:del>
          </w:p>
        </w:tc>
      </w:tr>
      <w:tr w:rsidR="0062216E" w:rsidRPr="002341CA" w:rsidDel="00494AA2" w:rsidTr="002341CA">
        <w:trPr>
          <w:cantSplit/>
          <w:jc w:val="center"/>
          <w:del w:id="1441" w:author="Ericsson LM" w:date="2016-05-16T20:00:00Z"/>
        </w:trPr>
        <w:tc>
          <w:tcPr>
            <w:tcW w:w="1730" w:type="dxa"/>
            <w:gridSpan w:val="6"/>
            <w:tcBorders>
              <w:top w:val="single" w:sz="6" w:space="0" w:color="auto"/>
              <w:left w:val="single" w:sz="6" w:space="0" w:color="auto"/>
              <w:right w:val="single" w:sz="6" w:space="0" w:color="auto"/>
            </w:tcBorders>
          </w:tcPr>
          <w:p w:rsidR="0062216E" w:rsidRPr="002341CA" w:rsidDel="00494AA2" w:rsidRDefault="0062216E" w:rsidP="00E85080">
            <w:pPr>
              <w:pStyle w:val="TAC"/>
              <w:rPr>
                <w:del w:id="1442" w:author="Ericsson LM" w:date="2016-05-16T20:00:00Z"/>
              </w:rPr>
            </w:pPr>
            <w:del w:id="1443" w:author="Ericsson LM" w:date="2016-05-16T20:00:00Z">
              <w:r w:rsidRPr="002341CA" w:rsidDel="00494AA2">
                <w:delText>Spare</w:delText>
              </w:r>
            </w:del>
          </w:p>
        </w:tc>
        <w:tc>
          <w:tcPr>
            <w:tcW w:w="2268" w:type="dxa"/>
            <w:gridSpan w:val="5"/>
            <w:tcBorders>
              <w:top w:val="single" w:sz="6" w:space="0" w:color="auto"/>
              <w:left w:val="single" w:sz="6" w:space="0" w:color="auto"/>
              <w:bottom w:val="single" w:sz="6" w:space="0" w:color="auto"/>
              <w:right w:val="single" w:sz="6" w:space="0" w:color="auto"/>
            </w:tcBorders>
          </w:tcPr>
          <w:p w:rsidR="0062216E" w:rsidRPr="002341CA" w:rsidDel="00494AA2" w:rsidRDefault="0062216E" w:rsidP="00E85080">
            <w:pPr>
              <w:pStyle w:val="TAC"/>
              <w:rPr>
                <w:del w:id="1444" w:author="Ericsson LM" w:date="2016-05-16T20:00:00Z"/>
              </w:rPr>
            </w:pPr>
            <w:del w:id="1445" w:author="Ericsson LM" w:date="2016-05-16T20:00:00Z">
              <w:r w:rsidRPr="002341CA" w:rsidDel="00494AA2">
                <w:delText>rTLLI</w:delText>
              </w:r>
            </w:del>
          </w:p>
        </w:tc>
        <w:tc>
          <w:tcPr>
            <w:tcW w:w="575" w:type="dxa"/>
            <w:gridSpan w:val="2"/>
            <w:tcBorders>
              <w:top w:val="single" w:sz="6" w:space="0" w:color="auto"/>
              <w:left w:val="single" w:sz="6" w:space="0" w:color="auto"/>
              <w:bottom w:val="single" w:sz="6" w:space="0" w:color="auto"/>
              <w:right w:val="single" w:sz="6" w:space="0" w:color="auto"/>
            </w:tcBorders>
          </w:tcPr>
          <w:p w:rsidR="0062216E" w:rsidRPr="002341CA" w:rsidDel="00494AA2" w:rsidRDefault="0062216E" w:rsidP="00E85080">
            <w:pPr>
              <w:pStyle w:val="TAC"/>
              <w:rPr>
                <w:del w:id="1446" w:author="Ericsson LM" w:date="2016-05-16T20:00:00Z"/>
              </w:rPr>
            </w:pPr>
            <w:del w:id="1447" w:author="Ericsson LM" w:date="2016-05-16T20:00:00Z">
              <w:r w:rsidRPr="002341CA" w:rsidDel="00494AA2">
                <w:delText>RI</w:delText>
              </w:r>
            </w:del>
          </w:p>
        </w:tc>
        <w:tc>
          <w:tcPr>
            <w:tcW w:w="1154" w:type="dxa"/>
            <w:tcBorders>
              <w:left w:val="single" w:sz="6" w:space="0" w:color="auto"/>
            </w:tcBorders>
          </w:tcPr>
          <w:p w:rsidR="0062216E" w:rsidRPr="002341CA" w:rsidDel="00494AA2" w:rsidRDefault="0062216E" w:rsidP="00E85080">
            <w:pPr>
              <w:pStyle w:val="TAC"/>
              <w:rPr>
                <w:del w:id="1448" w:author="Ericsson LM" w:date="2016-05-16T20:00:00Z"/>
              </w:rPr>
            </w:pPr>
            <w:del w:id="1449" w:author="Ericsson LM" w:date="2016-05-16T20:00:00Z">
              <w:r w:rsidRPr="002341CA" w:rsidDel="00494AA2">
                <w:delText>4</w:delText>
              </w:r>
            </w:del>
          </w:p>
        </w:tc>
      </w:tr>
      <w:tr w:rsidR="0062216E" w:rsidRPr="002341CA" w:rsidDel="00494AA2" w:rsidTr="002341CA">
        <w:trPr>
          <w:cantSplit/>
          <w:jc w:val="center"/>
          <w:del w:id="1450" w:author="Ericsson LM" w:date="2016-05-16T20:00:00Z"/>
        </w:trPr>
        <w:tc>
          <w:tcPr>
            <w:tcW w:w="1730" w:type="dxa"/>
            <w:gridSpan w:val="6"/>
            <w:tcBorders>
              <w:top w:val="single" w:sz="6" w:space="0" w:color="auto"/>
              <w:right w:val="single" w:sz="6" w:space="0" w:color="auto"/>
            </w:tcBorders>
          </w:tcPr>
          <w:p w:rsidR="0062216E" w:rsidRPr="002341CA" w:rsidDel="00494AA2" w:rsidRDefault="0062216E" w:rsidP="00E85080">
            <w:pPr>
              <w:pStyle w:val="TAC"/>
              <w:rPr>
                <w:del w:id="1451" w:author="Ericsson LM" w:date="2016-05-16T20:00:00Z"/>
              </w:rPr>
            </w:pPr>
          </w:p>
        </w:tc>
        <w:tc>
          <w:tcPr>
            <w:tcW w:w="2843" w:type="dxa"/>
            <w:gridSpan w:val="7"/>
            <w:tcBorders>
              <w:top w:val="single" w:sz="6" w:space="0" w:color="auto"/>
              <w:bottom w:val="single" w:sz="4" w:space="0" w:color="auto"/>
              <w:right w:val="single" w:sz="6" w:space="0" w:color="auto"/>
            </w:tcBorders>
          </w:tcPr>
          <w:p w:rsidR="0062216E" w:rsidRPr="002341CA" w:rsidDel="00494AA2" w:rsidRDefault="0062216E" w:rsidP="00E85080">
            <w:pPr>
              <w:pStyle w:val="TAC"/>
              <w:rPr>
                <w:del w:id="1452" w:author="Ericsson LM" w:date="2016-05-16T20:00:00Z"/>
              </w:rPr>
            </w:pPr>
            <w:del w:id="1453" w:author="Ericsson LM" w:date="2016-05-16T20:00:00Z">
              <w:r w:rsidRPr="002341CA" w:rsidDel="00494AA2">
                <w:delText>Spare</w:delText>
              </w:r>
            </w:del>
          </w:p>
        </w:tc>
        <w:tc>
          <w:tcPr>
            <w:tcW w:w="1154" w:type="dxa"/>
            <w:tcBorders>
              <w:left w:val="single" w:sz="6" w:space="0" w:color="auto"/>
            </w:tcBorders>
          </w:tcPr>
          <w:p w:rsidR="0062216E" w:rsidRPr="002341CA" w:rsidDel="00494AA2" w:rsidRDefault="0062216E" w:rsidP="00E85080">
            <w:pPr>
              <w:pStyle w:val="TAC"/>
              <w:rPr>
                <w:del w:id="1454" w:author="Ericsson LM" w:date="2016-05-16T20:00:00Z"/>
              </w:rPr>
            </w:pPr>
            <w:del w:id="1455" w:author="Ericsson LM" w:date="2016-05-16T20:00:00Z">
              <w:r w:rsidRPr="002341CA" w:rsidDel="00494AA2">
                <w:delText>5</w:delText>
              </w:r>
            </w:del>
          </w:p>
        </w:tc>
      </w:tr>
      <w:tr w:rsidR="00494AA2" w:rsidRPr="002341CA" w:rsidTr="00E85080">
        <w:trPr>
          <w:cantSplit/>
          <w:jc w:val="center"/>
          <w:ins w:id="1456" w:author="Ericsson LM" w:date="2016-05-16T20:00:00Z"/>
        </w:trPr>
        <w:tc>
          <w:tcPr>
            <w:tcW w:w="4573" w:type="dxa"/>
            <w:gridSpan w:val="13"/>
          </w:tcPr>
          <w:p w:rsidR="00494AA2" w:rsidRPr="002341CA" w:rsidRDefault="00494AA2" w:rsidP="00E85080">
            <w:pPr>
              <w:pStyle w:val="TAC"/>
              <w:rPr>
                <w:ins w:id="1457" w:author="Ericsson LM" w:date="2016-05-16T20:00:00Z"/>
              </w:rPr>
            </w:pPr>
            <w:ins w:id="1458" w:author="Ericsson LM" w:date="2016-05-16T20:00:00Z">
              <w:r w:rsidRPr="002341CA">
                <w:t>Bit</w:t>
              </w:r>
            </w:ins>
          </w:p>
        </w:tc>
        <w:tc>
          <w:tcPr>
            <w:tcW w:w="1154" w:type="dxa"/>
          </w:tcPr>
          <w:p w:rsidR="00494AA2" w:rsidRPr="002341CA" w:rsidRDefault="00494AA2" w:rsidP="00E85080">
            <w:pPr>
              <w:pStyle w:val="TAC"/>
              <w:rPr>
                <w:ins w:id="1459" w:author="Ericsson LM" w:date="2016-05-16T20:00:00Z"/>
              </w:rPr>
            </w:pPr>
          </w:p>
        </w:tc>
      </w:tr>
      <w:tr w:rsidR="00494AA2" w:rsidRPr="002341CA" w:rsidTr="00E85080">
        <w:trPr>
          <w:cantSplit/>
          <w:jc w:val="center"/>
          <w:ins w:id="1460" w:author="Ericsson LM" w:date="2016-05-16T20:00:00Z"/>
        </w:trPr>
        <w:tc>
          <w:tcPr>
            <w:tcW w:w="616" w:type="dxa"/>
            <w:gridSpan w:val="3"/>
          </w:tcPr>
          <w:p w:rsidR="00494AA2" w:rsidRPr="002341CA" w:rsidRDefault="00494AA2" w:rsidP="00E85080">
            <w:pPr>
              <w:pStyle w:val="TAC"/>
              <w:rPr>
                <w:ins w:id="1461" w:author="Ericsson LM" w:date="2016-05-16T20:00:00Z"/>
              </w:rPr>
            </w:pPr>
            <w:ins w:id="1462" w:author="Ericsson LM" w:date="2016-05-16T20:00:00Z">
              <w:r w:rsidRPr="002341CA">
                <w:t>8</w:t>
              </w:r>
            </w:ins>
          </w:p>
        </w:tc>
        <w:tc>
          <w:tcPr>
            <w:tcW w:w="546" w:type="dxa"/>
            <w:gridSpan w:val="2"/>
          </w:tcPr>
          <w:p w:rsidR="00494AA2" w:rsidRPr="002341CA" w:rsidRDefault="00494AA2" w:rsidP="00E85080">
            <w:pPr>
              <w:pStyle w:val="TAC"/>
              <w:rPr>
                <w:ins w:id="1463" w:author="Ericsson LM" w:date="2016-05-16T20:00:00Z"/>
              </w:rPr>
            </w:pPr>
            <w:ins w:id="1464" w:author="Ericsson LM" w:date="2016-05-16T20:00:00Z">
              <w:r w:rsidRPr="002341CA">
                <w:t>7</w:t>
              </w:r>
            </w:ins>
          </w:p>
        </w:tc>
        <w:tc>
          <w:tcPr>
            <w:tcW w:w="568" w:type="dxa"/>
          </w:tcPr>
          <w:p w:rsidR="00494AA2" w:rsidRPr="002341CA" w:rsidRDefault="00494AA2" w:rsidP="00E85080">
            <w:pPr>
              <w:pStyle w:val="TAC"/>
              <w:rPr>
                <w:ins w:id="1465" w:author="Ericsson LM" w:date="2016-05-16T20:00:00Z"/>
              </w:rPr>
            </w:pPr>
            <w:ins w:id="1466" w:author="Ericsson LM" w:date="2016-05-16T20:00:00Z">
              <w:r w:rsidRPr="002341CA">
                <w:t>6</w:t>
              </w:r>
            </w:ins>
          </w:p>
        </w:tc>
        <w:tc>
          <w:tcPr>
            <w:tcW w:w="589" w:type="dxa"/>
            <w:gridSpan w:val="2"/>
          </w:tcPr>
          <w:p w:rsidR="00494AA2" w:rsidRPr="002341CA" w:rsidRDefault="00494AA2" w:rsidP="00E85080">
            <w:pPr>
              <w:pStyle w:val="TAC"/>
              <w:rPr>
                <w:ins w:id="1467" w:author="Ericsson LM" w:date="2016-05-16T20:00:00Z"/>
              </w:rPr>
            </w:pPr>
            <w:ins w:id="1468" w:author="Ericsson LM" w:date="2016-05-16T20:00:00Z">
              <w:r w:rsidRPr="002341CA">
                <w:t>5</w:t>
              </w:r>
            </w:ins>
          </w:p>
        </w:tc>
        <w:tc>
          <w:tcPr>
            <w:tcW w:w="549" w:type="dxa"/>
          </w:tcPr>
          <w:p w:rsidR="00494AA2" w:rsidRPr="002341CA" w:rsidRDefault="00494AA2" w:rsidP="00E85080">
            <w:pPr>
              <w:pStyle w:val="TAC"/>
              <w:rPr>
                <w:ins w:id="1469" w:author="Ericsson LM" w:date="2016-05-16T20:00:00Z"/>
              </w:rPr>
            </w:pPr>
            <w:ins w:id="1470" w:author="Ericsson LM" w:date="2016-05-16T20:00:00Z">
              <w:r w:rsidRPr="002341CA">
                <w:t>4</w:t>
              </w:r>
            </w:ins>
          </w:p>
        </w:tc>
        <w:tc>
          <w:tcPr>
            <w:tcW w:w="587" w:type="dxa"/>
          </w:tcPr>
          <w:p w:rsidR="00494AA2" w:rsidRPr="002341CA" w:rsidRDefault="00494AA2" w:rsidP="00E85080">
            <w:pPr>
              <w:pStyle w:val="TAC"/>
              <w:rPr>
                <w:ins w:id="1471" w:author="Ericsson LM" w:date="2016-05-16T20:00:00Z"/>
              </w:rPr>
            </w:pPr>
            <w:ins w:id="1472" w:author="Ericsson LM" w:date="2016-05-16T20:00:00Z">
              <w:r w:rsidRPr="002341CA">
                <w:t>3</w:t>
              </w:r>
            </w:ins>
          </w:p>
        </w:tc>
        <w:tc>
          <w:tcPr>
            <w:tcW w:w="567" w:type="dxa"/>
            <w:gridSpan w:val="2"/>
          </w:tcPr>
          <w:p w:rsidR="00494AA2" w:rsidRPr="002341CA" w:rsidRDefault="00494AA2" w:rsidP="00E85080">
            <w:pPr>
              <w:pStyle w:val="TAC"/>
              <w:rPr>
                <w:ins w:id="1473" w:author="Ericsson LM" w:date="2016-05-16T20:00:00Z"/>
              </w:rPr>
            </w:pPr>
            <w:ins w:id="1474" w:author="Ericsson LM" w:date="2016-05-16T20:00:00Z">
              <w:r w:rsidRPr="002341CA">
                <w:t>2</w:t>
              </w:r>
            </w:ins>
          </w:p>
        </w:tc>
        <w:tc>
          <w:tcPr>
            <w:tcW w:w="551" w:type="dxa"/>
          </w:tcPr>
          <w:p w:rsidR="00494AA2" w:rsidRPr="002341CA" w:rsidRDefault="00494AA2" w:rsidP="00E85080">
            <w:pPr>
              <w:pStyle w:val="TAC"/>
              <w:rPr>
                <w:ins w:id="1475" w:author="Ericsson LM" w:date="2016-05-16T20:00:00Z"/>
              </w:rPr>
            </w:pPr>
            <w:ins w:id="1476" w:author="Ericsson LM" w:date="2016-05-16T20:00:00Z">
              <w:r w:rsidRPr="002341CA">
                <w:t>1</w:t>
              </w:r>
            </w:ins>
          </w:p>
        </w:tc>
        <w:tc>
          <w:tcPr>
            <w:tcW w:w="1154" w:type="dxa"/>
          </w:tcPr>
          <w:p w:rsidR="00494AA2" w:rsidRPr="002341CA" w:rsidRDefault="00494AA2" w:rsidP="00E85080">
            <w:pPr>
              <w:pStyle w:val="TAC"/>
              <w:rPr>
                <w:ins w:id="1477" w:author="Ericsson LM" w:date="2016-05-16T20:00:00Z"/>
              </w:rPr>
            </w:pPr>
            <w:ins w:id="1478" w:author="Ericsson LM" w:date="2016-05-16T20:00:00Z">
              <w:r w:rsidRPr="002341CA">
                <w:t>Octet</w:t>
              </w:r>
            </w:ins>
          </w:p>
        </w:tc>
      </w:tr>
      <w:tr w:rsidR="00494AA2" w:rsidRPr="002341CA" w:rsidTr="00E85080">
        <w:trPr>
          <w:cantSplit/>
          <w:jc w:val="center"/>
          <w:ins w:id="1479" w:author="Ericsson LM" w:date="2016-05-16T20:00:00Z"/>
        </w:trPr>
        <w:tc>
          <w:tcPr>
            <w:tcW w:w="1162" w:type="dxa"/>
            <w:gridSpan w:val="5"/>
            <w:tcBorders>
              <w:top w:val="single" w:sz="6" w:space="0" w:color="auto"/>
              <w:left w:val="single" w:sz="6" w:space="0" w:color="auto"/>
              <w:bottom w:val="single" w:sz="6" w:space="0" w:color="auto"/>
            </w:tcBorders>
          </w:tcPr>
          <w:p w:rsidR="00494AA2" w:rsidRPr="002341CA" w:rsidRDefault="00494AA2" w:rsidP="00E85080">
            <w:pPr>
              <w:pStyle w:val="TAC"/>
              <w:rPr>
                <w:ins w:id="1480" w:author="Ericsson LM" w:date="2016-05-16T20:00:00Z"/>
              </w:rPr>
            </w:pPr>
            <w:ins w:id="1481" w:author="Ericsson LM" w:date="2016-05-16T20:00:00Z">
              <w:r w:rsidRPr="002341CA">
                <w:t>TFI</w:t>
              </w:r>
            </w:ins>
          </w:p>
        </w:tc>
        <w:tc>
          <w:tcPr>
            <w:tcW w:w="2293" w:type="dxa"/>
            <w:gridSpan w:val="5"/>
            <w:tcBorders>
              <w:top w:val="single" w:sz="6" w:space="0" w:color="auto"/>
              <w:left w:val="single" w:sz="6" w:space="0" w:color="auto"/>
              <w:bottom w:val="single" w:sz="6" w:space="0" w:color="auto"/>
            </w:tcBorders>
          </w:tcPr>
          <w:p w:rsidR="00494AA2" w:rsidRPr="002341CA" w:rsidRDefault="00494AA2" w:rsidP="00E85080">
            <w:pPr>
              <w:pStyle w:val="TAC"/>
              <w:rPr>
                <w:ins w:id="1482" w:author="Ericsson LM" w:date="2016-05-16T20:00:00Z"/>
              </w:rPr>
            </w:pPr>
            <w:ins w:id="1483" w:author="Ericsson LM" w:date="2016-05-16T20:00:00Z">
              <w:r w:rsidRPr="002341CA">
                <w:t>Countdown Value</w:t>
              </w:r>
            </w:ins>
          </w:p>
        </w:tc>
        <w:tc>
          <w:tcPr>
            <w:tcW w:w="567" w:type="dxa"/>
            <w:gridSpan w:val="2"/>
            <w:tcBorders>
              <w:top w:val="single" w:sz="6" w:space="0" w:color="auto"/>
              <w:left w:val="single" w:sz="6" w:space="0" w:color="auto"/>
              <w:bottom w:val="single" w:sz="6" w:space="0" w:color="auto"/>
            </w:tcBorders>
          </w:tcPr>
          <w:p w:rsidR="00494AA2" w:rsidRPr="002341CA" w:rsidRDefault="00494AA2" w:rsidP="00E85080">
            <w:pPr>
              <w:pStyle w:val="TAC"/>
              <w:rPr>
                <w:ins w:id="1484" w:author="Ericsson LM" w:date="2016-05-16T20:00:00Z"/>
              </w:rPr>
            </w:pPr>
            <w:ins w:id="1485" w:author="Ericsson LM" w:date="2016-05-16T20:00:00Z">
              <w:r w:rsidRPr="002341CA">
                <w:t>FOI</w:t>
              </w:r>
            </w:ins>
          </w:p>
        </w:tc>
        <w:tc>
          <w:tcPr>
            <w:tcW w:w="551" w:type="dxa"/>
            <w:tcBorders>
              <w:top w:val="single" w:sz="6" w:space="0" w:color="auto"/>
              <w:left w:val="single" w:sz="6" w:space="0" w:color="auto"/>
              <w:bottom w:val="single" w:sz="6" w:space="0" w:color="auto"/>
              <w:right w:val="single" w:sz="6" w:space="0" w:color="auto"/>
            </w:tcBorders>
          </w:tcPr>
          <w:p w:rsidR="00494AA2" w:rsidRPr="002341CA" w:rsidRDefault="00494AA2" w:rsidP="00E85080">
            <w:pPr>
              <w:pStyle w:val="TAC"/>
              <w:rPr>
                <w:ins w:id="1486" w:author="Ericsson LM" w:date="2016-05-16T20:00:00Z"/>
              </w:rPr>
            </w:pPr>
            <w:ins w:id="1487" w:author="Ericsson LM" w:date="2016-05-16T20:00:00Z">
              <w:r w:rsidRPr="002341CA">
                <w:t>RI</w:t>
              </w:r>
            </w:ins>
          </w:p>
        </w:tc>
        <w:tc>
          <w:tcPr>
            <w:tcW w:w="1154" w:type="dxa"/>
            <w:tcBorders>
              <w:left w:val="single" w:sz="6" w:space="0" w:color="auto"/>
            </w:tcBorders>
          </w:tcPr>
          <w:p w:rsidR="00494AA2" w:rsidRPr="002341CA" w:rsidRDefault="00494AA2" w:rsidP="00E85080">
            <w:pPr>
              <w:pStyle w:val="TAC"/>
              <w:rPr>
                <w:ins w:id="1488" w:author="Ericsson LM" w:date="2016-05-16T20:00:00Z"/>
              </w:rPr>
            </w:pPr>
            <w:ins w:id="1489" w:author="Ericsson LM" w:date="2016-05-16T20:00:00Z">
              <w:r w:rsidRPr="002341CA">
                <w:t>1</w:t>
              </w:r>
            </w:ins>
          </w:p>
        </w:tc>
      </w:tr>
      <w:tr w:rsidR="00494AA2" w:rsidRPr="002341CA" w:rsidTr="00E85080">
        <w:trPr>
          <w:cantSplit/>
          <w:jc w:val="center"/>
          <w:ins w:id="1490" w:author="Ericsson LM" w:date="2016-05-16T20:00:00Z"/>
        </w:trPr>
        <w:tc>
          <w:tcPr>
            <w:tcW w:w="2868" w:type="dxa"/>
            <w:gridSpan w:val="9"/>
            <w:tcBorders>
              <w:left w:val="single" w:sz="6" w:space="0" w:color="auto"/>
              <w:right w:val="single" w:sz="6" w:space="0" w:color="auto"/>
            </w:tcBorders>
          </w:tcPr>
          <w:p w:rsidR="00494AA2" w:rsidRPr="002341CA" w:rsidRDefault="00494AA2" w:rsidP="00E85080">
            <w:pPr>
              <w:pStyle w:val="TAC"/>
              <w:rPr>
                <w:ins w:id="1491" w:author="Ericsson LM" w:date="2016-05-16T20:00:00Z"/>
              </w:rPr>
            </w:pPr>
            <w:ins w:id="1492" w:author="Ericsson LM" w:date="2016-05-16T20:00:00Z">
              <w:r w:rsidRPr="002341CA">
                <w:t>BSN1</w:t>
              </w:r>
            </w:ins>
          </w:p>
        </w:tc>
        <w:tc>
          <w:tcPr>
            <w:tcW w:w="1705" w:type="dxa"/>
            <w:gridSpan w:val="4"/>
            <w:tcBorders>
              <w:left w:val="single" w:sz="6" w:space="0" w:color="auto"/>
              <w:right w:val="single" w:sz="6" w:space="0" w:color="auto"/>
            </w:tcBorders>
          </w:tcPr>
          <w:p w:rsidR="00494AA2" w:rsidRPr="002341CA" w:rsidRDefault="00494AA2" w:rsidP="00E85080">
            <w:pPr>
              <w:pStyle w:val="TAC"/>
              <w:rPr>
                <w:ins w:id="1493" w:author="Ericsson LM" w:date="2016-05-16T20:00:00Z"/>
              </w:rPr>
            </w:pPr>
            <w:ins w:id="1494" w:author="Ericsson LM" w:date="2016-05-16T20:00:00Z">
              <w:r w:rsidRPr="002341CA">
                <w:t>TFI</w:t>
              </w:r>
            </w:ins>
          </w:p>
        </w:tc>
        <w:tc>
          <w:tcPr>
            <w:tcW w:w="1154" w:type="dxa"/>
            <w:tcBorders>
              <w:left w:val="single" w:sz="6" w:space="0" w:color="auto"/>
            </w:tcBorders>
          </w:tcPr>
          <w:p w:rsidR="00494AA2" w:rsidRPr="002341CA" w:rsidRDefault="00494AA2" w:rsidP="00E85080">
            <w:pPr>
              <w:pStyle w:val="TAC"/>
              <w:rPr>
                <w:ins w:id="1495" w:author="Ericsson LM" w:date="2016-05-16T20:00:00Z"/>
              </w:rPr>
            </w:pPr>
            <w:ins w:id="1496" w:author="Ericsson LM" w:date="2016-05-16T20:00:00Z">
              <w:r w:rsidRPr="002341CA">
                <w:t>2</w:t>
              </w:r>
            </w:ins>
          </w:p>
        </w:tc>
      </w:tr>
      <w:tr w:rsidR="00494AA2" w:rsidRPr="002341CA" w:rsidTr="00E85080">
        <w:trPr>
          <w:cantSplit/>
          <w:jc w:val="center"/>
          <w:ins w:id="1497" w:author="Ericsson LM" w:date="2016-05-16T20:00:00Z"/>
        </w:trPr>
        <w:tc>
          <w:tcPr>
            <w:tcW w:w="596" w:type="dxa"/>
            <w:gridSpan w:val="2"/>
            <w:tcBorders>
              <w:top w:val="single" w:sz="6" w:space="0" w:color="auto"/>
              <w:left w:val="single" w:sz="6" w:space="0" w:color="auto"/>
              <w:right w:val="single" w:sz="6" w:space="0" w:color="auto"/>
            </w:tcBorders>
          </w:tcPr>
          <w:p w:rsidR="00494AA2" w:rsidRPr="002341CA" w:rsidRDefault="00494AA2" w:rsidP="00E85080">
            <w:pPr>
              <w:pStyle w:val="TAC"/>
              <w:rPr>
                <w:ins w:id="1498" w:author="Ericsson LM" w:date="2016-05-16T20:00:00Z"/>
              </w:rPr>
            </w:pPr>
            <w:ins w:id="1499" w:author="Ericsson LM" w:date="2016-05-16T20:00:00Z">
              <w:r w:rsidRPr="002341CA">
                <w:t xml:space="preserve">Spare  </w:t>
              </w:r>
            </w:ins>
          </w:p>
        </w:tc>
        <w:tc>
          <w:tcPr>
            <w:tcW w:w="2272" w:type="dxa"/>
            <w:gridSpan w:val="7"/>
            <w:tcBorders>
              <w:top w:val="single" w:sz="6" w:space="0" w:color="auto"/>
              <w:left w:val="single" w:sz="6" w:space="0" w:color="auto"/>
              <w:right w:val="single" w:sz="6" w:space="0" w:color="auto"/>
            </w:tcBorders>
          </w:tcPr>
          <w:p w:rsidR="00494AA2" w:rsidRPr="002341CA" w:rsidRDefault="00494AA2" w:rsidP="00E85080">
            <w:pPr>
              <w:pStyle w:val="TAC"/>
              <w:rPr>
                <w:ins w:id="1500" w:author="Ericsson LM" w:date="2016-05-16T20:00:00Z"/>
              </w:rPr>
            </w:pPr>
            <w:ins w:id="1501" w:author="Ericsson LM" w:date="2016-05-16T20:00:00Z">
              <w:r w:rsidRPr="002341CA">
                <w:t>DCC</w:t>
              </w:r>
            </w:ins>
            <w:ins w:id="1502" w:author="Ericsson LM" w:date="2016-05-17T13:39:00Z">
              <w:r w:rsidR="001A2146" w:rsidRPr="002341CA">
                <w:t>E</w:t>
              </w:r>
            </w:ins>
          </w:p>
        </w:tc>
        <w:tc>
          <w:tcPr>
            <w:tcW w:w="1705" w:type="dxa"/>
            <w:gridSpan w:val="4"/>
            <w:tcBorders>
              <w:top w:val="single" w:sz="6" w:space="0" w:color="auto"/>
              <w:left w:val="single" w:sz="6" w:space="0" w:color="auto"/>
              <w:right w:val="single" w:sz="6" w:space="0" w:color="auto"/>
            </w:tcBorders>
          </w:tcPr>
          <w:p w:rsidR="00494AA2" w:rsidRPr="002341CA" w:rsidRDefault="00494AA2" w:rsidP="00E85080">
            <w:pPr>
              <w:pStyle w:val="TAC"/>
              <w:rPr>
                <w:ins w:id="1503" w:author="Ericsson LM" w:date="2016-05-16T20:00:00Z"/>
              </w:rPr>
            </w:pPr>
            <w:ins w:id="1504" w:author="Ericsson LM" w:date="2016-05-16T20:00:00Z">
              <w:r w:rsidRPr="002341CA">
                <w:t>CPS</w:t>
              </w:r>
            </w:ins>
          </w:p>
        </w:tc>
        <w:tc>
          <w:tcPr>
            <w:tcW w:w="1154" w:type="dxa"/>
            <w:tcBorders>
              <w:left w:val="single" w:sz="6" w:space="0" w:color="auto"/>
            </w:tcBorders>
          </w:tcPr>
          <w:p w:rsidR="00494AA2" w:rsidRPr="002341CA" w:rsidRDefault="00494AA2" w:rsidP="00E85080">
            <w:pPr>
              <w:pStyle w:val="TAC"/>
              <w:rPr>
                <w:ins w:id="1505" w:author="Ericsson LM" w:date="2016-05-16T20:00:00Z"/>
              </w:rPr>
            </w:pPr>
            <w:ins w:id="1506" w:author="Ericsson LM" w:date="2016-05-16T20:00:00Z">
              <w:r w:rsidRPr="002341CA">
                <w:t>3</w:t>
              </w:r>
            </w:ins>
          </w:p>
        </w:tc>
      </w:tr>
      <w:tr w:rsidR="00494AA2" w:rsidRPr="002341CA" w:rsidTr="00E85080">
        <w:trPr>
          <w:cantSplit/>
          <w:jc w:val="center"/>
          <w:ins w:id="1507" w:author="Ericsson LM" w:date="2016-05-16T20:00:00Z"/>
        </w:trPr>
        <w:tc>
          <w:tcPr>
            <w:tcW w:w="2297" w:type="dxa"/>
            <w:gridSpan w:val="7"/>
            <w:tcBorders>
              <w:top w:val="single" w:sz="6" w:space="0" w:color="auto"/>
              <w:left w:val="single" w:sz="6" w:space="0" w:color="auto"/>
              <w:right w:val="single" w:sz="6" w:space="0" w:color="auto"/>
            </w:tcBorders>
          </w:tcPr>
          <w:p w:rsidR="00494AA2" w:rsidRPr="002341CA" w:rsidRDefault="00494AA2" w:rsidP="00E85080">
            <w:pPr>
              <w:pStyle w:val="TAC"/>
              <w:rPr>
                <w:ins w:id="1508" w:author="Ericsson LM" w:date="2016-05-16T20:00:00Z"/>
              </w:rPr>
            </w:pPr>
            <w:ins w:id="1509" w:author="Ericsson LM" w:date="2016-05-16T20:00:00Z">
              <w:r w:rsidRPr="002341CA">
                <w:t>Spare</w:t>
              </w:r>
            </w:ins>
          </w:p>
        </w:tc>
        <w:tc>
          <w:tcPr>
            <w:tcW w:w="2276" w:type="dxa"/>
            <w:gridSpan w:val="6"/>
            <w:tcBorders>
              <w:top w:val="single" w:sz="6" w:space="0" w:color="auto"/>
              <w:left w:val="single" w:sz="6" w:space="0" w:color="auto"/>
              <w:bottom w:val="single" w:sz="6" w:space="0" w:color="auto"/>
              <w:right w:val="single" w:sz="6" w:space="0" w:color="auto"/>
            </w:tcBorders>
          </w:tcPr>
          <w:p w:rsidR="00494AA2" w:rsidRPr="002341CA" w:rsidRDefault="00494AA2" w:rsidP="00E85080">
            <w:pPr>
              <w:pStyle w:val="TAC"/>
              <w:rPr>
                <w:ins w:id="1510" w:author="Ericsson LM" w:date="2016-05-16T20:00:00Z"/>
              </w:rPr>
            </w:pPr>
            <w:proofErr w:type="spellStart"/>
            <w:ins w:id="1511" w:author="Ericsson LM" w:date="2016-05-16T20:00:00Z">
              <w:r w:rsidRPr="002341CA">
                <w:t>rTLLI</w:t>
              </w:r>
              <w:proofErr w:type="spellEnd"/>
            </w:ins>
          </w:p>
        </w:tc>
        <w:tc>
          <w:tcPr>
            <w:tcW w:w="1154" w:type="dxa"/>
            <w:tcBorders>
              <w:left w:val="single" w:sz="6" w:space="0" w:color="auto"/>
            </w:tcBorders>
          </w:tcPr>
          <w:p w:rsidR="00494AA2" w:rsidRPr="002341CA" w:rsidRDefault="00494AA2" w:rsidP="00E85080">
            <w:pPr>
              <w:pStyle w:val="TAC"/>
              <w:rPr>
                <w:ins w:id="1512" w:author="Ericsson LM" w:date="2016-05-16T20:00:00Z"/>
              </w:rPr>
            </w:pPr>
            <w:ins w:id="1513" w:author="Ericsson LM" w:date="2016-05-16T20:00:00Z">
              <w:r w:rsidRPr="002341CA">
                <w:t>4</w:t>
              </w:r>
            </w:ins>
          </w:p>
        </w:tc>
      </w:tr>
      <w:tr w:rsidR="00494AA2" w:rsidRPr="002341CA" w:rsidTr="00E85080">
        <w:trPr>
          <w:cantSplit/>
          <w:jc w:val="center"/>
          <w:ins w:id="1514" w:author="Ericsson LM" w:date="2016-05-16T20:00:00Z"/>
        </w:trPr>
        <w:tc>
          <w:tcPr>
            <w:tcW w:w="1730" w:type="dxa"/>
            <w:gridSpan w:val="6"/>
            <w:tcBorders>
              <w:top w:val="single" w:sz="6" w:space="0" w:color="auto"/>
              <w:right w:val="single" w:sz="6" w:space="0" w:color="auto"/>
            </w:tcBorders>
          </w:tcPr>
          <w:p w:rsidR="00494AA2" w:rsidRPr="002341CA" w:rsidRDefault="00494AA2" w:rsidP="00E85080">
            <w:pPr>
              <w:pStyle w:val="TAC"/>
              <w:rPr>
                <w:ins w:id="1515" w:author="Ericsson LM" w:date="2016-05-16T20:00:00Z"/>
              </w:rPr>
            </w:pPr>
          </w:p>
        </w:tc>
        <w:tc>
          <w:tcPr>
            <w:tcW w:w="2843" w:type="dxa"/>
            <w:gridSpan w:val="7"/>
            <w:tcBorders>
              <w:top w:val="single" w:sz="6" w:space="0" w:color="auto"/>
              <w:bottom w:val="single" w:sz="4" w:space="0" w:color="auto"/>
              <w:right w:val="single" w:sz="6" w:space="0" w:color="auto"/>
            </w:tcBorders>
          </w:tcPr>
          <w:p w:rsidR="00494AA2" w:rsidRPr="002341CA" w:rsidRDefault="00494AA2" w:rsidP="00E85080">
            <w:pPr>
              <w:pStyle w:val="TAC"/>
              <w:rPr>
                <w:ins w:id="1516" w:author="Ericsson LM" w:date="2016-05-16T20:00:00Z"/>
              </w:rPr>
            </w:pPr>
            <w:ins w:id="1517" w:author="Ericsson LM" w:date="2016-05-16T20:00:00Z">
              <w:r w:rsidRPr="002341CA">
                <w:t>Spare</w:t>
              </w:r>
            </w:ins>
          </w:p>
        </w:tc>
        <w:tc>
          <w:tcPr>
            <w:tcW w:w="1154" w:type="dxa"/>
            <w:tcBorders>
              <w:left w:val="single" w:sz="6" w:space="0" w:color="auto"/>
            </w:tcBorders>
          </w:tcPr>
          <w:p w:rsidR="00494AA2" w:rsidRPr="002341CA" w:rsidRDefault="00494AA2" w:rsidP="00E85080">
            <w:pPr>
              <w:pStyle w:val="TAC"/>
              <w:rPr>
                <w:ins w:id="1518" w:author="Ericsson LM" w:date="2016-05-16T20:00:00Z"/>
              </w:rPr>
            </w:pPr>
            <w:ins w:id="1519" w:author="Ericsson LM" w:date="2016-05-16T20:00:00Z">
              <w:r w:rsidRPr="002341CA">
                <w:t>5</w:t>
              </w:r>
            </w:ins>
          </w:p>
        </w:tc>
      </w:tr>
    </w:tbl>
    <w:p w:rsidR="00494AA2" w:rsidRPr="002341CA" w:rsidRDefault="00494AA2" w:rsidP="0062216E">
      <w:pPr>
        <w:pStyle w:val="TAC"/>
      </w:pPr>
    </w:p>
    <w:p w:rsidR="0062216E" w:rsidRPr="002341CA" w:rsidRDefault="0062216E" w:rsidP="0062216E">
      <w:pPr>
        <w:pStyle w:val="TF"/>
        <w:rPr>
          <w:lang w:eastAsia="ko-KR"/>
        </w:rPr>
      </w:pPr>
      <w:r w:rsidRPr="002341CA">
        <w:t xml:space="preserve">Figure 10.3a.4.2.3: </w:t>
      </w:r>
      <w:del w:id="1520" w:author="Ericsson LM" w:date="2016-05-16T20:01:00Z">
        <w:r w:rsidRPr="002341CA" w:rsidDel="00955F11">
          <w:delText>EC-EGPRS</w:delText>
        </w:r>
      </w:del>
      <w:ins w:id="1521" w:author="Ericsson LM" w:date="2016-05-16T20:01:00Z">
        <w:r w:rsidR="00955F11" w:rsidRPr="002341CA">
          <w:t>EC-GSM-</w:t>
        </w:r>
        <w:proofErr w:type="spellStart"/>
        <w:r w:rsidR="00955F11" w:rsidRPr="002341CA">
          <w:t>IoT</w:t>
        </w:r>
      </w:ins>
      <w:proofErr w:type="spellEnd"/>
      <w:r w:rsidRPr="002341CA">
        <w:t xml:space="preserve"> uplink RLC data block header for MCS-5 and MCS-6</w:t>
      </w:r>
    </w:p>
    <w:p w:rsidR="0062216E" w:rsidRPr="002341CA" w:rsidRDefault="0062216E" w:rsidP="0062216E">
      <w:pPr>
        <w:pStyle w:val="Heading4"/>
      </w:pPr>
      <w:bookmarkStart w:id="1522" w:name="_Toc446495563"/>
      <w:r w:rsidRPr="002341CA">
        <w:t>10.3a.4.3</w:t>
      </w:r>
      <w:r w:rsidRPr="002341CA">
        <w:tab/>
        <w:t xml:space="preserve">Header type </w:t>
      </w:r>
      <w:proofErr w:type="gramStart"/>
      <w:r w:rsidRPr="002341CA">
        <w:t>3 :</w:t>
      </w:r>
      <w:proofErr w:type="gramEnd"/>
      <w:r w:rsidRPr="002341CA">
        <w:t xml:space="preserve"> header for MCS-4, MCS-3, MCS-2 and MCS-1</w:t>
      </w:r>
      <w:bookmarkEnd w:id="1522"/>
      <w:r w:rsidRPr="002341CA">
        <w:t xml:space="preserve"> </w:t>
      </w:r>
    </w:p>
    <w:p w:rsidR="0062216E" w:rsidRPr="002341CA" w:rsidRDefault="0062216E" w:rsidP="0062216E">
      <w:pPr>
        <w:ind w:left="90"/>
      </w:pPr>
      <w:r w:rsidRPr="002341CA">
        <w:t>The EGPRS combined uplink RLC/MAC header for MCS</w:t>
      </w:r>
      <w:r w:rsidRPr="002341CA">
        <w:noBreakHyphen/>
        <w:t>1, MCS</w:t>
      </w:r>
      <w:r w:rsidRPr="002341CA">
        <w:noBreakHyphen/>
        <w:t>2, MCS</w:t>
      </w:r>
      <w:r w:rsidRPr="002341CA">
        <w:noBreakHyphen/>
        <w:t>3 and MCS</w:t>
      </w:r>
      <w:r w:rsidRPr="002341CA">
        <w:noBreakHyphen/>
        <w:t>4 (header type 3) shall be formatted according to figure 10.3a.4.3.1.</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62216E" w:rsidRPr="002341CA" w:rsidTr="00E85080">
        <w:trPr>
          <w:cantSplit/>
          <w:jc w:val="center"/>
        </w:trPr>
        <w:tc>
          <w:tcPr>
            <w:tcW w:w="4564" w:type="dxa"/>
            <w:gridSpan w:val="8"/>
          </w:tcPr>
          <w:p w:rsidR="0062216E" w:rsidRPr="002341CA" w:rsidRDefault="0062216E" w:rsidP="00E85080">
            <w:pPr>
              <w:pStyle w:val="TAC"/>
            </w:pPr>
            <w:r w:rsidRPr="002341CA">
              <w:t>Bit</w:t>
            </w:r>
          </w:p>
        </w:tc>
        <w:tc>
          <w:tcPr>
            <w:tcW w:w="1134" w:type="dxa"/>
          </w:tcPr>
          <w:p w:rsidR="0062216E" w:rsidRPr="002341CA" w:rsidRDefault="0062216E" w:rsidP="00E85080">
            <w:pPr>
              <w:pStyle w:val="TAC"/>
            </w:pPr>
          </w:p>
        </w:tc>
      </w:tr>
      <w:tr w:rsidR="0062216E" w:rsidRPr="002341CA" w:rsidTr="00E85080">
        <w:trPr>
          <w:cantSplit/>
          <w:jc w:val="center"/>
        </w:trPr>
        <w:tc>
          <w:tcPr>
            <w:tcW w:w="585" w:type="dxa"/>
          </w:tcPr>
          <w:p w:rsidR="0062216E" w:rsidRPr="002341CA" w:rsidRDefault="0062216E" w:rsidP="00E85080">
            <w:pPr>
              <w:pStyle w:val="TAC"/>
            </w:pPr>
            <w:r w:rsidRPr="002341CA">
              <w:t>8</w:t>
            </w:r>
          </w:p>
        </w:tc>
        <w:tc>
          <w:tcPr>
            <w:tcW w:w="567" w:type="dxa"/>
          </w:tcPr>
          <w:p w:rsidR="0062216E" w:rsidRPr="002341CA" w:rsidRDefault="0062216E" w:rsidP="00E85080">
            <w:pPr>
              <w:pStyle w:val="TAC"/>
            </w:pPr>
            <w:r w:rsidRPr="002341CA">
              <w:t>7</w:t>
            </w:r>
          </w:p>
        </w:tc>
        <w:tc>
          <w:tcPr>
            <w:tcW w:w="577"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67" w:type="dxa"/>
          </w:tcPr>
          <w:p w:rsidR="0062216E" w:rsidRPr="002341CA" w:rsidRDefault="0062216E" w:rsidP="00E85080">
            <w:pPr>
              <w:pStyle w:val="TAC"/>
            </w:pPr>
            <w:r w:rsidRPr="002341CA">
              <w:t>4</w:t>
            </w:r>
          </w:p>
        </w:tc>
        <w:tc>
          <w:tcPr>
            <w:tcW w:w="567" w:type="dxa"/>
          </w:tcPr>
          <w:p w:rsidR="0062216E" w:rsidRPr="002341CA" w:rsidRDefault="0062216E" w:rsidP="00E85080">
            <w:pPr>
              <w:pStyle w:val="TAC"/>
            </w:pPr>
            <w:r w:rsidRPr="002341CA">
              <w:t>3</w:t>
            </w:r>
          </w:p>
        </w:tc>
        <w:tc>
          <w:tcPr>
            <w:tcW w:w="567" w:type="dxa"/>
          </w:tcPr>
          <w:p w:rsidR="0062216E" w:rsidRPr="002341CA" w:rsidRDefault="0062216E" w:rsidP="00E85080">
            <w:pPr>
              <w:pStyle w:val="TAC"/>
            </w:pPr>
            <w:r w:rsidRPr="002341CA">
              <w:t>2</w:t>
            </w:r>
          </w:p>
        </w:tc>
        <w:tc>
          <w:tcPr>
            <w:tcW w:w="567" w:type="dxa"/>
          </w:tcPr>
          <w:p w:rsidR="0062216E" w:rsidRPr="002341CA" w:rsidRDefault="0062216E" w:rsidP="00E85080">
            <w:pPr>
              <w:pStyle w:val="TAC"/>
            </w:pPr>
            <w:r w:rsidRPr="002341CA">
              <w:t>1</w:t>
            </w:r>
          </w:p>
        </w:tc>
        <w:tc>
          <w:tcPr>
            <w:tcW w:w="1134" w:type="dxa"/>
          </w:tcPr>
          <w:p w:rsidR="0062216E" w:rsidRPr="002341CA" w:rsidRDefault="0062216E" w:rsidP="00E85080">
            <w:pPr>
              <w:pStyle w:val="TAC"/>
            </w:pPr>
            <w:r w:rsidRPr="002341CA">
              <w:t>Octet</w:t>
            </w:r>
          </w:p>
        </w:tc>
      </w:tr>
      <w:tr w:rsidR="0062216E" w:rsidRPr="002341CA" w:rsidTr="00E85080">
        <w:trPr>
          <w:cantSplit/>
          <w:jc w:val="center"/>
        </w:trPr>
        <w:tc>
          <w:tcPr>
            <w:tcW w:w="1152"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78"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3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3"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701" w:type="dxa"/>
            <w:gridSpan w:val="3"/>
            <w:tcBorders>
              <w:left w:val="single" w:sz="6" w:space="0" w:color="auto"/>
              <w:right w:val="single" w:sz="6" w:space="0" w:color="auto"/>
            </w:tcBorders>
          </w:tcPr>
          <w:p w:rsidR="0062216E" w:rsidRPr="002341CA" w:rsidRDefault="0062216E" w:rsidP="00E85080">
            <w:pPr>
              <w:pStyle w:val="TAC"/>
            </w:pPr>
            <w:r w:rsidRPr="002341CA">
              <w:t>TFI</w:t>
            </w:r>
          </w:p>
        </w:tc>
        <w:tc>
          <w:tcPr>
            <w:tcW w:w="113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52"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3412" w:type="dxa"/>
            <w:gridSpan w:val="6"/>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3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585" w:type="dxa"/>
            <w:tcBorders>
              <w:top w:val="single" w:sz="6" w:space="0" w:color="auto"/>
              <w:right w:val="single" w:sz="6" w:space="0" w:color="auto"/>
            </w:tcBorders>
          </w:tcPr>
          <w:p w:rsidR="0062216E" w:rsidRPr="002341CA" w:rsidRDefault="0062216E" w:rsidP="00E85080"/>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Spare</w:t>
            </w:r>
          </w:p>
        </w:tc>
        <w:tc>
          <w:tcPr>
            <w:tcW w:w="57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PI</w:t>
            </w:r>
          </w:p>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RSB</w:t>
            </w:r>
          </w:p>
        </w:tc>
        <w:tc>
          <w:tcPr>
            <w:tcW w:w="1134" w:type="dxa"/>
            <w:gridSpan w:val="2"/>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SPB</w:t>
            </w:r>
          </w:p>
        </w:tc>
        <w:tc>
          <w:tcPr>
            <w:tcW w:w="1134" w:type="dxa"/>
            <w:gridSpan w:val="2"/>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CPS</w:t>
            </w:r>
          </w:p>
        </w:tc>
        <w:tc>
          <w:tcPr>
            <w:tcW w:w="1134" w:type="dxa"/>
            <w:tcBorders>
              <w:left w:val="single" w:sz="6" w:space="0" w:color="auto"/>
            </w:tcBorders>
          </w:tcPr>
          <w:p w:rsidR="0062216E" w:rsidRPr="002341CA" w:rsidRDefault="0062216E" w:rsidP="00E85080">
            <w:pPr>
              <w:pStyle w:val="TAC"/>
            </w:pPr>
            <w:r w:rsidRPr="002341CA">
              <w:t>4</w:t>
            </w:r>
          </w:p>
        </w:tc>
      </w:tr>
    </w:tbl>
    <w:p w:rsidR="0062216E" w:rsidRPr="002341CA" w:rsidRDefault="0062216E" w:rsidP="0062216E">
      <w:pPr>
        <w:pStyle w:val="TAC"/>
      </w:pPr>
    </w:p>
    <w:p w:rsidR="0062216E" w:rsidRPr="002341CA" w:rsidRDefault="0062216E" w:rsidP="0062216E">
      <w:pPr>
        <w:pStyle w:val="TF"/>
      </w:pPr>
      <w:r w:rsidRPr="002341CA">
        <w:t xml:space="preserve">Figure 10.3a.4.3.1: EGPRS uplink RLC data block header </w:t>
      </w:r>
      <w:r w:rsidRPr="002341CA">
        <w:rPr>
          <w:lang w:eastAsia="ko-KR"/>
        </w:rPr>
        <w:t>(FANR not activated</w:t>
      </w:r>
      <w:proofErr w:type="gramStart"/>
      <w:r w:rsidRPr="002341CA">
        <w:rPr>
          <w:lang w:eastAsia="ko-KR"/>
        </w:rPr>
        <w:t>)</w:t>
      </w:r>
      <w:proofErr w:type="gramEnd"/>
      <w:r w:rsidRPr="002341CA">
        <w:br/>
        <w:t>for MCS-1, MCS-2, MCS-3 and MCS-4</w:t>
      </w:r>
    </w:p>
    <w:p w:rsidR="0062216E" w:rsidRPr="002341CA" w:rsidRDefault="0062216E" w:rsidP="0062216E">
      <w:pPr>
        <w:ind w:left="90"/>
      </w:pPr>
      <w:r w:rsidRPr="002341CA">
        <w:rPr>
          <w:lang w:eastAsia="ko-KR"/>
        </w:rPr>
        <w:t>For an EGPRS TBF with FANR activated and for an EGPRS2 TBF</w:t>
      </w:r>
      <w:r w:rsidRPr="002341CA">
        <w:t>, the uplink RLC/MAC header for MCS-1, MCS-2, MCS-3 and MCS-4 shall be formatted according to figure 10.3a.4.3.2.</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62216E" w:rsidRPr="002341CA" w:rsidTr="00E85080">
        <w:trPr>
          <w:cantSplit/>
          <w:jc w:val="center"/>
        </w:trPr>
        <w:tc>
          <w:tcPr>
            <w:tcW w:w="4564" w:type="dxa"/>
            <w:gridSpan w:val="8"/>
          </w:tcPr>
          <w:p w:rsidR="0062216E" w:rsidRPr="002341CA" w:rsidRDefault="0062216E" w:rsidP="00E85080">
            <w:pPr>
              <w:pStyle w:val="TAC"/>
            </w:pPr>
            <w:r w:rsidRPr="002341CA">
              <w:t>Bit</w:t>
            </w:r>
          </w:p>
        </w:tc>
        <w:tc>
          <w:tcPr>
            <w:tcW w:w="1134" w:type="dxa"/>
          </w:tcPr>
          <w:p w:rsidR="0062216E" w:rsidRPr="002341CA" w:rsidRDefault="0062216E" w:rsidP="00E85080">
            <w:pPr>
              <w:pStyle w:val="TAC"/>
            </w:pPr>
          </w:p>
        </w:tc>
      </w:tr>
      <w:tr w:rsidR="0062216E" w:rsidRPr="002341CA" w:rsidTr="00E85080">
        <w:trPr>
          <w:cantSplit/>
          <w:jc w:val="center"/>
        </w:trPr>
        <w:tc>
          <w:tcPr>
            <w:tcW w:w="585" w:type="dxa"/>
          </w:tcPr>
          <w:p w:rsidR="0062216E" w:rsidRPr="002341CA" w:rsidRDefault="0062216E" w:rsidP="00E85080">
            <w:pPr>
              <w:pStyle w:val="TAC"/>
            </w:pPr>
            <w:r w:rsidRPr="002341CA">
              <w:t>8</w:t>
            </w:r>
          </w:p>
        </w:tc>
        <w:tc>
          <w:tcPr>
            <w:tcW w:w="567" w:type="dxa"/>
          </w:tcPr>
          <w:p w:rsidR="0062216E" w:rsidRPr="002341CA" w:rsidRDefault="0062216E" w:rsidP="00E85080">
            <w:pPr>
              <w:pStyle w:val="TAC"/>
            </w:pPr>
            <w:r w:rsidRPr="002341CA">
              <w:t>7</w:t>
            </w:r>
          </w:p>
        </w:tc>
        <w:tc>
          <w:tcPr>
            <w:tcW w:w="577" w:type="dxa"/>
          </w:tcPr>
          <w:p w:rsidR="0062216E" w:rsidRPr="002341CA" w:rsidRDefault="0062216E" w:rsidP="00E85080">
            <w:pPr>
              <w:pStyle w:val="TAC"/>
            </w:pPr>
            <w:r w:rsidRPr="002341CA">
              <w:t>6</w:t>
            </w:r>
          </w:p>
        </w:tc>
        <w:tc>
          <w:tcPr>
            <w:tcW w:w="567" w:type="dxa"/>
          </w:tcPr>
          <w:p w:rsidR="0062216E" w:rsidRPr="002341CA" w:rsidRDefault="0062216E" w:rsidP="00E85080">
            <w:pPr>
              <w:pStyle w:val="TAC"/>
            </w:pPr>
            <w:r w:rsidRPr="002341CA">
              <w:t>5</w:t>
            </w:r>
          </w:p>
        </w:tc>
        <w:tc>
          <w:tcPr>
            <w:tcW w:w="567" w:type="dxa"/>
          </w:tcPr>
          <w:p w:rsidR="0062216E" w:rsidRPr="002341CA" w:rsidRDefault="0062216E" w:rsidP="00E85080">
            <w:pPr>
              <w:pStyle w:val="TAC"/>
            </w:pPr>
            <w:r w:rsidRPr="002341CA">
              <w:t>4</w:t>
            </w:r>
          </w:p>
        </w:tc>
        <w:tc>
          <w:tcPr>
            <w:tcW w:w="567" w:type="dxa"/>
          </w:tcPr>
          <w:p w:rsidR="0062216E" w:rsidRPr="002341CA" w:rsidRDefault="0062216E" w:rsidP="00E85080">
            <w:pPr>
              <w:pStyle w:val="TAC"/>
            </w:pPr>
            <w:r w:rsidRPr="002341CA">
              <w:t>3</w:t>
            </w:r>
          </w:p>
        </w:tc>
        <w:tc>
          <w:tcPr>
            <w:tcW w:w="567" w:type="dxa"/>
          </w:tcPr>
          <w:p w:rsidR="0062216E" w:rsidRPr="002341CA" w:rsidRDefault="0062216E" w:rsidP="00E85080">
            <w:pPr>
              <w:pStyle w:val="TAC"/>
            </w:pPr>
            <w:r w:rsidRPr="002341CA">
              <w:t>2</w:t>
            </w:r>
          </w:p>
        </w:tc>
        <w:tc>
          <w:tcPr>
            <w:tcW w:w="567" w:type="dxa"/>
          </w:tcPr>
          <w:p w:rsidR="0062216E" w:rsidRPr="002341CA" w:rsidRDefault="0062216E" w:rsidP="00E85080">
            <w:pPr>
              <w:pStyle w:val="TAC"/>
            </w:pPr>
            <w:r w:rsidRPr="002341CA">
              <w:t>1</w:t>
            </w:r>
          </w:p>
        </w:tc>
        <w:tc>
          <w:tcPr>
            <w:tcW w:w="1134" w:type="dxa"/>
          </w:tcPr>
          <w:p w:rsidR="0062216E" w:rsidRPr="002341CA" w:rsidRDefault="0062216E" w:rsidP="00E85080">
            <w:pPr>
              <w:pStyle w:val="TAC"/>
            </w:pPr>
            <w:r w:rsidRPr="002341CA">
              <w:t>Octet</w:t>
            </w:r>
          </w:p>
        </w:tc>
      </w:tr>
      <w:tr w:rsidR="0062216E" w:rsidRPr="002341CA" w:rsidTr="00E85080">
        <w:trPr>
          <w:cantSplit/>
          <w:jc w:val="center"/>
        </w:trPr>
        <w:tc>
          <w:tcPr>
            <w:tcW w:w="1152" w:type="dxa"/>
            <w:gridSpan w:val="2"/>
            <w:tcBorders>
              <w:top w:val="single" w:sz="6" w:space="0" w:color="auto"/>
              <w:left w:val="single" w:sz="6" w:space="0" w:color="auto"/>
              <w:bottom w:val="single" w:sz="6" w:space="0" w:color="auto"/>
            </w:tcBorders>
          </w:tcPr>
          <w:p w:rsidR="0062216E" w:rsidRPr="002341CA" w:rsidRDefault="0062216E" w:rsidP="00E85080">
            <w:pPr>
              <w:pStyle w:val="TAC"/>
            </w:pPr>
            <w:r w:rsidRPr="002341CA">
              <w:t>TFI</w:t>
            </w:r>
          </w:p>
        </w:tc>
        <w:tc>
          <w:tcPr>
            <w:tcW w:w="2278" w:type="dxa"/>
            <w:gridSpan w:val="4"/>
            <w:tcBorders>
              <w:top w:val="single" w:sz="6" w:space="0" w:color="auto"/>
              <w:left w:val="single" w:sz="6" w:space="0" w:color="auto"/>
              <w:bottom w:val="single" w:sz="6" w:space="0" w:color="auto"/>
            </w:tcBorders>
          </w:tcPr>
          <w:p w:rsidR="0062216E" w:rsidRPr="002341CA" w:rsidRDefault="0062216E" w:rsidP="00E85080">
            <w:pPr>
              <w:pStyle w:val="TAC"/>
            </w:pPr>
            <w:r w:rsidRPr="002341CA">
              <w:t>Countdown Value</w:t>
            </w:r>
          </w:p>
        </w:tc>
        <w:tc>
          <w:tcPr>
            <w:tcW w:w="567" w:type="dxa"/>
            <w:tcBorders>
              <w:top w:val="single" w:sz="6" w:space="0" w:color="auto"/>
              <w:left w:val="single" w:sz="6" w:space="0" w:color="auto"/>
              <w:bottom w:val="single" w:sz="6" w:space="0" w:color="auto"/>
            </w:tcBorders>
          </w:tcPr>
          <w:p w:rsidR="0062216E" w:rsidRPr="002341CA" w:rsidRDefault="0062216E" w:rsidP="00E85080">
            <w:pPr>
              <w:pStyle w:val="TAC"/>
            </w:pPr>
            <w:r w:rsidRPr="002341CA">
              <w:t>SI</w:t>
            </w:r>
          </w:p>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w:t>
            </w:r>
          </w:p>
        </w:tc>
        <w:tc>
          <w:tcPr>
            <w:tcW w:w="1134" w:type="dxa"/>
            <w:tcBorders>
              <w:left w:val="single" w:sz="6" w:space="0" w:color="auto"/>
            </w:tcBorders>
          </w:tcPr>
          <w:p w:rsidR="0062216E" w:rsidRPr="002341CA" w:rsidRDefault="0062216E" w:rsidP="00E85080">
            <w:pPr>
              <w:pStyle w:val="TAC"/>
            </w:pPr>
            <w:r w:rsidRPr="002341CA">
              <w:t>1</w:t>
            </w:r>
          </w:p>
        </w:tc>
      </w:tr>
      <w:tr w:rsidR="0062216E" w:rsidRPr="002341CA" w:rsidTr="00E85080">
        <w:trPr>
          <w:cantSplit/>
          <w:jc w:val="center"/>
        </w:trPr>
        <w:tc>
          <w:tcPr>
            <w:tcW w:w="2863" w:type="dxa"/>
            <w:gridSpan w:val="5"/>
            <w:tcBorders>
              <w:left w:val="single" w:sz="6" w:space="0" w:color="auto"/>
              <w:right w:val="single" w:sz="6" w:space="0" w:color="auto"/>
            </w:tcBorders>
          </w:tcPr>
          <w:p w:rsidR="0062216E" w:rsidRPr="002341CA" w:rsidRDefault="0062216E" w:rsidP="00E85080">
            <w:pPr>
              <w:pStyle w:val="TAC"/>
            </w:pPr>
            <w:r w:rsidRPr="002341CA">
              <w:t>BSN1</w:t>
            </w:r>
          </w:p>
        </w:tc>
        <w:tc>
          <w:tcPr>
            <w:tcW w:w="1701" w:type="dxa"/>
            <w:gridSpan w:val="3"/>
            <w:tcBorders>
              <w:left w:val="single" w:sz="6" w:space="0" w:color="auto"/>
              <w:right w:val="single" w:sz="6" w:space="0" w:color="auto"/>
            </w:tcBorders>
          </w:tcPr>
          <w:p w:rsidR="0062216E" w:rsidRPr="002341CA" w:rsidRDefault="0062216E" w:rsidP="00E85080">
            <w:pPr>
              <w:pStyle w:val="TAC"/>
            </w:pPr>
            <w:r w:rsidRPr="002341CA">
              <w:t>TFI</w:t>
            </w:r>
          </w:p>
        </w:tc>
        <w:tc>
          <w:tcPr>
            <w:tcW w:w="1134" w:type="dxa"/>
            <w:tcBorders>
              <w:left w:val="single" w:sz="6" w:space="0" w:color="auto"/>
            </w:tcBorders>
          </w:tcPr>
          <w:p w:rsidR="0062216E" w:rsidRPr="002341CA" w:rsidRDefault="0062216E" w:rsidP="00E85080">
            <w:pPr>
              <w:pStyle w:val="TAC"/>
            </w:pPr>
            <w:r w:rsidRPr="002341CA">
              <w:t>2</w:t>
            </w:r>
          </w:p>
        </w:tc>
      </w:tr>
      <w:tr w:rsidR="0062216E" w:rsidRPr="002341CA" w:rsidTr="00E85080">
        <w:trPr>
          <w:cantSplit/>
          <w:jc w:val="center"/>
        </w:trPr>
        <w:tc>
          <w:tcPr>
            <w:tcW w:w="1152" w:type="dxa"/>
            <w:gridSpan w:val="2"/>
            <w:tcBorders>
              <w:top w:val="single" w:sz="6" w:space="0" w:color="auto"/>
              <w:left w:val="single" w:sz="6" w:space="0" w:color="auto"/>
              <w:right w:val="single" w:sz="6" w:space="0" w:color="auto"/>
            </w:tcBorders>
          </w:tcPr>
          <w:p w:rsidR="0062216E" w:rsidRPr="002341CA" w:rsidRDefault="0062216E" w:rsidP="00E85080">
            <w:pPr>
              <w:pStyle w:val="TAC"/>
            </w:pPr>
            <w:r w:rsidRPr="002341CA">
              <w:t>CPS</w:t>
            </w:r>
          </w:p>
        </w:tc>
        <w:tc>
          <w:tcPr>
            <w:tcW w:w="3412" w:type="dxa"/>
            <w:gridSpan w:val="6"/>
            <w:tcBorders>
              <w:top w:val="single" w:sz="6" w:space="0" w:color="auto"/>
              <w:left w:val="single" w:sz="6" w:space="0" w:color="auto"/>
              <w:right w:val="single" w:sz="6" w:space="0" w:color="auto"/>
            </w:tcBorders>
          </w:tcPr>
          <w:p w:rsidR="0062216E" w:rsidRPr="002341CA" w:rsidRDefault="0062216E" w:rsidP="00E85080">
            <w:pPr>
              <w:pStyle w:val="TAC"/>
            </w:pPr>
            <w:r w:rsidRPr="002341CA">
              <w:t>BSN1</w:t>
            </w:r>
          </w:p>
        </w:tc>
        <w:tc>
          <w:tcPr>
            <w:tcW w:w="1134" w:type="dxa"/>
            <w:tcBorders>
              <w:left w:val="single" w:sz="6" w:space="0" w:color="auto"/>
            </w:tcBorders>
          </w:tcPr>
          <w:p w:rsidR="0062216E" w:rsidRPr="002341CA" w:rsidRDefault="0062216E" w:rsidP="00E85080">
            <w:pPr>
              <w:pStyle w:val="TAC"/>
            </w:pPr>
            <w:r w:rsidRPr="002341CA">
              <w:t>3</w:t>
            </w:r>
          </w:p>
        </w:tc>
      </w:tr>
      <w:tr w:rsidR="0062216E" w:rsidRPr="002341CA" w:rsidTr="00E85080">
        <w:trPr>
          <w:cantSplit/>
          <w:jc w:val="center"/>
        </w:trPr>
        <w:tc>
          <w:tcPr>
            <w:tcW w:w="585" w:type="dxa"/>
            <w:tcBorders>
              <w:top w:val="single" w:sz="6" w:space="0" w:color="auto"/>
              <w:right w:val="single" w:sz="6" w:space="0" w:color="auto"/>
            </w:tcBorders>
          </w:tcPr>
          <w:p w:rsidR="0062216E" w:rsidRPr="002341CA" w:rsidRDefault="0062216E" w:rsidP="00E85080"/>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PANI</w:t>
            </w:r>
          </w:p>
        </w:tc>
        <w:tc>
          <w:tcPr>
            <w:tcW w:w="57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PI</w:t>
            </w:r>
          </w:p>
        </w:tc>
        <w:tc>
          <w:tcPr>
            <w:tcW w:w="567" w:type="dxa"/>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RSB</w:t>
            </w:r>
          </w:p>
        </w:tc>
        <w:tc>
          <w:tcPr>
            <w:tcW w:w="1134" w:type="dxa"/>
            <w:gridSpan w:val="2"/>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SPB</w:t>
            </w:r>
          </w:p>
        </w:tc>
        <w:tc>
          <w:tcPr>
            <w:tcW w:w="1134" w:type="dxa"/>
            <w:gridSpan w:val="2"/>
            <w:tcBorders>
              <w:top w:val="single" w:sz="6" w:space="0" w:color="auto"/>
              <w:left w:val="single" w:sz="6" w:space="0" w:color="auto"/>
              <w:bottom w:val="single" w:sz="6" w:space="0" w:color="auto"/>
              <w:right w:val="single" w:sz="6" w:space="0" w:color="auto"/>
            </w:tcBorders>
          </w:tcPr>
          <w:p w:rsidR="0062216E" w:rsidRPr="002341CA" w:rsidRDefault="0062216E" w:rsidP="00E85080">
            <w:pPr>
              <w:pStyle w:val="TAC"/>
            </w:pPr>
            <w:r w:rsidRPr="002341CA">
              <w:t>CPS</w:t>
            </w:r>
          </w:p>
        </w:tc>
        <w:tc>
          <w:tcPr>
            <w:tcW w:w="1134" w:type="dxa"/>
            <w:tcBorders>
              <w:left w:val="single" w:sz="6" w:space="0" w:color="auto"/>
            </w:tcBorders>
          </w:tcPr>
          <w:p w:rsidR="0062216E" w:rsidRPr="002341CA" w:rsidRDefault="0062216E" w:rsidP="00E85080">
            <w:pPr>
              <w:pStyle w:val="TAC"/>
            </w:pPr>
            <w:r w:rsidRPr="002341CA">
              <w:t>4</w:t>
            </w:r>
          </w:p>
        </w:tc>
      </w:tr>
    </w:tbl>
    <w:p w:rsidR="0062216E" w:rsidRPr="002341CA" w:rsidRDefault="0062216E" w:rsidP="0062216E">
      <w:pPr>
        <w:pStyle w:val="TAC"/>
      </w:pPr>
    </w:p>
    <w:p w:rsidR="0062216E" w:rsidRPr="002341CA" w:rsidRDefault="0062216E" w:rsidP="0062216E">
      <w:pPr>
        <w:pStyle w:val="TF"/>
      </w:pPr>
      <w:r w:rsidRPr="002341CA">
        <w:t xml:space="preserve">Figure 10.3a.4.3.2: </w:t>
      </w:r>
      <w:r w:rsidRPr="002341CA">
        <w:rPr>
          <w:lang w:eastAsia="ko-KR"/>
        </w:rPr>
        <w:t>EGPRS (FANR activated)/EGPRS2</w:t>
      </w:r>
      <w:r w:rsidRPr="002341CA">
        <w:t xml:space="preserve"> uplink RLC data block header</w:t>
      </w:r>
      <w:r w:rsidRPr="002341CA">
        <w:br/>
        <w:t>for MCS-1, MCS-2, MCS-3 and MCS-4</w:t>
      </w:r>
    </w:p>
    <w:p w:rsidR="0062216E" w:rsidRPr="002341CA" w:rsidRDefault="0062216E" w:rsidP="0062216E">
      <w:pPr>
        <w:ind w:left="90"/>
      </w:pPr>
      <w:r w:rsidRPr="002341CA">
        <w:t xml:space="preserve">The </w:t>
      </w:r>
      <w:ins w:id="1523" w:author="Ericsson LM" w:date="2016-05-16T20:01:00Z">
        <w:r w:rsidR="000D4AE6" w:rsidRPr="002341CA">
          <w:t>EC-GSM-</w:t>
        </w:r>
        <w:proofErr w:type="spellStart"/>
        <w:r w:rsidR="000D4AE6" w:rsidRPr="002341CA">
          <w:t>IoT</w:t>
        </w:r>
      </w:ins>
      <w:proofErr w:type="spellEnd"/>
      <w:del w:id="1524" w:author="Ericsson LM" w:date="2016-05-16T20:01:00Z">
        <w:r w:rsidRPr="002341CA" w:rsidDel="000D4AE6">
          <w:delText>EC-EGPRS</w:delText>
        </w:r>
      </w:del>
      <w:r w:rsidRPr="002341CA">
        <w:t xml:space="preserve"> combined uplink RLC/MAC header for MCS</w:t>
      </w:r>
      <w:r w:rsidRPr="002341CA">
        <w:noBreakHyphen/>
        <w:t>1, MCS</w:t>
      </w:r>
      <w:r w:rsidRPr="002341CA">
        <w:noBreakHyphen/>
        <w:t>2, MCS</w:t>
      </w:r>
      <w:r w:rsidRPr="002341CA">
        <w:noBreakHyphen/>
        <w:t>3 and MCS</w:t>
      </w:r>
      <w:r w:rsidRPr="002341CA">
        <w:noBreakHyphen/>
        <w:t>4 (header type 3) shall be formatted according to figure 10.3a.4.3.3.</w:t>
      </w:r>
    </w:p>
    <w:tbl>
      <w:tblPr>
        <w:tblW w:w="0" w:type="auto"/>
        <w:jc w:val="center"/>
        <w:tblInd w:w="-203" w:type="dxa"/>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62216E" w:rsidRPr="002341CA" w:rsidDel="000D4AE6" w:rsidTr="00E85080">
        <w:trPr>
          <w:gridAfter w:val="1"/>
          <w:wAfter w:w="6" w:type="dxa"/>
          <w:cantSplit/>
          <w:jc w:val="center"/>
          <w:del w:id="1525" w:author="Ericsson LM" w:date="2016-05-16T20:02:00Z"/>
        </w:trPr>
        <w:tc>
          <w:tcPr>
            <w:tcW w:w="466" w:type="dxa"/>
          </w:tcPr>
          <w:p w:rsidR="0062216E" w:rsidRPr="002341CA" w:rsidDel="000D4AE6" w:rsidRDefault="0062216E" w:rsidP="00E85080">
            <w:pPr>
              <w:pStyle w:val="TAC"/>
              <w:rPr>
                <w:del w:id="1526" w:author="Ericsson LM" w:date="2016-05-16T20:02:00Z"/>
              </w:rPr>
            </w:pPr>
          </w:p>
        </w:tc>
        <w:tc>
          <w:tcPr>
            <w:tcW w:w="567" w:type="dxa"/>
          </w:tcPr>
          <w:p w:rsidR="0062216E" w:rsidRPr="002341CA" w:rsidDel="000D4AE6" w:rsidRDefault="0062216E" w:rsidP="00E85080">
            <w:pPr>
              <w:pStyle w:val="TAC"/>
              <w:rPr>
                <w:del w:id="1527" w:author="Ericsson LM" w:date="2016-05-16T20:02:00Z"/>
              </w:rPr>
            </w:pPr>
          </w:p>
        </w:tc>
        <w:tc>
          <w:tcPr>
            <w:tcW w:w="567" w:type="dxa"/>
          </w:tcPr>
          <w:p w:rsidR="0062216E" w:rsidRPr="002341CA" w:rsidDel="000D4AE6" w:rsidRDefault="0062216E" w:rsidP="00E85080">
            <w:pPr>
              <w:pStyle w:val="TAC"/>
              <w:rPr>
                <w:del w:id="1528" w:author="Ericsson LM" w:date="2016-05-16T20:02:00Z"/>
              </w:rPr>
            </w:pPr>
          </w:p>
        </w:tc>
        <w:tc>
          <w:tcPr>
            <w:tcW w:w="567" w:type="dxa"/>
          </w:tcPr>
          <w:p w:rsidR="0062216E" w:rsidRPr="002341CA" w:rsidDel="000D4AE6" w:rsidRDefault="0062216E" w:rsidP="00E85080">
            <w:pPr>
              <w:pStyle w:val="TAC"/>
              <w:rPr>
                <w:del w:id="1529" w:author="Ericsson LM" w:date="2016-05-16T20:02:00Z"/>
              </w:rPr>
            </w:pPr>
          </w:p>
        </w:tc>
        <w:tc>
          <w:tcPr>
            <w:tcW w:w="567" w:type="dxa"/>
          </w:tcPr>
          <w:p w:rsidR="0062216E" w:rsidRPr="002341CA" w:rsidDel="000D4AE6" w:rsidRDefault="0062216E" w:rsidP="00E85080">
            <w:pPr>
              <w:pStyle w:val="TAC"/>
              <w:rPr>
                <w:del w:id="1530" w:author="Ericsson LM" w:date="2016-05-16T20:02:00Z"/>
              </w:rPr>
            </w:pPr>
            <w:del w:id="1531" w:author="Ericsson LM" w:date="2016-05-16T20:02:00Z">
              <w:r w:rsidRPr="002341CA" w:rsidDel="000D4AE6">
                <w:delText>Bit</w:delText>
              </w:r>
            </w:del>
          </w:p>
        </w:tc>
        <w:tc>
          <w:tcPr>
            <w:tcW w:w="567" w:type="dxa"/>
          </w:tcPr>
          <w:p w:rsidR="0062216E" w:rsidRPr="002341CA" w:rsidDel="000D4AE6" w:rsidRDefault="0062216E" w:rsidP="00E85080">
            <w:pPr>
              <w:pStyle w:val="TAC"/>
              <w:rPr>
                <w:del w:id="1532" w:author="Ericsson LM" w:date="2016-05-16T20:02:00Z"/>
              </w:rPr>
            </w:pPr>
          </w:p>
        </w:tc>
        <w:tc>
          <w:tcPr>
            <w:tcW w:w="567" w:type="dxa"/>
          </w:tcPr>
          <w:p w:rsidR="0062216E" w:rsidRPr="002341CA" w:rsidDel="000D4AE6" w:rsidRDefault="0062216E" w:rsidP="00E85080">
            <w:pPr>
              <w:pStyle w:val="TAC"/>
              <w:rPr>
                <w:del w:id="1533" w:author="Ericsson LM" w:date="2016-05-16T20:02:00Z"/>
              </w:rPr>
            </w:pPr>
          </w:p>
        </w:tc>
        <w:tc>
          <w:tcPr>
            <w:tcW w:w="668" w:type="dxa"/>
          </w:tcPr>
          <w:p w:rsidR="0062216E" w:rsidRPr="002341CA" w:rsidDel="000D4AE6" w:rsidRDefault="0062216E" w:rsidP="00E85080">
            <w:pPr>
              <w:pStyle w:val="TAC"/>
              <w:rPr>
                <w:del w:id="1534" w:author="Ericsson LM" w:date="2016-05-16T20:02:00Z"/>
              </w:rPr>
            </w:pPr>
          </w:p>
        </w:tc>
        <w:tc>
          <w:tcPr>
            <w:tcW w:w="924" w:type="dxa"/>
          </w:tcPr>
          <w:p w:rsidR="0062216E" w:rsidRPr="002341CA" w:rsidDel="000D4AE6" w:rsidRDefault="0062216E" w:rsidP="00E85080">
            <w:pPr>
              <w:pStyle w:val="TAC"/>
              <w:rPr>
                <w:del w:id="1535" w:author="Ericsson LM" w:date="2016-05-16T20:02:00Z"/>
              </w:rPr>
            </w:pPr>
          </w:p>
        </w:tc>
      </w:tr>
      <w:tr w:rsidR="0062216E" w:rsidRPr="002341CA" w:rsidDel="000D4AE6" w:rsidTr="00E85080">
        <w:trPr>
          <w:cantSplit/>
          <w:jc w:val="center"/>
          <w:del w:id="1536" w:author="Ericsson LM" w:date="2016-05-16T20:02:00Z"/>
        </w:trPr>
        <w:tc>
          <w:tcPr>
            <w:tcW w:w="466" w:type="dxa"/>
            <w:hideMark/>
          </w:tcPr>
          <w:p w:rsidR="0062216E" w:rsidRPr="002341CA" w:rsidDel="000D4AE6" w:rsidRDefault="0062216E" w:rsidP="00E85080">
            <w:pPr>
              <w:pStyle w:val="TAC"/>
              <w:rPr>
                <w:del w:id="1537" w:author="Ericsson LM" w:date="2016-05-16T20:02:00Z"/>
              </w:rPr>
            </w:pPr>
            <w:del w:id="1538" w:author="Ericsson LM" w:date="2016-05-16T20:02:00Z">
              <w:r w:rsidRPr="002341CA" w:rsidDel="000D4AE6">
                <w:delText>8</w:delText>
              </w:r>
            </w:del>
          </w:p>
        </w:tc>
        <w:tc>
          <w:tcPr>
            <w:tcW w:w="567" w:type="dxa"/>
            <w:hideMark/>
          </w:tcPr>
          <w:p w:rsidR="0062216E" w:rsidRPr="002341CA" w:rsidDel="000D4AE6" w:rsidRDefault="0062216E" w:rsidP="00E85080">
            <w:pPr>
              <w:pStyle w:val="TAC"/>
              <w:rPr>
                <w:del w:id="1539" w:author="Ericsson LM" w:date="2016-05-16T20:02:00Z"/>
              </w:rPr>
            </w:pPr>
            <w:del w:id="1540" w:author="Ericsson LM" w:date="2016-05-16T20:02:00Z">
              <w:r w:rsidRPr="002341CA" w:rsidDel="000D4AE6">
                <w:delText>7</w:delText>
              </w:r>
            </w:del>
          </w:p>
        </w:tc>
        <w:tc>
          <w:tcPr>
            <w:tcW w:w="567" w:type="dxa"/>
            <w:hideMark/>
          </w:tcPr>
          <w:p w:rsidR="0062216E" w:rsidRPr="002341CA" w:rsidDel="000D4AE6" w:rsidRDefault="0062216E" w:rsidP="00E85080">
            <w:pPr>
              <w:pStyle w:val="TAC"/>
              <w:rPr>
                <w:del w:id="1541" w:author="Ericsson LM" w:date="2016-05-16T20:02:00Z"/>
              </w:rPr>
            </w:pPr>
            <w:del w:id="1542" w:author="Ericsson LM" w:date="2016-05-16T20:02:00Z">
              <w:r w:rsidRPr="002341CA" w:rsidDel="000D4AE6">
                <w:delText>6</w:delText>
              </w:r>
            </w:del>
          </w:p>
        </w:tc>
        <w:tc>
          <w:tcPr>
            <w:tcW w:w="567" w:type="dxa"/>
            <w:hideMark/>
          </w:tcPr>
          <w:p w:rsidR="0062216E" w:rsidRPr="002341CA" w:rsidDel="000D4AE6" w:rsidRDefault="0062216E" w:rsidP="00E85080">
            <w:pPr>
              <w:pStyle w:val="TAC"/>
              <w:rPr>
                <w:del w:id="1543" w:author="Ericsson LM" w:date="2016-05-16T20:02:00Z"/>
              </w:rPr>
            </w:pPr>
            <w:del w:id="1544" w:author="Ericsson LM" w:date="2016-05-16T20:02:00Z">
              <w:r w:rsidRPr="002341CA" w:rsidDel="000D4AE6">
                <w:delText>5</w:delText>
              </w:r>
            </w:del>
          </w:p>
        </w:tc>
        <w:tc>
          <w:tcPr>
            <w:tcW w:w="567" w:type="dxa"/>
          </w:tcPr>
          <w:p w:rsidR="0062216E" w:rsidRPr="002341CA" w:rsidDel="000D4AE6" w:rsidRDefault="0062216E" w:rsidP="00E85080">
            <w:pPr>
              <w:pStyle w:val="TAC"/>
              <w:rPr>
                <w:del w:id="1545" w:author="Ericsson LM" w:date="2016-05-16T20:02:00Z"/>
              </w:rPr>
            </w:pPr>
            <w:del w:id="1546" w:author="Ericsson LM" w:date="2016-05-16T20:02:00Z">
              <w:r w:rsidRPr="002341CA" w:rsidDel="000D4AE6">
                <w:delText>4</w:delText>
              </w:r>
            </w:del>
          </w:p>
        </w:tc>
        <w:tc>
          <w:tcPr>
            <w:tcW w:w="567" w:type="dxa"/>
            <w:hideMark/>
          </w:tcPr>
          <w:p w:rsidR="0062216E" w:rsidRPr="002341CA" w:rsidDel="000D4AE6" w:rsidRDefault="0062216E" w:rsidP="00E85080">
            <w:pPr>
              <w:pStyle w:val="TAC"/>
              <w:rPr>
                <w:del w:id="1547" w:author="Ericsson LM" w:date="2016-05-16T20:02:00Z"/>
              </w:rPr>
            </w:pPr>
            <w:del w:id="1548" w:author="Ericsson LM" w:date="2016-05-16T20:02:00Z">
              <w:r w:rsidRPr="002341CA" w:rsidDel="000D4AE6">
                <w:delText>3</w:delText>
              </w:r>
            </w:del>
          </w:p>
        </w:tc>
        <w:tc>
          <w:tcPr>
            <w:tcW w:w="567" w:type="dxa"/>
            <w:hideMark/>
          </w:tcPr>
          <w:p w:rsidR="0062216E" w:rsidRPr="002341CA" w:rsidDel="000D4AE6" w:rsidRDefault="0062216E" w:rsidP="00E85080">
            <w:pPr>
              <w:pStyle w:val="TAC"/>
              <w:rPr>
                <w:del w:id="1549" w:author="Ericsson LM" w:date="2016-05-16T20:02:00Z"/>
              </w:rPr>
            </w:pPr>
            <w:del w:id="1550" w:author="Ericsson LM" w:date="2016-05-16T20:02:00Z">
              <w:r w:rsidRPr="002341CA" w:rsidDel="000D4AE6">
                <w:delText>2</w:delText>
              </w:r>
            </w:del>
          </w:p>
        </w:tc>
        <w:tc>
          <w:tcPr>
            <w:tcW w:w="668" w:type="dxa"/>
            <w:hideMark/>
          </w:tcPr>
          <w:p w:rsidR="0062216E" w:rsidRPr="002341CA" w:rsidDel="000D4AE6" w:rsidRDefault="0062216E" w:rsidP="00E85080">
            <w:pPr>
              <w:pStyle w:val="TAC"/>
              <w:rPr>
                <w:del w:id="1551" w:author="Ericsson LM" w:date="2016-05-16T20:02:00Z"/>
              </w:rPr>
            </w:pPr>
            <w:del w:id="1552" w:author="Ericsson LM" w:date="2016-05-16T20:02:00Z">
              <w:r w:rsidRPr="002341CA" w:rsidDel="000D4AE6">
                <w:delText>1</w:delText>
              </w:r>
            </w:del>
          </w:p>
        </w:tc>
        <w:tc>
          <w:tcPr>
            <w:tcW w:w="930" w:type="dxa"/>
            <w:gridSpan w:val="2"/>
            <w:tcBorders>
              <w:left w:val="nil"/>
            </w:tcBorders>
            <w:hideMark/>
          </w:tcPr>
          <w:p w:rsidR="0062216E" w:rsidRPr="002341CA" w:rsidDel="000D4AE6" w:rsidRDefault="0062216E" w:rsidP="00E85080">
            <w:pPr>
              <w:pStyle w:val="TAC"/>
              <w:rPr>
                <w:del w:id="1553" w:author="Ericsson LM" w:date="2016-05-16T20:02:00Z"/>
              </w:rPr>
            </w:pPr>
            <w:del w:id="1554" w:author="Ericsson LM" w:date="2016-05-16T20:02:00Z">
              <w:r w:rsidRPr="002341CA" w:rsidDel="000D4AE6">
                <w:delText>Octet</w:delText>
              </w:r>
            </w:del>
          </w:p>
        </w:tc>
      </w:tr>
      <w:tr w:rsidR="0062216E" w:rsidRPr="002341CA" w:rsidDel="000D4AE6" w:rsidTr="00E85080">
        <w:trPr>
          <w:cantSplit/>
          <w:jc w:val="center"/>
          <w:del w:id="1555" w:author="Ericsson LM" w:date="2016-05-16T20:02:00Z"/>
        </w:trPr>
        <w:tc>
          <w:tcPr>
            <w:tcW w:w="1033" w:type="dxa"/>
            <w:gridSpan w:val="2"/>
            <w:tcBorders>
              <w:top w:val="single" w:sz="6" w:space="0" w:color="auto"/>
              <w:left w:val="single" w:sz="6" w:space="0" w:color="auto"/>
              <w:bottom w:val="single" w:sz="6" w:space="0" w:color="auto"/>
              <w:right w:val="nil"/>
            </w:tcBorders>
            <w:hideMark/>
          </w:tcPr>
          <w:p w:rsidR="0062216E" w:rsidRPr="002341CA" w:rsidDel="000D4AE6" w:rsidRDefault="0062216E" w:rsidP="00E85080">
            <w:pPr>
              <w:pStyle w:val="TAC"/>
              <w:rPr>
                <w:del w:id="1556" w:author="Ericsson LM" w:date="2016-05-16T20:02:00Z"/>
              </w:rPr>
            </w:pPr>
            <w:del w:id="1557" w:author="Ericsson LM" w:date="2016-05-16T20:02:00Z">
              <w:r w:rsidRPr="002341CA" w:rsidDel="000D4AE6">
                <w:delText>TFI</w:delText>
              </w:r>
            </w:del>
          </w:p>
        </w:tc>
        <w:tc>
          <w:tcPr>
            <w:tcW w:w="2268" w:type="dxa"/>
            <w:gridSpan w:val="4"/>
            <w:tcBorders>
              <w:top w:val="single" w:sz="6" w:space="0" w:color="auto"/>
              <w:left w:val="single" w:sz="6" w:space="0" w:color="auto"/>
              <w:bottom w:val="single" w:sz="6" w:space="0" w:color="auto"/>
              <w:right w:val="nil"/>
            </w:tcBorders>
            <w:hideMark/>
          </w:tcPr>
          <w:p w:rsidR="0062216E" w:rsidRPr="002341CA" w:rsidDel="000D4AE6" w:rsidRDefault="0062216E" w:rsidP="00E85080">
            <w:pPr>
              <w:pStyle w:val="TAC"/>
              <w:rPr>
                <w:del w:id="1558" w:author="Ericsson LM" w:date="2016-05-16T20:02:00Z"/>
              </w:rPr>
            </w:pPr>
            <w:del w:id="1559" w:author="Ericsson LM" w:date="2016-05-16T20:02:00Z">
              <w:r w:rsidRPr="002341CA" w:rsidDel="000D4AE6">
                <w:delText>Countdown Value</w:delText>
              </w:r>
            </w:del>
          </w:p>
        </w:tc>
        <w:tc>
          <w:tcPr>
            <w:tcW w:w="567" w:type="dxa"/>
            <w:tcBorders>
              <w:top w:val="single" w:sz="6" w:space="0" w:color="auto"/>
              <w:left w:val="single" w:sz="6" w:space="0" w:color="auto"/>
              <w:bottom w:val="single" w:sz="6" w:space="0" w:color="auto"/>
              <w:right w:val="nil"/>
            </w:tcBorders>
            <w:hideMark/>
          </w:tcPr>
          <w:p w:rsidR="0062216E" w:rsidRPr="002341CA" w:rsidDel="000D4AE6" w:rsidRDefault="0062216E" w:rsidP="00E85080">
            <w:pPr>
              <w:pStyle w:val="TAC"/>
              <w:rPr>
                <w:del w:id="1560" w:author="Ericsson LM" w:date="2016-05-16T20:02:00Z"/>
              </w:rPr>
            </w:pPr>
            <w:del w:id="1561" w:author="Ericsson LM" w:date="2016-05-16T20:02:00Z">
              <w:r w:rsidRPr="002341CA" w:rsidDel="000D4AE6">
                <w:delText>FOI</w:delText>
              </w:r>
            </w:del>
          </w:p>
        </w:tc>
        <w:tc>
          <w:tcPr>
            <w:tcW w:w="668" w:type="dxa"/>
            <w:tcBorders>
              <w:top w:val="single" w:sz="6" w:space="0" w:color="auto"/>
              <w:left w:val="single" w:sz="6" w:space="0" w:color="auto"/>
              <w:bottom w:val="single" w:sz="6" w:space="0" w:color="auto"/>
              <w:right w:val="single" w:sz="6" w:space="0" w:color="auto"/>
            </w:tcBorders>
            <w:hideMark/>
          </w:tcPr>
          <w:p w:rsidR="0062216E" w:rsidRPr="002341CA" w:rsidDel="000D4AE6" w:rsidRDefault="0062216E" w:rsidP="00E85080">
            <w:pPr>
              <w:pStyle w:val="TAC"/>
              <w:rPr>
                <w:del w:id="1562" w:author="Ericsson LM" w:date="2016-05-16T20:02:00Z"/>
              </w:rPr>
            </w:pPr>
            <w:del w:id="1563" w:author="Ericsson LM" w:date="2016-05-16T20:02:00Z">
              <w:r w:rsidRPr="002341CA" w:rsidDel="000D4AE6">
                <w:delText>R</w:delText>
              </w:r>
            </w:del>
          </w:p>
        </w:tc>
        <w:tc>
          <w:tcPr>
            <w:tcW w:w="930" w:type="dxa"/>
            <w:gridSpan w:val="2"/>
            <w:tcBorders>
              <w:top w:val="nil"/>
              <w:left w:val="single" w:sz="6" w:space="0" w:color="auto"/>
              <w:bottom w:val="nil"/>
              <w:right w:val="nil"/>
            </w:tcBorders>
            <w:hideMark/>
          </w:tcPr>
          <w:p w:rsidR="0062216E" w:rsidRPr="002341CA" w:rsidDel="000D4AE6" w:rsidRDefault="0062216E" w:rsidP="00E85080">
            <w:pPr>
              <w:pStyle w:val="TAC"/>
              <w:rPr>
                <w:del w:id="1564" w:author="Ericsson LM" w:date="2016-05-16T20:02:00Z"/>
              </w:rPr>
            </w:pPr>
            <w:del w:id="1565" w:author="Ericsson LM" w:date="2016-05-16T20:02:00Z">
              <w:r w:rsidRPr="002341CA" w:rsidDel="000D4AE6">
                <w:delText>1</w:delText>
              </w:r>
            </w:del>
          </w:p>
        </w:tc>
      </w:tr>
      <w:tr w:rsidR="0062216E" w:rsidRPr="002341CA" w:rsidDel="000D4AE6" w:rsidTr="00E85080">
        <w:trPr>
          <w:cantSplit/>
          <w:jc w:val="center"/>
          <w:del w:id="1566" w:author="Ericsson LM" w:date="2016-05-16T20:02:00Z"/>
        </w:trPr>
        <w:tc>
          <w:tcPr>
            <w:tcW w:w="2734" w:type="dxa"/>
            <w:gridSpan w:val="5"/>
            <w:tcBorders>
              <w:top w:val="nil"/>
              <w:left w:val="single" w:sz="6" w:space="0" w:color="auto"/>
              <w:bottom w:val="nil"/>
              <w:right w:val="single" w:sz="6" w:space="0" w:color="auto"/>
            </w:tcBorders>
            <w:hideMark/>
          </w:tcPr>
          <w:p w:rsidR="0062216E" w:rsidRPr="002341CA" w:rsidDel="000D4AE6" w:rsidRDefault="0062216E" w:rsidP="00E85080">
            <w:pPr>
              <w:pStyle w:val="TAC"/>
              <w:rPr>
                <w:del w:id="1567" w:author="Ericsson LM" w:date="2016-05-16T20:02:00Z"/>
              </w:rPr>
            </w:pPr>
            <w:del w:id="1568" w:author="Ericsson LM" w:date="2016-05-16T20:02:00Z">
              <w:r w:rsidRPr="002341CA" w:rsidDel="000D4AE6">
                <w:delText>BSN1</w:delText>
              </w:r>
            </w:del>
          </w:p>
        </w:tc>
        <w:tc>
          <w:tcPr>
            <w:tcW w:w="1802" w:type="dxa"/>
            <w:gridSpan w:val="3"/>
            <w:tcBorders>
              <w:top w:val="nil"/>
              <w:left w:val="single" w:sz="6" w:space="0" w:color="auto"/>
              <w:bottom w:val="nil"/>
              <w:right w:val="single" w:sz="6" w:space="0" w:color="auto"/>
            </w:tcBorders>
            <w:hideMark/>
          </w:tcPr>
          <w:p w:rsidR="0062216E" w:rsidRPr="002341CA" w:rsidDel="000D4AE6" w:rsidRDefault="0062216E" w:rsidP="00E85080">
            <w:pPr>
              <w:pStyle w:val="TAC"/>
              <w:rPr>
                <w:del w:id="1569" w:author="Ericsson LM" w:date="2016-05-16T20:02:00Z"/>
              </w:rPr>
            </w:pPr>
            <w:del w:id="1570" w:author="Ericsson LM" w:date="2016-05-16T20:02:00Z">
              <w:r w:rsidRPr="002341CA" w:rsidDel="000D4AE6">
                <w:delText>TFI</w:delText>
              </w:r>
            </w:del>
          </w:p>
        </w:tc>
        <w:tc>
          <w:tcPr>
            <w:tcW w:w="930" w:type="dxa"/>
            <w:gridSpan w:val="2"/>
            <w:tcBorders>
              <w:top w:val="nil"/>
              <w:left w:val="single" w:sz="6" w:space="0" w:color="auto"/>
              <w:bottom w:val="nil"/>
              <w:right w:val="nil"/>
            </w:tcBorders>
            <w:hideMark/>
          </w:tcPr>
          <w:p w:rsidR="0062216E" w:rsidRPr="002341CA" w:rsidDel="000D4AE6" w:rsidRDefault="0062216E" w:rsidP="00E85080">
            <w:pPr>
              <w:pStyle w:val="TAC"/>
              <w:rPr>
                <w:del w:id="1571" w:author="Ericsson LM" w:date="2016-05-16T20:02:00Z"/>
              </w:rPr>
            </w:pPr>
            <w:del w:id="1572" w:author="Ericsson LM" w:date="2016-05-16T20:02:00Z">
              <w:r w:rsidRPr="002341CA" w:rsidDel="000D4AE6">
                <w:delText>2</w:delText>
              </w:r>
            </w:del>
          </w:p>
        </w:tc>
      </w:tr>
      <w:tr w:rsidR="0062216E" w:rsidRPr="002341CA" w:rsidDel="000D4AE6" w:rsidTr="00E85080">
        <w:trPr>
          <w:cantSplit/>
          <w:jc w:val="center"/>
          <w:del w:id="1573" w:author="Ericsson LM" w:date="2016-05-16T20:02:00Z"/>
        </w:trPr>
        <w:tc>
          <w:tcPr>
            <w:tcW w:w="466" w:type="dxa"/>
            <w:tcBorders>
              <w:top w:val="single" w:sz="6" w:space="0" w:color="auto"/>
              <w:left w:val="single" w:sz="6" w:space="0" w:color="auto"/>
              <w:bottom w:val="nil"/>
              <w:right w:val="single" w:sz="6" w:space="0" w:color="auto"/>
            </w:tcBorders>
            <w:hideMark/>
          </w:tcPr>
          <w:p w:rsidR="0062216E" w:rsidRPr="002341CA" w:rsidDel="000D4AE6" w:rsidRDefault="0062216E" w:rsidP="00E85080">
            <w:pPr>
              <w:pStyle w:val="TAC"/>
              <w:rPr>
                <w:del w:id="1574" w:author="Ericsson LM" w:date="2016-05-16T20:02:00Z"/>
              </w:rPr>
            </w:pPr>
            <w:del w:id="1575" w:author="Ericsson LM" w:date="2016-05-16T20:02:00Z">
              <w:r w:rsidRPr="002341CA" w:rsidDel="000D4AE6">
                <w:delText>SI</w:delText>
              </w:r>
            </w:del>
          </w:p>
        </w:tc>
        <w:tc>
          <w:tcPr>
            <w:tcW w:w="567" w:type="dxa"/>
            <w:tcBorders>
              <w:top w:val="single" w:sz="6" w:space="0" w:color="auto"/>
              <w:left w:val="single" w:sz="6" w:space="0" w:color="auto"/>
              <w:bottom w:val="single" w:sz="6" w:space="0" w:color="auto"/>
              <w:right w:val="single" w:sz="6" w:space="0" w:color="auto"/>
            </w:tcBorders>
          </w:tcPr>
          <w:p w:rsidR="0062216E" w:rsidRPr="002341CA" w:rsidDel="000D4AE6" w:rsidRDefault="0062216E" w:rsidP="00E85080">
            <w:pPr>
              <w:pStyle w:val="TAC"/>
              <w:rPr>
                <w:del w:id="1576" w:author="Ericsson LM" w:date="2016-05-16T20:02:00Z"/>
              </w:rPr>
            </w:pPr>
            <w:del w:id="1577" w:author="Ericsson LM" w:date="2016-05-16T20:02:00Z">
              <w:r w:rsidRPr="002341CA" w:rsidDel="000D4AE6">
                <w:delText>Spare</w:delText>
              </w:r>
            </w:del>
          </w:p>
        </w:tc>
        <w:tc>
          <w:tcPr>
            <w:tcW w:w="567" w:type="dxa"/>
            <w:tcBorders>
              <w:top w:val="single" w:sz="6" w:space="0" w:color="auto"/>
              <w:left w:val="single" w:sz="6" w:space="0" w:color="auto"/>
              <w:bottom w:val="single" w:sz="6" w:space="0" w:color="auto"/>
              <w:right w:val="single" w:sz="6" w:space="0" w:color="auto"/>
            </w:tcBorders>
          </w:tcPr>
          <w:p w:rsidR="0062216E" w:rsidRPr="002341CA" w:rsidDel="000D4AE6" w:rsidRDefault="0062216E" w:rsidP="00E85080">
            <w:pPr>
              <w:pStyle w:val="TAC"/>
              <w:ind w:right="-3"/>
              <w:rPr>
                <w:del w:id="1578" w:author="Ericsson LM" w:date="2016-05-16T20:02:00Z"/>
              </w:rPr>
            </w:pPr>
            <w:del w:id="1579" w:author="Ericsson LM" w:date="2016-05-16T20:02:00Z">
              <w:r w:rsidRPr="002341CA" w:rsidDel="000D4AE6">
                <w:delText>RSB</w:delText>
              </w:r>
            </w:del>
          </w:p>
        </w:tc>
        <w:tc>
          <w:tcPr>
            <w:tcW w:w="1134" w:type="dxa"/>
            <w:gridSpan w:val="2"/>
            <w:tcBorders>
              <w:top w:val="single" w:sz="6" w:space="0" w:color="auto"/>
              <w:left w:val="single" w:sz="6" w:space="0" w:color="auto"/>
              <w:bottom w:val="nil"/>
              <w:right w:val="single" w:sz="6" w:space="0" w:color="auto"/>
            </w:tcBorders>
          </w:tcPr>
          <w:p w:rsidR="0062216E" w:rsidRPr="002341CA" w:rsidDel="000D4AE6" w:rsidRDefault="0062216E" w:rsidP="00E85080">
            <w:pPr>
              <w:pStyle w:val="TAC"/>
              <w:ind w:left="-53"/>
              <w:rPr>
                <w:del w:id="1580" w:author="Ericsson LM" w:date="2016-05-16T20:02:00Z"/>
              </w:rPr>
            </w:pPr>
            <w:del w:id="1581" w:author="Ericsson LM" w:date="2016-05-16T20:02:00Z">
              <w:r w:rsidRPr="002341CA" w:rsidDel="000D4AE6">
                <w:delText>SPB</w:delText>
              </w:r>
            </w:del>
          </w:p>
        </w:tc>
        <w:tc>
          <w:tcPr>
            <w:tcW w:w="1802" w:type="dxa"/>
            <w:gridSpan w:val="3"/>
            <w:tcBorders>
              <w:top w:val="single" w:sz="6" w:space="0" w:color="auto"/>
              <w:left w:val="single" w:sz="6" w:space="0" w:color="auto"/>
              <w:bottom w:val="nil"/>
              <w:right w:val="single" w:sz="6" w:space="0" w:color="auto"/>
            </w:tcBorders>
          </w:tcPr>
          <w:p w:rsidR="0062216E" w:rsidRPr="002341CA" w:rsidDel="000D4AE6" w:rsidRDefault="0062216E" w:rsidP="00E85080">
            <w:pPr>
              <w:pStyle w:val="TAC"/>
              <w:rPr>
                <w:del w:id="1582" w:author="Ericsson LM" w:date="2016-05-16T20:02:00Z"/>
              </w:rPr>
            </w:pPr>
            <w:del w:id="1583" w:author="Ericsson LM" w:date="2016-05-16T20:02:00Z">
              <w:r w:rsidRPr="002341CA" w:rsidDel="000D4AE6">
                <w:delText>CPS</w:delText>
              </w:r>
            </w:del>
          </w:p>
        </w:tc>
        <w:tc>
          <w:tcPr>
            <w:tcW w:w="930" w:type="dxa"/>
            <w:gridSpan w:val="2"/>
            <w:tcBorders>
              <w:top w:val="nil"/>
              <w:left w:val="single" w:sz="6" w:space="0" w:color="auto"/>
              <w:bottom w:val="nil"/>
              <w:right w:val="nil"/>
            </w:tcBorders>
            <w:hideMark/>
          </w:tcPr>
          <w:p w:rsidR="0062216E" w:rsidRPr="002341CA" w:rsidDel="000D4AE6" w:rsidRDefault="0062216E" w:rsidP="00E85080">
            <w:pPr>
              <w:pStyle w:val="TAC"/>
              <w:rPr>
                <w:del w:id="1584" w:author="Ericsson LM" w:date="2016-05-16T20:02:00Z"/>
              </w:rPr>
            </w:pPr>
            <w:del w:id="1585" w:author="Ericsson LM" w:date="2016-05-16T20:02:00Z">
              <w:r w:rsidRPr="002341CA" w:rsidDel="000D4AE6">
                <w:delText>3</w:delText>
              </w:r>
            </w:del>
          </w:p>
        </w:tc>
      </w:tr>
      <w:tr w:rsidR="0062216E" w:rsidRPr="002341CA" w:rsidDel="000D4AE6" w:rsidTr="00E85080">
        <w:trPr>
          <w:cantSplit/>
          <w:trHeight w:val="260"/>
          <w:jc w:val="center"/>
          <w:del w:id="1586" w:author="Ericsson LM" w:date="2016-05-16T20:02:00Z"/>
        </w:trPr>
        <w:tc>
          <w:tcPr>
            <w:tcW w:w="466" w:type="dxa"/>
            <w:tcBorders>
              <w:top w:val="single" w:sz="6" w:space="0" w:color="auto"/>
              <w:left w:val="nil"/>
              <w:bottom w:val="nil"/>
              <w:right w:val="single" w:sz="6" w:space="0" w:color="auto"/>
            </w:tcBorders>
          </w:tcPr>
          <w:p w:rsidR="0062216E" w:rsidRPr="002341CA" w:rsidDel="000D4AE6" w:rsidRDefault="0062216E" w:rsidP="00E85080">
            <w:pPr>
              <w:pStyle w:val="TAC"/>
              <w:rPr>
                <w:del w:id="1587" w:author="Ericsson LM" w:date="2016-05-16T20:02:00Z"/>
              </w:rPr>
            </w:pPr>
          </w:p>
        </w:tc>
        <w:tc>
          <w:tcPr>
            <w:tcW w:w="1134" w:type="dxa"/>
            <w:gridSpan w:val="2"/>
            <w:tcBorders>
              <w:top w:val="single" w:sz="6" w:space="0" w:color="auto"/>
              <w:left w:val="nil"/>
              <w:bottom w:val="single" w:sz="4" w:space="0" w:color="auto"/>
              <w:right w:val="single" w:sz="6" w:space="0" w:color="auto"/>
            </w:tcBorders>
          </w:tcPr>
          <w:p w:rsidR="0062216E" w:rsidRPr="002341CA" w:rsidDel="000D4AE6" w:rsidRDefault="0062216E" w:rsidP="00E85080">
            <w:pPr>
              <w:pStyle w:val="TAC"/>
              <w:ind w:right="-28"/>
              <w:rPr>
                <w:del w:id="1588" w:author="Ericsson LM" w:date="2016-05-16T20:02:00Z"/>
              </w:rPr>
            </w:pPr>
            <w:del w:id="1589" w:author="Ericsson LM" w:date="2016-05-16T20:02:00Z">
              <w:r w:rsidRPr="002341CA" w:rsidDel="000D4AE6">
                <w:delText>Spare</w:delText>
              </w:r>
            </w:del>
          </w:p>
        </w:tc>
        <w:tc>
          <w:tcPr>
            <w:tcW w:w="2268" w:type="dxa"/>
            <w:gridSpan w:val="4"/>
            <w:tcBorders>
              <w:top w:val="single" w:sz="6" w:space="0" w:color="auto"/>
              <w:left w:val="nil"/>
              <w:bottom w:val="single" w:sz="4" w:space="0" w:color="auto"/>
              <w:right w:val="single" w:sz="6" w:space="0" w:color="auto"/>
            </w:tcBorders>
          </w:tcPr>
          <w:p w:rsidR="0062216E" w:rsidRPr="002341CA" w:rsidDel="000D4AE6" w:rsidRDefault="0062216E" w:rsidP="00E85080">
            <w:pPr>
              <w:pStyle w:val="TAC"/>
              <w:rPr>
                <w:del w:id="1590" w:author="Ericsson LM" w:date="2016-05-16T20:02:00Z"/>
              </w:rPr>
            </w:pPr>
            <w:del w:id="1591" w:author="Ericsson LM" w:date="2016-05-16T20:02:00Z">
              <w:r w:rsidRPr="002341CA" w:rsidDel="000D4AE6">
                <w:delText xml:space="preserve">rTLLI </w:delText>
              </w:r>
            </w:del>
          </w:p>
        </w:tc>
        <w:tc>
          <w:tcPr>
            <w:tcW w:w="668" w:type="dxa"/>
            <w:tcBorders>
              <w:top w:val="single" w:sz="6" w:space="0" w:color="auto"/>
              <w:left w:val="nil"/>
              <w:bottom w:val="single" w:sz="4" w:space="0" w:color="auto"/>
              <w:right w:val="single" w:sz="6" w:space="0" w:color="auto"/>
            </w:tcBorders>
          </w:tcPr>
          <w:p w:rsidR="0062216E" w:rsidRPr="002341CA" w:rsidDel="000D4AE6" w:rsidRDefault="0062216E" w:rsidP="00E85080">
            <w:pPr>
              <w:pStyle w:val="TAC"/>
              <w:rPr>
                <w:del w:id="1592" w:author="Ericsson LM" w:date="2016-05-16T20:02:00Z"/>
              </w:rPr>
            </w:pPr>
            <w:del w:id="1593" w:author="Ericsson LM" w:date="2016-05-16T20:02:00Z">
              <w:r w:rsidRPr="002341CA" w:rsidDel="000D4AE6">
                <w:delText>RI</w:delText>
              </w:r>
            </w:del>
          </w:p>
        </w:tc>
        <w:tc>
          <w:tcPr>
            <w:tcW w:w="930" w:type="dxa"/>
            <w:gridSpan w:val="2"/>
            <w:tcBorders>
              <w:top w:val="nil"/>
              <w:left w:val="single" w:sz="6" w:space="0" w:color="auto"/>
              <w:bottom w:val="nil"/>
              <w:right w:val="nil"/>
            </w:tcBorders>
            <w:hideMark/>
          </w:tcPr>
          <w:p w:rsidR="0062216E" w:rsidRPr="002341CA" w:rsidDel="000D4AE6" w:rsidRDefault="0062216E" w:rsidP="00E85080">
            <w:pPr>
              <w:pStyle w:val="TAC"/>
              <w:rPr>
                <w:del w:id="1594" w:author="Ericsson LM" w:date="2016-05-16T20:02:00Z"/>
              </w:rPr>
            </w:pPr>
            <w:del w:id="1595" w:author="Ericsson LM" w:date="2016-05-16T20:02:00Z">
              <w:r w:rsidRPr="002341CA" w:rsidDel="000D4AE6">
                <w:delText>4</w:delText>
              </w:r>
            </w:del>
          </w:p>
        </w:tc>
      </w:tr>
      <w:tr w:rsidR="000D4AE6" w:rsidRPr="002341CA" w:rsidTr="00E85080">
        <w:trPr>
          <w:gridAfter w:val="1"/>
          <w:wAfter w:w="6" w:type="dxa"/>
          <w:cantSplit/>
          <w:jc w:val="center"/>
          <w:ins w:id="1596" w:author="Ericsson LM" w:date="2016-05-16T20:03:00Z"/>
        </w:trPr>
        <w:tc>
          <w:tcPr>
            <w:tcW w:w="466" w:type="dxa"/>
          </w:tcPr>
          <w:p w:rsidR="000D4AE6" w:rsidRPr="002341CA" w:rsidRDefault="000D4AE6" w:rsidP="00E85080">
            <w:pPr>
              <w:pStyle w:val="TAC"/>
              <w:rPr>
                <w:ins w:id="1597" w:author="Ericsson LM" w:date="2016-05-16T20:03:00Z"/>
              </w:rPr>
            </w:pPr>
          </w:p>
        </w:tc>
        <w:tc>
          <w:tcPr>
            <w:tcW w:w="567" w:type="dxa"/>
          </w:tcPr>
          <w:p w:rsidR="000D4AE6" w:rsidRPr="002341CA" w:rsidRDefault="000D4AE6" w:rsidP="00E85080">
            <w:pPr>
              <w:pStyle w:val="TAC"/>
              <w:rPr>
                <w:ins w:id="1598" w:author="Ericsson LM" w:date="2016-05-16T20:03:00Z"/>
              </w:rPr>
            </w:pPr>
          </w:p>
        </w:tc>
        <w:tc>
          <w:tcPr>
            <w:tcW w:w="567" w:type="dxa"/>
          </w:tcPr>
          <w:p w:rsidR="000D4AE6" w:rsidRPr="002341CA" w:rsidRDefault="000D4AE6" w:rsidP="00E85080">
            <w:pPr>
              <w:pStyle w:val="TAC"/>
              <w:rPr>
                <w:ins w:id="1599" w:author="Ericsson LM" w:date="2016-05-16T20:03:00Z"/>
              </w:rPr>
            </w:pPr>
          </w:p>
        </w:tc>
        <w:tc>
          <w:tcPr>
            <w:tcW w:w="567" w:type="dxa"/>
          </w:tcPr>
          <w:p w:rsidR="000D4AE6" w:rsidRPr="002341CA" w:rsidRDefault="000D4AE6" w:rsidP="00E85080">
            <w:pPr>
              <w:pStyle w:val="TAC"/>
              <w:rPr>
                <w:ins w:id="1600" w:author="Ericsson LM" w:date="2016-05-16T20:03:00Z"/>
              </w:rPr>
            </w:pPr>
          </w:p>
        </w:tc>
        <w:tc>
          <w:tcPr>
            <w:tcW w:w="567" w:type="dxa"/>
          </w:tcPr>
          <w:p w:rsidR="000D4AE6" w:rsidRPr="002341CA" w:rsidRDefault="000D4AE6" w:rsidP="00E85080">
            <w:pPr>
              <w:pStyle w:val="TAC"/>
              <w:rPr>
                <w:ins w:id="1601" w:author="Ericsson LM" w:date="2016-05-16T20:03:00Z"/>
              </w:rPr>
            </w:pPr>
            <w:ins w:id="1602" w:author="Ericsson LM" w:date="2016-05-16T20:03:00Z">
              <w:r w:rsidRPr="002341CA">
                <w:t>Bit</w:t>
              </w:r>
            </w:ins>
          </w:p>
        </w:tc>
        <w:tc>
          <w:tcPr>
            <w:tcW w:w="567" w:type="dxa"/>
          </w:tcPr>
          <w:p w:rsidR="000D4AE6" w:rsidRPr="002341CA" w:rsidRDefault="000D4AE6" w:rsidP="00E85080">
            <w:pPr>
              <w:pStyle w:val="TAC"/>
              <w:rPr>
                <w:ins w:id="1603" w:author="Ericsson LM" w:date="2016-05-16T20:03:00Z"/>
              </w:rPr>
            </w:pPr>
          </w:p>
        </w:tc>
        <w:tc>
          <w:tcPr>
            <w:tcW w:w="567" w:type="dxa"/>
          </w:tcPr>
          <w:p w:rsidR="000D4AE6" w:rsidRPr="002341CA" w:rsidRDefault="000D4AE6" w:rsidP="00E85080">
            <w:pPr>
              <w:pStyle w:val="TAC"/>
              <w:rPr>
                <w:ins w:id="1604" w:author="Ericsson LM" w:date="2016-05-16T20:03:00Z"/>
              </w:rPr>
            </w:pPr>
          </w:p>
        </w:tc>
        <w:tc>
          <w:tcPr>
            <w:tcW w:w="668" w:type="dxa"/>
          </w:tcPr>
          <w:p w:rsidR="000D4AE6" w:rsidRPr="002341CA" w:rsidRDefault="000D4AE6" w:rsidP="00E85080">
            <w:pPr>
              <w:pStyle w:val="TAC"/>
              <w:rPr>
                <w:ins w:id="1605" w:author="Ericsson LM" w:date="2016-05-16T20:03:00Z"/>
              </w:rPr>
            </w:pPr>
          </w:p>
        </w:tc>
        <w:tc>
          <w:tcPr>
            <w:tcW w:w="924" w:type="dxa"/>
          </w:tcPr>
          <w:p w:rsidR="000D4AE6" w:rsidRPr="002341CA" w:rsidRDefault="000D4AE6" w:rsidP="00E85080">
            <w:pPr>
              <w:pStyle w:val="TAC"/>
              <w:rPr>
                <w:ins w:id="1606" w:author="Ericsson LM" w:date="2016-05-16T20:03:00Z"/>
              </w:rPr>
            </w:pPr>
          </w:p>
        </w:tc>
      </w:tr>
      <w:tr w:rsidR="000D4AE6" w:rsidRPr="002341CA" w:rsidTr="00E85080">
        <w:trPr>
          <w:cantSplit/>
          <w:jc w:val="center"/>
          <w:ins w:id="1607" w:author="Ericsson LM" w:date="2016-05-16T20:03:00Z"/>
        </w:trPr>
        <w:tc>
          <w:tcPr>
            <w:tcW w:w="466" w:type="dxa"/>
            <w:hideMark/>
          </w:tcPr>
          <w:p w:rsidR="000D4AE6" w:rsidRPr="002341CA" w:rsidRDefault="000D4AE6" w:rsidP="00E85080">
            <w:pPr>
              <w:pStyle w:val="TAC"/>
              <w:rPr>
                <w:ins w:id="1608" w:author="Ericsson LM" w:date="2016-05-16T20:03:00Z"/>
              </w:rPr>
            </w:pPr>
            <w:ins w:id="1609" w:author="Ericsson LM" w:date="2016-05-16T20:03:00Z">
              <w:r w:rsidRPr="002341CA">
                <w:t>8</w:t>
              </w:r>
            </w:ins>
          </w:p>
        </w:tc>
        <w:tc>
          <w:tcPr>
            <w:tcW w:w="567" w:type="dxa"/>
            <w:hideMark/>
          </w:tcPr>
          <w:p w:rsidR="000D4AE6" w:rsidRPr="002341CA" w:rsidRDefault="000D4AE6" w:rsidP="00E85080">
            <w:pPr>
              <w:pStyle w:val="TAC"/>
              <w:rPr>
                <w:ins w:id="1610" w:author="Ericsson LM" w:date="2016-05-16T20:03:00Z"/>
              </w:rPr>
            </w:pPr>
            <w:ins w:id="1611" w:author="Ericsson LM" w:date="2016-05-16T20:03:00Z">
              <w:r w:rsidRPr="002341CA">
                <w:t>7</w:t>
              </w:r>
            </w:ins>
          </w:p>
        </w:tc>
        <w:tc>
          <w:tcPr>
            <w:tcW w:w="567" w:type="dxa"/>
            <w:hideMark/>
          </w:tcPr>
          <w:p w:rsidR="000D4AE6" w:rsidRPr="002341CA" w:rsidRDefault="000D4AE6" w:rsidP="00E85080">
            <w:pPr>
              <w:pStyle w:val="TAC"/>
              <w:rPr>
                <w:ins w:id="1612" w:author="Ericsson LM" w:date="2016-05-16T20:03:00Z"/>
              </w:rPr>
            </w:pPr>
            <w:ins w:id="1613" w:author="Ericsson LM" w:date="2016-05-16T20:03:00Z">
              <w:r w:rsidRPr="002341CA">
                <w:t>6</w:t>
              </w:r>
            </w:ins>
          </w:p>
        </w:tc>
        <w:tc>
          <w:tcPr>
            <w:tcW w:w="567" w:type="dxa"/>
            <w:hideMark/>
          </w:tcPr>
          <w:p w:rsidR="000D4AE6" w:rsidRPr="002341CA" w:rsidRDefault="000D4AE6" w:rsidP="00E85080">
            <w:pPr>
              <w:pStyle w:val="TAC"/>
              <w:rPr>
                <w:ins w:id="1614" w:author="Ericsson LM" w:date="2016-05-16T20:03:00Z"/>
              </w:rPr>
            </w:pPr>
            <w:ins w:id="1615" w:author="Ericsson LM" w:date="2016-05-16T20:03:00Z">
              <w:r w:rsidRPr="002341CA">
                <w:t>5</w:t>
              </w:r>
            </w:ins>
          </w:p>
        </w:tc>
        <w:tc>
          <w:tcPr>
            <w:tcW w:w="567" w:type="dxa"/>
          </w:tcPr>
          <w:p w:rsidR="000D4AE6" w:rsidRPr="002341CA" w:rsidRDefault="000D4AE6" w:rsidP="00E85080">
            <w:pPr>
              <w:pStyle w:val="TAC"/>
              <w:rPr>
                <w:ins w:id="1616" w:author="Ericsson LM" w:date="2016-05-16T20:03:00Z"/>
              </w:rPr>
            </w:pPr>
            <w:ins w:id="1617" w:author="Ericsson LM" w:date="2016-05-16T20:03:00Z">
              <w:r w:rsidRPr="002341CA">
                <w:t>4</w:t>
              </w:r>
            </w:ins>
          </w:p>
        </w:tc>
        <w:tc>
          <w:tcPr>
            <w:tcW w:w="567" w:type="dxa"/>
            <w:hideMark/>
          </w:tcPr>
          <w:p w:rsidR="000D4AE6" w:rsidRPr="002341CA" w:rsidRDefault="000D4AE6" w:rsidP="00E85080">
            <w:pPr>
              <w:pStyle w:val="TAC"/>
              <w:rPr>
                <w:ins w:id="1618" w:author="Ericsson LM" w:date="2016-05-16T20:03:00Z"/>
              </w:rPr>
            </w:pPr>
            <w:ins w:id="1619" w:author="Ericsson LM" w:date="2016-05-16T20:03:00Z">
              <w:r w:rsidRPr="002341CA">
                <w:t>3</w:t>
              </w:r>
            </w:ins>
          </w:p>
        </w:tc>
        <w:tc>
          <w:tcPr>
            <w:tcW w:w="567" w:type="dxa"/>
            <w:hideMark/>
          </w:tcPr>
          <w:p w:rsidR="000D4AE6" w:rsidRPr="002341CA" w:rsidRDefault="000D4AE6" w:rsidP="00E85080">
            <w:pPr>
              <w:pStyle w:val="TAC"/>
              <w:rPr>
                <w:ins w:id="1620" w:author="Ericsson LM" w:date="2016-05-16T20:03:00Z"/>
              </w:rPr>
            </w:pPr>
            <w:ins w:id="1621" w:author="Ericsson LM" w:date="2016-05-16T20:03:00Z">
              <w:r w:rsidRPr="002341CA">
                <w:t>2</w:t>
              </w:r>
            </w:ins>
          </w:p>
        </w:tc>
        <w:tc>
          <w:tcPr>
            <w:tcW w:w="668" w:type="dxa"/>
            <w:hideMark/>
          </w:tcPr>
          <w:p w:rsidR="000D4AE6" w:rsidRPr="002341CA" w:rsidRDefault="000D4AE6" w:rsidP="00E85080">
            <w:pPr>
              <w:pStyle w:val="TAC"/>
              <w:rPr>
                <w:ins w:id="1622" w:author="Ericsson LM" w:date="2016-05-16T20:03:00Z"/>
              </w:rPr>
            </w:pPr>
            <w:ins w:id="1623" w:author="Ericsson LM" w:date="2016-05-16T20:03:00Z">
              <w:r w:rsidRPr="002341CA">
                <w:t>1</w:t>
              </w:r>
            </w:ins>
          </w:p>
        </w:tc>
        <w:tc>
          <w:tcPr>
            <w:tcW w:w="930" w:type="dxa"/>
            <w:gridSpan w:val="2"/>
            <w:tcBorders>
              <w:left w:val="nil"/>
            </w:tcBorders>
            <w:hideMark/>
          </w:tcPr>
          <w:p w:rsidR="000D4AE6" w:rsidRPr="002341CA" w:rsidRDefault="000D4AE6" w:rsidP="00E85080">
            <w:pPr>
              <w:pStyle w:val="TAC"/>
              <w:rPr>
                <w:ins w:id="1624" w:author="Ericsson LM" w:date="2016-05-16T20:03:00Z"/>
              </w:rPr>
            </w:pPr>
            <w:ins w:id="1625" w:author="Ericsson LM" w:date="2016-05-16T20:03:00Z">
              <w:r w:rsidRPr="002341CA">
                <w:t>Octet</w:t>
              </w:r>
            </w:ins>
          </w:p>
        </w:tc>
      </w:tr>
      <w:tr w:rsidR="000D4AE6" w:rsidRPr="002341CA" w:rsidTr="00E85080">
        <w:trPr>
          <w:cantSplit/>
          <w:jc w:val="center"/>
          <w:ins w:id="1626" w:author="Ericsson LM" w:date="2016-05-16T20:03:00Z"/>
        </w:trPr>
        <w:tc>
          <w:tcPr>
            <w:tcW w:w="1033" w:type="dxa"/>
            <w:gridSpan w:val="2"/>
            <w:tcBorders>
              <w:top w:val="single" w:sz="6" w:space="0" w:color="auto"/>
              <w:left w:val="single" w:sz="6" w:space="0" w:color="auto"/>
              <w:bottom w:val="single" w:sz="6" w:space="0" w:color="auto"/>
              <w:right w:val="nil"/>
            </w:tcBorders>
            <w:hideMark/>
          </w:tcPr>
          <w:p w:rsidR="000D4AE6" w:rsidRPr="002341CA" w:rsidRDefault="000D4AE6" w:rsidP="00E85080">
            <w:pPr>
              <w:pStyle w:val="TAC"/>
              <w:rPr>
                <w:ins w:id="1627" w:author="Ericsson LM" w:date="2016-05-16T20:03:00Z"/>
              </w:rPr>
            </w:pPr>
            <w:ins w:id="1628" w:author="Ericsson LM" w:date="2016-05-16T20:03:00Z">
              <w:r w:rsidRPr="002341CA">
                <w:t>TFI</w:t>
              </w:r>
            </w:ins>
          </w:p>
        </w:tc>
        <w:tc>
          <w:tcPr>
            <w:tcW w:w="2268" w:type="dxa"/>
            <w:gridSpan w:val="4"/>
            <w:tcBorders>
              <w:top w:val="single" w:sz="6" w:space="0" w:color="auto"/>
              <w:left w:val="single" w:sz="6" w:space="0" w:color="auto"/>
              <w:bottom w:val="single" w:sz="6" w:space="0" w:color="auto"/>
              <w:right w:val="nil"/>
            </w:tcBorders>
            <w:hideMark/>
          </w:tcPr>
          <w:p w:rsidR="000D4AE6" w:rsidRPr="002341CA" w:rsidRDefault="000D4AE6" w:rsidP="00E85080">
            <w:pPr>
              <w:pStyle w:val="TAC"/>
              <w:rPr>
                <w:ins w:id="1629" w:author="Ericsson LM" w:date="2016-05-16T20:03:00Z"/>
              </w:rPr>
            </w:pPr>
            <w:ins w:id="1630" w:author="Ericsson LM" w:date="2016-05-16T20:03:00Z">
              <w:r w:rsidRPr="002341CA">
                <w:t>Countdown Value</w:t>
              </w:r>
            </w:ins>
          </w:p>
        </w:tc>
        <w:tc>
          <w:tcPr>
            <w:tcW w:w="567" w:type="dxa"/>
            <w:tcBorders>
              <w:top w:val="single" w:sz="6" w:space="0" w:color="auto"/>
              <w:left w:val="single" w:sz="6" w:space="0" w:color="auto"/>
              <w:bottom w:val="single" w:sz="6" w:space="0" w:color="auto"/>
              <w:right w:val="nil"/>
            </w:tcBorders>
            <w:hideMark/>
          </w:tcPr>
          <w:p w:rsidR="000D4AE6" w:rsidRPr="002341CA" w:rsidRDefault="000D4AE6" w:rsidP="00E85080">
            <w:pPr>
              <w:pStyle w:val="TAC"/>
              <w:rPr>
                <w:ins w:id="1631" w:author="Ericsson LM" w:date="2016-05-16T20:03:00Z"/>
              </w:rPr>
            </w:pPr>
            <w:ins w:id="1632" w:author="Ericsson LM" w:date="2016-05-16T20:03:00Z">
              <w:r w:rsidRPr="002341CA">
                <w:t>FOI</w:t>
              </w:r>
            </w:ins>
          </w:p>
        </w:tc>
        <w:tc>
          <w:tcPr>
            <w:tcW w:w="668" w:type="dxa"/>
            <w:tcBorders>
              <w:top w:val="single" w:sz="6" w:space="0" w:color="auto"/>
              <w:left w:val="single" w:sz="6" w:space="0" w:color="auto"/>
              <w:bottom w:val="single" w:sz="6" w:space="0" w:color="auto"/>
              <w:right w:val="single" w:sz="6" w:space="0" w:color="auto"/>
            </w:tcBorders>
            <w:hideMark/>
          </w:tcPr>
          <w:p w:rsidR="000D4AE6" w:rsidRPr="002341CA" w:rsidRDefault="000D4AE6" w:rsidP="00E85080">
            <w:pPr>
              <w:pStyle w:val="TAC"/>
              <w:rPr>
                <w:ins w:id="1633" w:author="Ericsson LM" w:date="2016-05-16T20:03:00Z"/>
              </w:rPr>
            </w:pPr>
            <w:ins w:id="1634" w:author="Ericsson LM" w:date="2016-05-16T20:03:00Z">
              <w:r w:rsidRPr="002341CA">
                <w:t>RI</w:t>
              </w:r>
            </w:ins>
          </w:p>
        </w:tc>
        <w:tc>
          <w:tcPr>
            <w:tcW w:w="930" w:type="dxa"/>
            <w:gridSpan w:val="2"/>
            <w:tcBorders>
              <w:top w:val="nil"/>
              <w:left w:val="single" w:sz="6" w:space="0" w:color="auto"/>
              <w:bottom w:val="nil"/>
              <w:right w:val="nil"/>
            </w:tcBorders>
            <w:hideMark/>
          </w:tcPr>
          <w:p w:rsidR="000D4AE6" w:rsidRPr="002341CA" w:rsidRDefault="000D4AE6" w:rsidP="00E85080">
            <w:pPr>
              <w:pStyle w:val="TAC"/>
              <w:rPr>
                <w:ins w:id="1635" w:author="Ericsson LM" w:date="2016-05-16T20:03:00Z"/>
              </w:rPr>
            </w:pPr>
            <w:ins w:id="1636" w:author="Ericsson LM" w:date="2016-05-16T20:03:00Z">
              <w:r w:rsidRPr="002341CA">
                <w:t>1</w:t>
              </w:r>
            </w:ins>
          </w:p>
        </w:tc>
      </w:tr>
      <w:tr w:rsidR="000D4AE6" w:rsidRPr="002341CA" w:rsidTr="00E85080">
        <w:trPr>
          <w:cantSplit/>
          <w:jc w:val="center"/>
          <w:ins w:id="1637" w:author="Ericsson LM" w:date="2016-05-16T20:03:00Z"/>
        </w:trPr>
        <w:tc>
          <w:tcPr>
            <w:tcW w:w="2734" w:type="dxa"/>
            <w:gridSpan w:val="5"/>
            <w:tcBorders>
              <w:top w:val="nil"/>
              <w:left w:val="single" w:sz="6" w:space="0" w:color="auto"/>
              <w:bottom w:val="nil"/>
              <w:right w:val="single" w:sz="6" w:space="0" w:color="auto"/>
            </w:tcBorders>
            <w:hideMark/>
          </w:tcPr>
          <w:p w:rsidR="000D4AE6" w:rsidRPr="002341CA" w:rsidRDefault="000D4AE6" w:rsidP="00E85080">
            <w:pPr>
              <w:pStyle w:val="TAC"/>
              <w:rPr>
                <w:ins w:id="1638" w:author="Ericsson LM" w:date="2016-05-16T20:03:00Z"/>
              </w:rPr>
            </w:pPr>
            <w:ins w:id="1639" w:author="Ericsson LM" w:date="2016-05-16T20:03:00Z">
              <w:r w:rsidRPr="002341CA">
                <w:t>BSN1</w:t>
              </w:r>
            </w:ins>
          </w:p>
        </w:tc>
        <w:tc>
          <w:tcPr>
            <w:tcW w:w="1802" w:type="dxa"/>
            <w:gridSpan w:val="3"/>
            <w:tcBorders>
              <w:top w:val="nil"/>
              <w:left w:val="single" w:sz="6" w:space="0" w:color="auto"/>
              <w:bottom w:val="nil"/>
              <w:right w:val="single" w:sz="6" w:space="0" w:color="auto"/>
            </w:tcBorders>
            <w:hideMark/>
          </w:tcPr>
          <w:p w:rsidR="000D4AE6" w:rsidRPr="002341CA" w:rsidRDefault="000D4AE6" w:rsidP="00E85080">
            <w:pPr>
              <w:pStyle w:val="TAC"/>
              <w:rPr>
                <w:ins w:id="1640" w:author="Ericsson LM" w:date="2016-05-16T20:03:00Z"/>
              </w:rPr>
            </w:pPr>
            <w:ins w:id="1641" w:author="Ericsson LM" w:date="2016-05-16T20:03:00Z">
              <w:r w:rsidRPr="002341CA">
                <w:t>TFI</w:t>
              </w:r>
            </w:ins>
          </w:p>
        </w:tc>
        <w:tc>
          <w:tcPr>
            <w:tcW w:w="930" w:type="dxa"/>
            <w:gridSpan w:val="2"/>
            <w:tcBorders>
              <w:top w:val="nil"/>
              <w:left w:val="single" w:sz="6" w:space="0" w:color="auto"/>
              <w:bottom w:val="nil"/>
              <w:right w:val="nil"/>
            </w:tcBorders>
            <w:hideMark/>
          </w:tcPr>
          <w:p w:rsidR="000D4AE6" w:rsidRPr="002341CA" w:rsidRDefault="000D4AE6" w:rsidP="00E85080">
            <w:pPr>
              <w:pStyle w:val="TAC"/>
              <w:rPr>
                <w:ins w:id="1642" w:author="Ericsson LM" w:date="2016-05-16T20:03:00Z"/>
              </w:rPr>
            </w:pPr>
            <w:ins w:id="1643" w:author="Ericsson LM" w:date="2016-05-16T20:03:00Z">
              <w:r w:rsidRPr="002341CA">
                <w:t>2</w:t>
              </w:r>
            </w:ins>
          </w:p>
        </w:tc>
      </w:tr>
      <w:tr w:rsidR="000D4AE6" w:rsidRPr="002341CA" w:rsidTr="00E85080">
        <w:trPr>
          <w:cantSplit/>
          <w:jc w:val="center"/>
          <w:ins w:id="1644" w:author="Ericsson LM" w:date="2016-05-16T20:03:00Z"/>
        </w:trPr>
        <w:tc>
          <w:tcPr>
            <w:tcW w:w="1600" w:type="dxa"/>
            <w:gridSpan w:val="3"/>
            <w:tcBorders>
              <w:top w:val="single" w:sz="6" w:space="0" w:color="auto"/>
              <w:left w:val="single" w:sz="6" w:space="0" w:color="auto"/>
              <w:bottom w:val="nil"/>
              <w:right w:val="single" w:sz="6" w:space="0" w:color="auto"/>
            </w:tcBorders>
            <w:hideMark/>
          </w:tcPr>
          <w:p w:rsidR="000D4AE6" w:rsidRPr="002341CA" w:rsidRDefault="000D4AE6" w:rsidP="00E85080">
            <w:pPr>
              <w:pStyle w:val="TAC"/>
              <w:ind w:right="-3"/>
              <w:rPr>
                <w:ins w:id="1645" w:author="Ericsson LM" w:date="2016-05-16T20:03:00Z"/>
              </w:rPr>
            </w:pPr>
            <w:ins w:id="1646" w:author="Ericsson LM" w:date="2016-05-16T20:03:00Z">
              <w:r w:rsidRPr="002341CA">
                <w:t>DCC</w:t>
              </w:r>
            </w:ins>
            <w:ins w:id="1647" w:author="Ericsson LM" w:date="2016-05-17T13:39:00Z">
              <w:r w:rsidR="001A2146" w:rsidRPr="002341CA">
                <w:t>E</w:t>
              </w:r>
            </w:ins>
          </w:p>
        </w:tc>
        <w:tc>
          <w:tcPr>
            <w:tcW w:w="1134" w:type="dxa"/>
            <w:gridSpan w:val="2"/>
            <w:tcBorders>
              <w:top w:val="single" w:sz="6" w:space="0" w:color="auto"/>
              <w:left w:val="single" w:sz="6" w:space="0" w:color="auto"/>
              <w:bottom w:val="nil"/>
              <w:right w:val="single" w:sz="6" w:space="0" w:color="auto"/>
            </w:tcBorders>
          </w:tcPr>
          <w:p w:rsidR="000D4AE6" w:rsidRPr="002341CA" w:rsidRDefault="000D4AE6" w:rsidP="00E85080">
            <w:pPr>
              <w:pStyle w:val="TAC"/>
              <w:ind w:left="-53"/>
              <w:rPr>
                <w:ins w:id="1648" w:author="Ericsson LM" w:date="2016-05-16T20:03:00Z"/>
              </w:rPr>
            </w:pPr>
            <w:ins w:id="1649" w:author="Ericsson LM" w:date="2016-05-16T20:03:00Z">
              <w:r w:rsidRPr="002341CA">
                <w:t>SPB</w:t>
              </w:r>
            </w:ins>
          </w:p>
        </w:tc>
        <w:tc>
          <w:tcPr>
            <w:tcW w:w="1802" w:type="dxa"/>
            <w:gridSpan w:val="3"/>
            <w:tcBorders>
              <w:top w:val="single" w:sz="6" w:space="0" w:color="auto"/>
              <w:left w:val="single" w:sz="6" w:space="0" w:color="auto"/>
              <w:bottom w:val="nil"/>
              <w:right w:val="single" w:sz="6" w:space="0" w:color="auto"/>
            </w:tcBorders>
          </w:tcPr>
          <w:p w:rsidR="000D4AE6" w:rsidRPr="002341CA" w:rsidRDefault="000D4AE6" w:rsidP="00E85080">
            <w:pPr>
              <w:pStyle w:val="TAC"/>
              <w:rPr>
                <w:ins w:id="1650" w:author="Ericsson LM" w:date="2016-05-16T20:03:00Z"/>
              </w:rPr>
            </w:pPr>
            <w:ins w:id="1651" w:author="Ericsson LM" w:date="2016-05-16T20:03:00Z">
              <w:r w:rsidRPr="002341CA">
                <w:t>CPS</w:t>
              </w:r>
            </w:ins>
          </w:p>
        </w:tc>
        <w:tc>
          <w:tcPr>
            <w:tcW w:w="930" w:type="dxa"/>
            <w:gridSpan w:val="2"/>
            <w:tcBorders>
              <w:top w:val="nil"/>
              <w:left w:val="single" w:sz="6" w:space="0" w:color="auto"/>
              <w:bottom w:val="nil"/>
              <w:right w:val="nil"/>
            </w:tcBorders>
            <w:hideMark/>
          </w:tcPr>
          <w:p w:rsidR="000D4AE6" w:rsidRPr="002341CA" w:rsidRDefault="000D4AE6" w:rsidP="00E85080">
            <w:pPr>
              <w:pStyle w:val="TAC"/>
              <w:rPr>
                <w:ins w:id="1652" w:author="Ericsson LM" w:date="2016-05-16T20:03:00Z"/>
              </w:rPr>
            </w:pPr>
            <w:ins w:id="1653" w:author="Ericsson LM" w:date="2016-05-16T20:03:00Z">
              <w:r w:rsidRPr="002341CA">
                <w:t>3</w:t>
              </w:r>
            </w:ins>
          </w:p>
        </w:tc>
      </w:tr>
      <w:tr w:rsidR="000D4AE6" w:rsidRPr="002341CA" w:rsidTr="00E85080">
        <w:trPr>
          <w:cantSplit/>
          <w:trHeight w:val="260"/>
          <w:jc w:val="center"/>
          <w:ins w:id="1654" w:author="Ericsson LM" w:date="2016-05-16T20:03:00Z"/>
        </w:trPr>
        <w:tc>
          <w:tcPr>
            <w:tcW w:w="466" w:type="dxa"/>
            <w:tcBorders>
              <w:top w:val="single" w:sz="6" w:space="0" w:color="auto"/>
              <w:left w:val="nil"/>
              <w:bottom w:val="nil"/>
              <w:right w:val="single" w:sz="6" w:space="0" w:color="auto"/>
            </w:tcBorders>
          </w:tcPr>
          <w:p w:rsidR="000D4AE6" w:rsidRPr="002341CA" w:rsidRDefault="000D4AE6" w:rsidP="00E85080">
            <w:pPr>
              <w:pStyle w:val="TAC"/>
              <w:rPr>
                <w:ins w:id="1655" w:author="Ericsson LM" w:date="2016-05-16T20:03:00Z"/>
              </w:rPr>
            </w:pPr>
          </w:p>
        </w:tc>
        <w:tc>
          <w:tcPr>
            <w:tcW w:w="1134" w:type="dxa"/>
            <w:gridSpan w:val="2"/>
            <w:tcBorders>
              <w:top w:val="single" w:sz="6" w:space="0" w:color="auto"/>
              <w:left w:val="nil"/>
              <w:bottom w:val="single" w:sz="4" w:space="0" w:color="auto"/>
              <w:right w:val="single" w:sz="6" w:space="0" w:color="auto"/>
            </w:tcBorders>
          </w:tcPr>
          <w:p w:rsidR="000D4AE6" w:rsidRPr="002341CA" w:rsidRDefault="000D4AE6" w:rsidP="00E85080">
            <w:pPr>
              <w:pStyle w:val="TAC"/>
              <w:ind w:right="-28"/>
              <w:rPr>
                <w:ins w:id="1656" w:author="Ericsson LM" w:date="2016-05-16T20:03:00Z"/>
              </w:rPr>
            </w:pPr>
            <w:ins w:id="1657" w:author="Ericsson LM" w:date="2016-05-16T20:03:00Z">
              <w:r w:rsidRPr="002341CA">
                <w:t>Spare</w:t>
              </w:r>
            </w:ins>
          </w:p>
        </w:tc>
        <w:tc>
          <w:tcPr>
            <w:tcW w:w="2268" w:type="dxa"/>
            <w:gridSpan w:val="4"/>
            <w:tcBorders>
              <w:top w:val="single" w:sz="6" w:space="0" w:color="auto"/>
              <w:left w:val="nil"/>
              <w:bottom w:val="single" w:sz="4" w:space="0" w:color="auto"/>
              <w:right w:val="single" w:sz="6" w:space="0" w:color="auto"/>
            </w:tcBorders>
          </w:tcPr>
          <w:p w:rsidR="000D4AE6" w:rsidRPr="002341CA" w:rsidRDefault="000D4AE6" w:rsidP="00E85080">
            <w:pPr>
              <w:pStyle w:val="TAC"/>
              <w:rPr>
                <w:ins w:id="1658" w:author="Ericsson LM" w:date="2016-05-16T20:03:00Z"/>
              </w:rPr>
            </w:pPr>
            <w:proofErr w:type="spellStart"/>
            <w:ins w:id="1659" w:author="Ericsson LM" w:date="2016-05-16T20:03:00Z">
              <w:r w:rsidRPr="002341CA">
                <w:t>rTLLI</w:t>
              </w:r>
              <w:proofErr w:type="spellEnd"/>
              <w:r w:rsidRPr="002341CA">
                <w:t xml:space="preserve"> </w:t>
              </w:r>
            </w:ins>
          </w:p>
        </w:tc>
        <w:tc>
          <w:tcPr>
            <w:tcW w:w="668" w:type="dxa"/>
            <w:tcBorders>
              <w:top w:val="single" w:sz="6" w:space="0" w:color="auto"/>
              <w:left w:val="nil"/>
              <w:bottom w:val="single" w:sz="4" w:space="0" w:color="auto"/>
              <w:right w:val="single" w:sz="6" w:space="0" w:color="auto"/>
            </w:tcBorders>
          </w:tcPr>
          <w:p w:rsidR="000D4AE6" w:rsidRPr="002341CA" w:rsidRDefault="000D4AE6" w:rsidP="00E85080">
            <w:pPr>
              <w:pStyle w:val="TAC"/>
              <w:rPr>
                <w:ins w:id="1660" w:author="Ericsson LM" w:date="2016-05-16T20:03:00Z"/>
              </w:rPr>
            </w:pPr>
            <w:ins w:id="1661" w:author="Ericsson LM" w:date="2016-05-16T20:03:00Z">
              <w:r w:rsidRPr="002341CA">
                <w:t>DCC</w:t>
              </w:r>
            </w:ins>
            <w:ins w:id="1662" w:author="Ericsson LM" w:date="2016-05-17T13:39:00Z">
              <w:r w:rsidR="001A2146" w:rsidRPr="002341CA">
                <w:t>E</w:t>
              </w:r>
            </w:ins>
          </w:p>
        </w:tc>
        <w:tc>
          <w:tcPr>
            <w:tcW w:w="930" w:type="dxa"/>
            <w:gridSpan w:val="2"/>
            <w:tcBorders>
              <w:top w:val="nil"/>
              <w:left w:val="single" w:sz="6" w:space="0" w:color="auto"/>
              <w:bottom w:val="nil"/>
              <w:right w:val="nil"/>
            </w:tcBorders>
            <w:hideMark/>
          </w:tcPr>
          <w:p w:rsidR="000D4AE6" w:rsidRPr="002341CA" w:rsidRDefault="000D4AE6" w:rsidP="00E85080">
            <w:pPr>
              <w:pStyle w:val="TAC"/>
              <w:rPr>
                <w:ins w:id="1663" w:author="Ericsson LM" w:date="2016-05-16T20:03:00Z"/>
              </w:rPr>
            </w:pPr>
            <w:ins w:id="1664" w:author="Ericsson LM" w:date="2016-05-16T20:03:00Z">
              <w:r w:rsidRPr="002341CA">
                <w:t>4</w:t>
              </w:r>
            </w:ins>
          </w:p>
        </w:tc>
      </w:tr>
    </w:tbl>
    <w:p w:rsidR="000D4AE6" w:rsidRPr="002341CA" w:rsidRDefault="000D4AE6" w:rsidP="000D4AE6">
      <w:pPr>
        <w:pStyle w:val="NF"/>
        <w:ind w:left="0" w:firstLine="0"/>
        <w:rPr>
          <w:ins w:id="1665" w:author="Ericsson LM" w:date="2016-05-16T20:03:00Z"/>
        </w:rPr>
      </w:pPr>
    </w:p>
    <w:p w:rsidR="0062216E" w:rsidRPr="002341CA" w:rsidRDefault="0062216E" w:rsidP="0062216E">
      <w:pPr>
        <w:pStyle w:val="TF"/>
      </w:pPr>
      <w:r w:rsidRPr="002341CA">
        <w:t xml:space="preserve">Figure 10.3a.4.3.3: </w:t>
      </w:r>
      <w:del w:id="1666" w:author="Ericsson LM" w:date="2016-05-16T20:04:00Z">
        <w:r w:rsidRPr="002341CA" w:rsidDel="000D4AE6">
          <w:delText>EC-EGPRS</w:delText>
        </w:r>
      </w:del>
      <w:ins w:id="1667" w:author="Ericsson LM" w:date="2016-05-16T20:04:00Z">
        <w:r w:rsidR="000D4AE6" w:rsidRPr="002341CA">
          <w:t>EC-GSM-</w:t>
        </w:r>
        <w:proofErr w:type="spellStart"/>
        <w:r w:rsidR="000D4AE6" w:rsidRPr="002341CA">
          <w:t>IoT</w:t>
        </w:r>
      </w:ins>
      <w:proofErr w:type="spellEnd"/>
      <w:r w:rsidRPr="002341CA">
        <w:t xml:space="preserve"> uplink RLC data block header for MCS-1, MCS-2, MCS-3 and MCS-4</w:t>
      </w:r>
    </w:p>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6A6949" w:rsidRPr="002341CA" w:rsidRDefault="006A6949" w:rsidP="006A6949">
      <w:pPr>
        <w:pStyle w:val="Heading3"/>
      </w:pPr>
      <w:bookmarkStart w:id="1668" w:name="_Toc446495574"/>
      <w:r w:rsidRPr="002341CA">
        <w:t>10.4.2</w:t>
      </w:r>
      <w:r w:rsidRPr="002341CA">
        <w:tab/>
        <w:t>Retry (R) bit</w:t>
      </w:r>
      <w:bookmarkEnd w:id="1668"/>
    </w:p>
    <w:p w:rsidR="006A6949" w:rsidRPr="002341CA" w:rsidRDefault="006A6949" w:rsidP="006A6949">
      <w:pPr>
        <w:keepNext/>
        <w:keepLines/>
      </w:pPr>
      <w:r w:rsidRPr="002341CA">
        <w:t>The Retry (R) bit shall indicate whether the mobile station transmitted the CHANNEL REQUEST message (see 3GPP TS 44.018), PACKET CHANNEL REQUEST message, EGPRS PACKET CHANNEL REQUEST message</w:t>
      </w:r>
      <w:del w:id="1669" w:author="Ericsson LM" w:date="2016-05-16T20:06:00Z">
        <w:r w:rsidRPr="002341CA" w:rsidDel="00280F52">
          <w:delText>, EC-EGPRS PACKET CHANNEL REQUEST message</w:delText>
        </w:r>
      </w:del>
      <w:r w:rsidRPr="002341CA">
        <w:t xml:space="preserve"> or MPRACH PACKET CHANNEL REQUEST message one time or more than one time during its most recent channel access. The mobile station shall send the same value for the R bit in each uplink RLC/MAC block of the TBF.</w:t>
      </w:r>
    </w:p>
    <w:p w:rsidR="006A6949" w:rsidRPr="002341CA" w:rsidRDefault="006A6949" w:rsidP="006A6949">
      <w:pPr>
        <w:pStyle w:val="TH"/>
      </w:pPr>
      <w:r w:rsidRPr="002341CA">
        <w:t>Table 10.4.2.1: Retry (R)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6A6949" w:rsidRPr="002341CA" w:rsidTr="00E85080">
        <w:trPr>
          <w:cantSplit/>
          <w:jc w:val="center"/>
        </w:trPr>
        <w:tc>
          <w:tcPr>
            <w:tcW w:w="794" w:type="dxa"/>
          </w:tcPr>
          <w:p w:rsidR="006A6949" w:rsidRPr="002341CA" w:rsidRDefault="006A6949" w:rsidP="00E85080">
            <w:pPr>
              <w:pStyle w:val="TAH"/>
            </w:pPr>
            <w:r w:rsidRPr="002341CA">
              <w:t>bit 1</w:t>
            </w:r>
          </w:p>
        </w:tc>
        <w:tc>
          <w:tcPr>
            <w:tcW w:w="4536" w:type="dxa"/>
          </w:tcPr>
          <w:p w:rsidR="006A6949" w:rsidRPr="002341CA" w:rsidRDefault="006A6949" w:rsidP="00E85080">
            <w:pPr>
              <w:pStyle w:val="TAH"/>
            </w:pPr>
            <w:r w:rsidRPr="002341CA">
              <w:t>Retry (R) bit</w:t>
            </w:r>
          </w:p>
        </w:tc>
      </w:tr>
      <w:tr w:rsidR="006A6949" w:rsidRPr="002341CA" w:rsidTr="00E85080">
        <w:trPr>
          <w:cantSplit/>
          <w:jc w:val="center"/>
        </w:trPr>
        <w:tc>
          <w:tcPr>
            <w:tcW w:w="794" w:type="dxa"/>
          </w:tcPr>
          <w:p w:rsidR="006A6949" w:rsidRPr="002341CA" w:rsidRDefault="006A6949" w:rsidP="00E85080">
            <w:pPr>
              <w:pStyle w:val="TAC"/>
            </w:pPr>
            <w:r w:rsidRPr="002341CA">
              <w:t>0</w:t>
            </w:r>
          </w:p>
        </w:tc>
        <w:tc>
          <w:tcPr>
            <w:tcW w:w="4536" w:type="dxa"/>
          </w:tcPr>
          <w:p w:rsidR="006A6949" w:rsidRPr="002341CA" w:rsidRDefault="006A6949" w:rsidP="00E85080">
            <w:pPr>
              <w:pStyle w:val="TAL"/>
            </w:pPr>
            <w:r w:rsidRPr="002341CA">
              <w:t>MS sent channel request message once</w:t>
            </w:r>
          </w:p>
        </w:tc>
      </w:tr>
      <w:tr w:rsidR="006A6949" w:rsidRPr="002341CA" w:rsidTr="00E85080">
        <w:trPr>
          <w:cantSplit/>
          <w:jc w:val="center"/>
        </w:trPr>
        <w:tc>
          <w:tcPr>
            <w:tcW w:w="794" w:type="dxa"/>
          </w:tcPr>
          <w:p w:rsidR="006A6949" w:rsidRPr="002341CA" w:rsidRDefault="006A6949" w:rsidP="00E85080">
            <w:pPr>
              <w:pStyle w:val="TAC"/>
            </w:pPr>
            <w:r w:rsidRPr="002341CA">
              <w:t>1</w:t>
            </w:r>
          </w:p>
        </w:tc>
        <w:tc>
          <w:tcPr>
            <w:tcW w:w="4536" w:type="dxa"/>
          </w:tcPr>
          <w:p w:rsidR="006A6949" w:rsidRPr="002341CA" w:rsidRDefault="006A6949" w:rsidP="00E85080">
            <w:pPr>
              <w:pStyle w:val="TAL"/>
            </w:pPr>
            <w:r w:rsidRPr="002341CA">
              <w:t xml:space="preserve">MS sent channel request message twice or more </w:t>
            </w:r>
          </w:p>
        </w:tc>
      </w:tr>
    </w:tbl>
    <w:p w:rsidR="006A6949" w:rsidRPr="002341CA" w:rsidRDefault="006A6949" w:rsidP="006A69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191F94" w:rsidRPr="002341CA" w:rsidRDefault="00191F94" w:rsidP="00191F94">
      <w:pPr>
        <w:pStyle w:val="Heading3"/>
      </w:pPr>
      <w:bookmarkStart w:id="1670" w:name="_Toc446495576"/>
      <w:r w:rsidRPr="002341CA">
        <w:lastRenderedPageBreak/>
        <w:t>10.4.4</w:t>
      </w:r>
      <w:r w:rsidRPr="002341CA">
        <w:tab/>
        <w:t>Supplementary/Polling (S/P) Bit</w:t>
      </w:r>
      <w:bookmarkEnd w:id="1670"/>
    </w:p>
    <w:p w:rsidR="00191F94" w:rsidRPr="002341CA" w:rsidRDefault="00191F94" w:rsidP="00191F94">
      <w:r w:rsidRPr="002341CA">
        <w:t>The S/P bit is used to indicate whether the RRBP field is valid or not valid in downlink GPRS RLC data blocks and downlink RLC/MAC control blocks using the coding scheme of CS-1and in downlink EC-</w:t>
      </w:r>
      <w:del w:id="1671" w:author="Ericsson LM" w:date="2016-05-16T20:07:00Z">
        <w:r w:rsidRPr="002341CA" w:rsidDel="00896ED4">
          <w:delText xml:space="preserve">EGPRS </w:delText>
        </w:r>
      </w:del>
      <w:ins w:id="1672" w:author="Ericsson LM" w:date="2016-05-16T20:07:00Z">
        <w:r w:rsidR="00896ED4" w:rsidRPr="002341CA">
          <w:t>GSM-</w:t>
        </w:r>
        <w:proofErr w:type="spellStart"/>
        <w:r w:rsidR="00896ED4" w:rsidRPr="002341CA">
          <w:t>IoT</w:t>
        </w:r>
        <w:proofErr w:type="spellEnd"/>
        <w:r w:rsidR="00896ED4" w:rsidRPr="002341CA">
          <w:t xml:space="preserve"> </w:t>
        </w:r>
      </w:ins>
      <w:r w:rsidRPr="002341CA">
        <w:t>RLC/MAC control blocks on EC-PACCH/D.</w:t>
      </w:r>
    </w:p>
    <w:p w:rsidR="00191F94" w:rsidRPr="002341CA" w:rsidRDefault="00191F94" w:rsidP="00191F94">
      <w:pPr>
        <w:pStyle w:val="TH"/>
      </w:pPr>
      <w:r w:rsidRPr="002341CA">
        <w:t>Table 10.4.4.1: Supplementary/Polling (S/P) bit - GPRS case and RLC/MAC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191F94" w:rsidRPr="002341CA" w:rsidTr="00E85080">
        <w:trPr>
          <w:cantSplit/>
          <w:jc w:val="center"/>
        </w:trPr>
        <w:tc>
          <w:tcPr>
            <w:tcW w:w="794" w:type="dxa"/>
          </w:tcPr>
          <w:p w:rsidR="00191F94" w:rsidRPr="002341CA" w:rsidRDefault="00191F94" w:rsidP="00E85080">
            <w:pPr>
              <w:pStyle w:val="TAH"/>
            </w:pPr>
            <w:r w:rsidRPr="002341CA">
              <w:t>bit 4</w:t>
            </w:r>
          </w:p>
        </w:tc>
        <w:tc>
          <w:tcPr>
            <w:tcW w:w="4536" w:type="dxa"/>
          </w:tcPr>
          <w:p w:rsidR="00191F94" w:rsidRPr="002341CA" w:rsidRDefault="00191F94" w:rsidP="00E85080">
            <w:pPr>
              <w:pStyle w:val="TAH"/>
            </w:pPr>
            <w:r w:rsidRPr="002341CA">
              <w:t>S/P</w:t>
            </w:r>
          </w:p>
        </w:tc>
      </w:tr>
      <w:tr w:rsidR="00191F94" w:rsidRPr="002341CA" w:rsidTr="00E85080">
        <w:trPr>
          <w:cantSplit/>
          <w:jc w:val="center"/>
        </w:trPr>
        <w:tc>
          <w:tcPr>
            <w:tcW w:w="794" w:type="dxa"/>
          </w:tcPr>
          <w:p w:rsidR="00191F94" w:rsidRPr="002341CA" w:rsidRDefault="00191F94" w:rsidP="00E85080">
            <w:pPr>
              <w:pStyle w:val="TAC"/>
            </w:pPr>
            <w:r w:rsidRPr="002341CA">
              <w:t>0</w:t>
            </w:r>
          </w:p>
        </w:tc>
        <w:tc>
          <w:tcPr>
            <w:tcW w:w="4536" w:type="dxa"/>
          </w:tcPr>
          <w:p w:rsidR="00191F94" w:rsidRPr="002341CA" w:rsidRDefault="00191F94" w:rsidP="00E85080">
            <w:pPr>
              <w:pStyle w:val="TAL"/>
            </w:pPr>
            <w:r w:rsidRPr="002341CA">
              <w:t>RRBP field is not valid</w:t>
            </w:r>
          </w:p>
        </w:tc>
      </w:tr>
      <w:tr w:rsidR="00191F94" w:rsidRPr="002341CA" w:rsidTr="00E85080">
        <w:trPr>
          <w:cantSplit/>
          <w:jc w:val="center"/>
        </w:trPr>
        <w:tc>
          <w:tcPr>
            <w:tcW w:w="794" w:type="dxa"/>
          </w:tcPr>
          <w:p w:rsidR="00191F94" w:rsidRPr="002341CA" w:rsidRDefault="00191F94" w:rsidP="00E85080">
            <w:pPr>
              <w:pStyle w:val="TAC"/>
            </w:pPr>
            <w:r w:rsidRPr="002341CA">
              <w:t>1</w:t>
            </w:r>
          </w:p>
        </w:tc>
        <w:tc>
          <w:tcPr>
            <w:tcW w:w="4536" w:type="dxa"/>
          </w:tcPr>
          <w:p w:rsidR="00191F94" w:rsidRPr="002341CA" w:rsidRDefault="00191F94" w:rsidP="00E85080">
            <w:pPr>
              <w:pStyle w:val="TAL"/>
            </w:pPr>
            <w:r w:rsidRPr="002341CA">
              <w:t>RRBP field is valid</w:t>
            </w:r>
          </w:p>
        </w:tc>
      </w:tr>
    </w:tbl>
    <w:p w:rsidR="00191F94" w:rsidRPr="002341CA" w:rsidRDefault="00191F94" w:rsidP="00191F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E02BD4" w:rsidRPr="002341CA" w:rsidRDefault="00E02BD4" w:rsidP="00E02BD4">
      <w:pPr>
        <w:pStyle w:val="Heading3"/>
      </w:pPr>
      <w:bookmarkStart w:id="1673" w:name="_Toc446495579"/>
      <w:r w:rsidRPr="002341CA">
        <w:t>10.4.4c</w:t>
      </w:r>
      <w:r w:rsidRPr="002341CA">
        <w:tab/>
      </w:r>
      <w:del w:id="1674" w:author="Ericsson LM" w:date="2016-05-16T20:08:00Z">
        <w:r w:rsidRPr="002341CA" w:rsidDel="00F7671E">
          <w:delText>EC-EGPRS</w:delText>
        </w:r>
      </w:del>
      <w:ins w:id="1675" w:author="Ericsson LM" w:date="2016-05-16T20:08:00Z">
        <w:r w:rsidR="00F7671E" w:rsidRPr="002341CA">
          <w:t>EC-GSM-</w:t>
        </w:r>
        <w:proofErr w:type="spellStart"/>
        <w:r w:rsidR="00F7671E" w:rsidRPr="002341CA">
          <w:t>IoT</w:t>
        </w:r>
      </w:ins>
      <w:proofErr w:type="spellEnd"/>
      <w:r w:rsidRPr="002341CA">
        <w:t xml:space="preserve"> Supplementary/Polling (ECS/P) Field</w:t>
      </w:r>
      <w:bookmarkEnd w:id="1673"/>
    </w:p>
    <w:p w:rsidR="00E02BD4" w:rsidRPr="002341CA" w:rsidRDefault="00E02BD4" w:rsidP="00E02BD4">
      <w:r w:rsidRPr="002341CA">
        <w:t>The ECS/P field is used to indicate whether the RRBP field is valid or not valid and, if valid, if a quality report is to be included in the next uplink control block.</w:t>
      </w:r>
      <w:del w:id="1676" w:author="Ericsson LM" w:date="2016-05-16T20:09:00Z">
        <w:r w:rsidRPr="002341CA" w:rsidDel="00F7671E">
          <w:delText xml:space="preserve"> The quality report to be included contains the mean BEP and the downlink coverage class estimation.  </w:delText>
        </w:r>
      </w:del>
    </w:p>
    <w:p w:rsidR="00E02BD4" w:rsidRPr="002341CA" w:rsidRDefault="00E02BD4" w:rsidP="00E02BD4">
      <w:pPr>
        <w:pStyle w:val="TH"/>
      </w:pPr>
      <w:r w:rsidRPr="002341CA">
        <w:t xml:space="preserve">Table 10.4.4c.1: </w:t>
      </w:r>
      <w:del w:id="1677" w:author="Ericsson LM" w:date="2016-05-16T20:09:00Z">
        <w:r w:rsidRPr="002341CA" w:rsidDel="00F7671E">
          <w:delText>EC-EGPRS</w:delText>
        </w:r>
      </w:del>
      <w:ins w:id="1678" w:author="Ericsson LM" w:date="2016-05-16T20:09:00Z">
        <w:r w:rsidR="00F7671E" w:rsidRPr="002341CA">
          <w:t>EC-GSM-</w:t>
        </w:r>
        <w:proofErr w:type="spellStart"/>
        <w:r w:rsidR="00F7671E" w:rsidRPr="002341CA">
          <w:t>IoT</w:t>
        </w:r>
      </w:ins>
      <w:proofErr w:type="spellEnd"/>
      <w:r w:rsidRPr="002341CA">
        <w:t xml:space="preserve"> Supplementary/Polling (ECS/P)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E02BD4" w:rsidRPr="002341CA" w:rsidTr="00E85080">
        <w:trPr>
          <w:cantSplit/>
          <w:jc w:val="center"/>
        </w:trPr>
        <w:tc>
          <w:tcPr>
            <w:tcW w:w="794" w:type="dxa"/>
          </w:tcPr>
          <w:p w:rsidR="00E02BD4" w:rsidRPr="002341CA" w:rsidRDefault="00E02BD4" w:rsidP="00E85080">
            <w:pPr>
              <w:pStyle w:val="TAH"/>
            </w:pPr>
            <w:r w:rsidRPr="002341CA">
              <w:t>bits</w:t>
            </w:r>
            <w:r w:rsidRPr="002341CA">
              <w:br/>
              <w:t>5 4</w:t>
            </w:r>
          </w:p>
        </w:tc>
        <w:tc>
          <w:tcPr>
            <w:tcW w:w="6439" w:type="dxa"/>
          </w:tcPr>
          <w:p w:rsidR="00E02BD4" w:rsidRPr="002341CA" w:rsidRDefault="00E02BD4" w:rsidP="00E85080">
            <w:pPr>
              <w:pStyle w:val="TAH"/>
            </w:pPr>
            <w:r w:rsidRPr="002341CA">
              <w:t>ECS/P</w:t>
            </w:r>
          </w:p>
        </w:tc>
      </w:tr>
      <w:tr w:rsidR="00E02BD4" w:rsidRPr="002341CA" w:rsidTr="00E85080">
        <w:trPr>
          <w:cantSplit/>
          <w:jc w:val="center"/>
        </w:trPr>
        <w:tc>
          <w:tcPr>
            <w:tcW w:w="794" w:type="dxa"/>
          </w:tcPr>
          <w:p w:rsidR="00E02BD4" w:rsidRPr="002341CA" w:rsidRDefault="00E02BD4" w:rsidP="00E85080">
            <w:pPr>
              <w:pStyle w:val="TAC"/>
            </w:pPr>
            <w:r w:rsidRPr="002341CA">
              <w:t>0 0</w:t>
            </w:r>
          </w:p>
        </w:tc>
        <w:tc>
          <w:tcPr>
            <w:tcW w:w="6439" w:type="dxa"/>
          </w:tcPr>
          <w:p w:rsidR="00E02BD4" w:rsidRPr="002341CA" w:rsidRDefault="00E02BD4" w:rsidP="00E85080">
            <w:pPr>
              <w:pStyle w:val="TAL"/>
            </w:pPr>
            <w:r w:rsidRPr="002341CA">
              <w:t>RRBP field is not valid (no Polling)</w:t>
            </w:r>
          </w:p>
        </w:tc>
      </w:tr>
      <w:tr w:rsidR="00E02BD4" w:rsidRPr="002341CA" w:rsidTr="00E85080">
        <w:trPr>
          <w:cantSplit/>
          <w:jc w:val="center"/>
        </w:trPr>
        <w:tc>
          <w:tcPr>
            <w:tcW w:w="794" w:type="dxa"/>
          </w:tcPr>
          <w:p w:rsidR="00E02BD4" w:rsidRPr="002341CA" w:rsidRDefault="00E02BD4" w:rsidP="00E85080">
            <w:pPr>
              <w:pStyle w:val="TAC"/>
            </w:pPr>
            <w:r w:rsidRPr="002341CA">
              <w:t>0 1</w:t>
            </w:r>
          </w:p>
        </w:tc>
        <w:tc>
          <w:tcPr>
            <w:tcW w:w="6439" w:type="dxa"/>
          </w:tcPr>
          <w:p w:rsidR="00E02BD4" w:rsidRPr="002341CA" w:rsidRDefault="00E02BD4" w:rsidP="00E85080">
            <w:pPr>
              <w:pStyle w:val="TAL"/>
            </w:pPr>
            <w:r w:rsidRPr="002341CA">
              <w:t xml:space="preserve">RRBP field is valid, </w:t>
            </w:r>
            <w:proofErr w:type="spellStart"/>
            <w:r w:rsidRPr="002341CA">
              <w:t>Ack</w:t>
            </w:r>
            <w:proofErr w:type="spellEnd"/>
            <w:r w:rsidRPr="002341CA">
              <w:t>/</w:t>
            </w:r>
            <w:proofErr w:type="spellStart"/>
            <w:r w:rsidRPr="002341CA">
              <w:t>Nack</w:t>
            </w:r>
            <w:proofErr w:type="spellEnd"/>
            <w:r w:rsidRPr="002341CA">
              <w:t xml:space="preserve"> report to be included</w:t>
            </w:r>
          </w:p>
        </w:tc>
      </w:tr>
      <w:tr w:rsidR="00E02BD4" w:rsidRPr="002341CA" w:rsidTr="00E85080">
        <w:trPr>
          <w:cantSplit/>
          <w:jc w:val="center"/>
        </w:trPr>
        <w:tc>
          <w:tcPr>
            <w:tcW w:w="794" w:type="dxa"/>
          </w:tcPr>
          <w:p w:rsidR="00E02BD4" w:rsidRPr="002341CA" w:rsidRDefault="00E02BD4" w:rsidP="00E85080">
            <w:pPr>
              <w:pStyle w:val="TAC"/>
            </w:pPr>
            <w:r w:rsidRPr="002341CA">
              <w:t>1 0</w:t>
            </w:r>
          </w:p>
        </w:tc>
        <w:tc>
          <w:tcPr>
            <w:tcW w:w="6439" w:type="dxa"/>
          </w:tcPr>
          <w:p w:rsidR="00E02BD4" w:rsidRPr="002341CA" w:rsidRDefault="00E02BD4" w:rsidP="00E85080">
            <w:pPr>
              <w:pStyle w:val="TAL"/>
            </w:pPr>
            <w:r w:rsidRPr="002341CA">
              <w:t xml:space="preserve">RRBP field is valid, </w:t>
            </w:r>
            <w:proofErr w:type="spellStart"/>
            <w:r w:rsidRPr="002341CA">
              <w:t>Ack</w:t>
            </w:r>
            <w:proofErr w:type="spellEnd"/>
            <w:r w:rsidRPr="002341CA">
              <w:t>/</w:t>
            </w:r>
            <w:proofErr w:type="spellStart"/>
            <w:r w:rsidRPr="002341CA">
              <w:t>Nack</w:t>
            </w:r>
            <w:proofErr w:type="spellEnd"/>
            <w:r w:rsidRPr="002341CA">
              <w:t xml:space="preserve"> report to be included. If there is enough room in the RLC/MAC block, a channel quality report shall also be included.</w:t>
            </w:r>
            <w:del w:id="1679" w:author="Ericsson LM" w:date="2016-05-16T20:08:00Z">
              <w:r w:rsidRPr="002341CA" w:rsidDel="00F7671E">
                <w:delText>.</w:delText>
              </w:r>
            </w:del>
          </w:p>
        </w:tc>
      </w:tr>
      <w:tr w:rsidR="00E02BD4" w:rsidRPr="002341CA" w:rsidTr="00E85080">
        <w:trPr>
          <w:cantSplit/>
          <w:jc w:val="center"/>
        </w:trPr>
        <w:tc>
          <w:tcPr>
            <w:tcW w:w="794" w:type="dxa"/>
          </w:tcPr>
          <w:p w:rsidR="00E02BD4" w:rsidRPr="002341CA" w:rsidRDefault="00E02BD4" w:rsidP="00E85080">
            <w:pPr>
              <w:pStyle w:val="TAC"/>
            </w:pPr>
            <w:r w:rsidRPr="002341CA">
              <w:t>1 1</w:t>
            </w:r>
          </w:p>
        </w:tc>
        <w:tc>
          <w:tcPr>
            <w:tcW w:w="6439" w:type="dxa"/>
          </w:tcPr>
          <w:p w:rsidR="00E02BD4" w:rsidRPr="002341CA" w:rsidRDefault="00E02BD4" w:rsidP="00E85080">
            <w:pPr>
              <w:pStyle w:val="TAL"/>
            </w:pPr>
            <w:r w:rsidRPr="002341CA">
              <w:t>Reserved</w:t>
            </w:r>
          </w:p>
        </w:tc>
      </w:tr>
    </w:tbl>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77463C" w:rsidRPr="002341CA" w:rsidRDefault="0077463C" w:rsidP="0077463C">
      <w:pPr>
        <w:pStyle w:val="Heading3"/>
      </w:pPr>
      <w:bookmarkStart w:id="1680" w:name="_Toc446495580"/>
      <w:r w:rsidRPr="002341CA">
        <w:t>10.4.5</w:t>
      </w:r>
      <w:r w:rsidRPr="002341CA">
        <w:tab/>
        <w:t>Relative Reserved Block Period (RRBP) field</w:t>
      </w:r>
      <w:bookmarkEnd w:id="1680"/>
    </w:p>
    <w:p w:rsidR="0077463C" w:rsidRPr="002341CA" w:rsidRDefault="0077463C" w:rsidP="0077463C">
      <w:pPr>
        <w:keepLines/>
      </w:pPr>
      <w:r w:rsidRPr="002341CA">
        <w:t>The RRBP value specifies a single uplink block in which the mobile station shall transmit either a PACKET CONTROL ACKNOWLEDGEMENT message, an EC</w:t>
      </w:r>
      <w:del w:id="1681" w:author="Ericsson LM" w:date="2016-05-16T20:11:00Z">
        <w:r w:rsidRPr="002341CA" w:rsidDel="007320B8">
          <w:delText>-EGPRS</w:delText>
        </w:r>
      </w:del>
      <w:r w:rsidRPr="002341CA">
        <w:t xml:space="preserve"> PACKET CONTROL ACKNOWLEDGEMENT message</w:t>
      </w:r>
      <w:ins w:id="1682" w:author="Ericsson LM" w:date="2016-05-16T20:12:00Z">
        <w:r w:rsidR="007320B8" w:rsidRPr="002341CA">
          <w:t>,</w:t>
        </w:r>
      </w:ins>
      <w:r w:rsidRPr="002341CA">
        <w:t xml:space="preserve"> a PACCH block or an</w:t>
      </w:r>
      <w:del w:id="1683" w:author="Ericsson LM" w:date="2016-05-16T20:12:00Z">
        <w:r w:rsidRPr="002341CA" w:rsidDel="007320B8">
          <w:delText>d</w:delText>
        </w:r>
      </w:del>
      <w:r w:rsidRPr="002341CA">
        <w:t xml:space="preserve"> EC-PACCH block to the network. If the RRBP field is received as part of an RLC/MAC block containing an RLC/MAC control block, the mobile station shall transmit a PACKET CONTROL ACKNOWLEDGEMENT or an EC</w:t>
      </w:r>
      <w:del w:id="1684" w:author="Ericsson LM" w:date="2016-05-16T20:11:00Z">
        <w:r w:rsidRPr="002341CA" w:rsidDel="007320B8">
          <w:delText>-EGPRS</w:delText>
        </w:r>
      </w:del>
      <w:r w:rsidRPr="002341CA">
        <w:t xml:space="preserve"> PACKET CONTROL ACKNOWLEDGEMENT message in the uplink radio block specified, except if:</w:t>
      </w:r>
    </w:p>
    <w:p w:rsidR="0077463C" w:rsidRPr="002341CA" w:rsidRDefault="0077463C" w:rsidP="0077463C">
      <w:pPr>
        <w:pStyle w:val="B1"/>
      </w:pPr>
      <w:r w:rsidRPr="002341CA">
        <w:t>-</w:t>
      </w:r>
      <w:r w:rsidRPr="002341CA">
        <w:tab/>
        <w:t>The received message is a Packet Paging Request, Packet Access Reject, or Packet Queuing Notification message, or</w:t>
      </w:r>
    </w:p>
    <w:p w:rsidR="0077463C" w:rsidRPr="002341CA" w:rsidRDefault="0077463C" w:rsidP="0077463C">
      <w:pPr>
        <w:pStyle w:val="B1"/>
      </w:pPr>
      <w:r w:rsidRPr="002341CA">
        <w:t>-</w:t>
      </w:r>
      <w:r w:rsidRPr="002341CA">
        <w:tab/>
        <w:t>It is specified elsewhere that the mobile station shall not respond to the polling request.</w:t>
      </w:r>
    </w:p>
    <w:p w:rsidR="0077463C" w:rsidRPr="002341CA" w:rsidRDefault="0077463C" w:rsidP="0077463C">
      <w:pPr>
        <w:keepLines/>
      </w:pPr>
      <w:r w:rsidRPr="002341CA">
        <w:t>If the RRBP field is received as part of an RLC/MAC block containing an RLC/MAC control block containing a Packet Paging Request, Packet Access Reject, or Packet Queuing Notification message, or it is specified elsewhere that the mobile station shall not respond to the polling request, the mobile station shall ignore this RRBP field. The mobile station shall only react on RLC/MAC control blocks containing a valid RRBP field if the mobile station is addressed either in the downlink RLC/MAC control block header or in the control message itself. If the control message is segmented into more than one downlink RLC/MAC control blocks the mobile station shall react only on RLC/MAC control blocks containing a valid RRBP field if the mobile station is addressed in the downlink RLC/MAC control block header.</w:t>
      </w:r>
    </w:p>
    <w:p w:rsidR="0077463C" w:rsidRPr="002341CA" w:rsidRDefault="0077463C" w:rsidP="0077463C">
      <w:r w:rsidRPr="002341CA">
        <w:t xml:space="preserve">If the mobile station receives two or more RLC/MAC blocks containing an RLC/MAC control message with different RRBP values such that they specify the same uplink block, the mobile station shall transmit one PACKET CONTROL </w:t>
      </w:r>
      <w:r w:rsidRPr="002341CA">
        <w:lastRenderedPageBreak/>
        <w:t>ACKNOWLEDGEMENT or an EC</w:t>
      </w:r>
      <w:del w:id="1685" w:author="Ericsson LM" w:date="2016-05-16T20:12:00Z">
        <w:r w:rsidRPr="002341CA" w:rsidDel="007320B8">
          <w:delText>-EGPRS</w:delText>
        </w:r>
      </w:del>
      <w:r w:rsidRPr="002341CA">
        <w:t xml:space="preserve"> PACKET CONTROL ACKNOWLEDGEMENT message in the specified uplink radio block.</w:t>
      </w:r>
    </w:p>
    <w:p w:rsidR="0077463C" w:rsidRPr="002341CA" w:rsidRDefault="0077463C" w:rsidP="0077463C">
      <w:r w:rsidRPr="002341CA">
        <w:t>If the RRBP field is received as part of a RLC/MAC block containing an RLC data block, the mobile station shall transmit a PACCH block or an EC-PACCH block in the specified uplink radio block. If the mobile station receives two or more RLC/MAC blocks containing an RLC data block with different RRBP values such they specify the same uplink radio block, the mobile station shall transmit one (EC-</w:t>
      </w:r>
      <w:proofErr w:type="gramStart"/>
      <w:r w:rsidRPr="002341CA">
        <w:t>)PACCH</w:t>
      </w:r>
      <w:proofErr w:type="gramEnd"/>
      <w:r w:rsidRPr="002341CA">
        <w:t xml:space="preserve"> block in the specified uplink radio block.</w:t>
      </w:r>
    </w:p>
    <w:p w:rsidR="0077463C" w:rsidRPr="002341CA" w:rsidRDefault="0077463C" w:rsidP="0077463C">
      <w:r w:rsidRPr="002341CA">
        <w:t>If the mobile station receives an RLC data block and an RLC/MAC control block with different RRBP values such that they specify the same uplink radio block, the mobile station shall transmit a PACKET CONTROL ACKNOWLEDGEMENT or an EC</w:t>
      </w:r>
      <w:del w:id="1686" w:author="Ericsson LM" w:date="2016-05-16T20:13:00Z">
        <w:r w:rsidRPr="002341CA" w:rsidDel="007320B8">
          <w:delText>-EGPRS</w:delText>
        </w:r>
      </w:del>
      <w:r w:rsidRPr="002341CA">
        <w:t xml:space="preserve"> PACKET CONTROL ACKNOWLEDGEMENT message in the specified uplink radio block.</w:t>
      </w:r>
    </w:p>
    <w:p w:rsidR="0077463C" w:rsidRPr="002341CA" w:rsidRDefault="0077463C" w:rsidP="0077463C">
      <w:r w:rsidRPr="002341CA">
        <w:t xml:space="preserve">If no uplink control timeslot is assigned to the mobile station and EFTA is not used at the time the RRBP field is received, the mobile station shall transmit the uplink radio block on the same timeslot as the block where the RRBP was received (in case of a BTTI configuration) or on the corresponding uplink PDCH pair to the downlink PDCH pair where the block containing the RRBP was received (in case of a RTTI configuration). If EFTA is used at the time the RRBP field is received however, the mobile station shall instead transmit the uplink radio block according to the uplink radio block transmission order as described in Annex N regardless of the timeslot or PDCH-pair where the block containing the RRBP was received. </w:t>
      </w:r>
    </w:p>
    <w:p w:rsidR="0077463C" w:rsidRPr="002341CA" w:rsidRDefault="0077463C" w:rsidP="0077463C">
      <w:r w:rsidRPr="002341CA">
        <w:t>If an uplink control timeslot is assigned to the mobile station, the mobile station shall transmit the uplink radio block on this uplink control timeslot (in case of a BTTI configuration) or on the uplink PDCH pair the uplink control timeslot belongs to (in case of an RTTI configuration).</w:t>
      </w:r>
    </w:p>
    <w:p w:rsidR="0077463C" w:rsidRPr="002341CA" w:rsidRDefault="0077463C" w:rsidP="0077463C">
      <w:pPr>
        <w:pStyle w:val="NO"/>
      </w:pPr>
      <w:r w:rsidRPr="002341CA">
        <w:t>NOTE:</w:t>
      </w:r>
      <w:r w:rsidRPr="002341CA">
        <w:tab/>
        <w:t>In case of an RTTI configuration, the network should not poll the mobile station on a downlink PDCH pair for which no corresponding uplink PDCH pair exists.</w:t>
      </w:r>
    </w:p>
    <w:p w:rsidR="0077463C" w:rsidRPr="002341CA" w:rsidRDefault="0077463C" w:rsidP="0077463C">
      <w:r w:rsidRPr="002341CA">
        <w:t>After receiving an RLC/MAC block containing a valid RRBP field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77463C" w:rsidRPr="002341CA" w:rsidRDefault="0077463C" w:rsidP="0077463C">
      <w:r w:rsidRPr="002341CA">
        <w:t>After receiving an RLC/MAC block containing a valid RRBP field for an EC</w:t>
      </w:r>
      <w:del w:id="1687" w:author="Ericsson LM" w:date="2016-05-16T20:13:00Z">
        <w:r w:rsidRPr="002341CA" w:rsidDel="007320B8">
          <w:delText>-EGPRS</w:delText>
        </w:r>
      </w:del>
      <w:r w:rsidRPr="002341CA">
        <w:t xml:space="preserve"> TBF, the mobile station need not monitor the </w:t>
      </w:r>
      <w:del w:id="1688" w:author="Ericsson LM" w:date="2016-05-16T20:13:00Z">
        <w:r w:rsidRPr="002341CA" w:rsidDel="007320B8">
          <w:delText xml:space="preserve">associated </w:delText>
        </w:r>
      </w:del>
      <w:r w:rsidRPr="002341CA">
        <w:t>downlink RLC/MAC blocks during the radio block periods where it shall transmit the uplink response.</w:t>
      </w:r>
    </w:p>
    <w:p w:rsidR="0077463C" w:rsidRPr="002341CA" w:rsidRDefault="0077463C" w:rsidP="0077463C">
      <w:r w:rsidRPr="002341CA">
        <w:t>A polled control message shall always be sent in the uplink block specified by the corresponding valid RRBP field of a downlink RLC/MAC control block, and not in any other uplink block that may be allocated to the mobile station.</w:t>
      </w:r>
    </w:p>
    <w:p w:rsidR="0077463C" w:rsidRPr="002341CA" w:rsidRDefault="0077463C" w:rsidP="0077463C">
      <w:r w:rsidRPr="002341CA">
        <w:t xml:space="preserve">The network should use the RRBP field to schedule the transmission of a </w:t>
      </w:r>
      <w:del w:id="1689" w:author="Ericsson LM" w:date="2016-05-16T20:13:00Z">
        <w:r w:rsidRPr="002341CA" w:rsidDel="007320B8">
          <w:delText xml:space="preserve">(EC-EGPRS) </w:delText>
        </w:r>
      </w:del>
      <w:r w:rsidRPr="002341CA">
        <w:t xml:space="preserve">PACKET CONTROL ACKNOWLEDGEMENT </w:t>
      </w:r>
      <w:ins w:id="1690" w:author="Ericsson LM" w:date="2016-05-16T20:14:00Z">
        <w:r w:rsidR="007320B8" w:rsidRPr="002341CA">
          <w:t xml:space="preserve">or an EC PACKET CONTROL ACKNOWLEDGEMENT </w:t>
        </w:r>
      </w:ins>
      <w:r w:rsidRPr="002341CA">
        <w:t>message or an uplink (EC-</w:t>
      </w:r>
      <w:proofErr w:type="gramStart"/>
      <w:r w:rsidRPr="002341CA">
        <w:t>)PACCH</w:t>
      </w:r>
      <w:proofErr w:type="gramEnd"/>
      <w:r w:rsidRPr="002341CA">
        <w:t xml:space="preserve"> block as follows:</w:t>
      </w:r>
    </w:p>
    <w:p w:rsidR="0077463C" w:rsidRPr="002341CA" w:rsidRDefault="0077463C" w:rsidP="0077463C">
      <w:pPr>
        <w:pStyle w:val="B1"/>
      </w:pPr>
      <w:r w:rsidRPr="002341CA">
        <w:t>-</w:t>
      </w:r>
      <w:r w:rsidRPr="002341CA">
        <w:tab/>
        <w:t>For BTTI configuration, no later than the second last BTTI radio block, B(x</w:t>
      </w:r>
      <w:r w:rsidRPr="002341CA">
        <w:noBreakHyphen/>
        <w:t xml:space="preserve">2) mod 12, before the first BTTI radio block, B(x), where the mobile station shall be ready to transmit and receive using a new assignment. </w:t>
      </w:r>
    </w:p>
    <w:p w:rsidR="0077463C" w:rsidRPr="002341CA" w:rsidRDefault="0077463C" w:rsidP="0077463C">
      <w:pPr>
        <w:pStyle w:val="B1"/>
      </w:pPr>
      <w:r w:rsidRPr="002341CA">
        <w:t>-</w:t>
      </w:r>
      <w:r w:rsidRPr="002341CA">
        <w:tab/>
        <w:t xml:space="preserve">For RTTI configuration, no later than the second last RTTI radio block, </w:t>
      </w:r>
      <w:proofErr w:type="gramStart"/>
      <w:r w:rsidRPr="002341CA">
        <w:t>B(</w:t>
      </w:r>
      <w:proofErr w:type="gramEnd"/>
      <w:r w:rsidRPr="002341CA">
        <w:t>x</w:t>
      </w:r>
      <w:r w:rsidRPr="002341CA">
        <w:noBreakHyphen/>
        <w:t>2)</w:t>
      </w:r>
      <w:r w:rsidRPr="002341CA">
        <w:rPr>
          <w:vertAlign w:val="subscript"/>
        </w:rPr>
        <w:t>b</w:t>
      </w:r>
      <w:r w:rsidRPr="002341CA">
        <w:t>, before the first RTTI radio block, B(x)</w:t>
      </w:r>
      <w:r w:rsidRPr="002341CA">
        <w:rPr>
          <w:vertAlign w:val="subscript"/>
        </w:rPr>
        <w:t>a</w:t>
      </w:r>
      <w:r w:rsidRPr="002341CA">
        <w:t>, where the mobile station shall be ready to transmit and receive using a new assignment or no later than the second last RTTI radio block, B(x</w:t>
      </w:r>
      <w:r w:rsidRPr="002341CA">
        <w:noBreakHyphen/>
        <w:t>1)</w:t>
      </w:r>
      <w:r w:rsidRPr="002341CA">
        <w:rPr>
          <w:vertAlign w:val="subscript"/>
        </w:rPr>
        <w:t>a</w:t>
      </w:r>
      <w:r w:rsidRPr="002341CA">
        <w:t>, before the first RTTI radio block, B(x)</w:t>
      </w:r>
      <w:r w:rsidRPr="002341CA">
        <w:rPr>
          <w:vertAlign w:val="subscript"/>
        </w:rPr>
        <w:t>b</w:t>
      </w:r>
      <w:r w:rsidRPr="002341CA">
        <w:t>, where the mobile station shall be ready to transmit and receive using a new assignment.</w:t>
      </w:r>
    </w:p>
    <w:p w:rsidR="0077463C" w:rsidRPr="002341CA" w:rsidRDefault="0077463C" w:rsidP="0077463C">
      <w:r w:rsidRPr="002341CA">
        <w:t>A mobile station that is scheduled an uplink block later than these times, may omit responding to the polling request.  If a new assignment specifies an uplink TBF, and the TTI configuration of the uplink TBF specified is the same as the TTI configuration of the ongoing uplink TBF that this assignment modifies, or if the assignment does not specify any uplink TBF, then the mobile station may delay the access using the new assignment in order to respond to the polling request.</w:t>
      </w:r>
    </w:p>
    <w:p w:rsidR="0077463C" w:rsidRPr="002341CA" w:rsidRDefault="0077463C" w:rsidP="0077463C">
      <w:r w:rsidRPr="002341CA">
        <w:t>The network should not use the RRBP field to schedule the transmission of PACKET CONTROL ACKNOWLEDGEMENT, EC</w:t>
      </w:r>
      <w:del w:id="1691" w:author="Ericsson LM" w:date="2016-05-16T20:14:00Z">
        <w:r w:rsidRPr="002341CA" w:rsidDel="007320B8">
          <w:delText>-EGPRS</w:delText>
        </w:r>
      </w:del>
      <w:r w:rsidRPr="002341CA">
        <w:t xml:space="preserve"> PACKET CONTROL ACKNOWLEDGEMENT messages or uplink (EC-) PACCH blocks, in such way, that a mobile station has more than three such uplink blocks pending for transmission at any instant. A mobile station, that is scheduled such uplink blocks more frequent than that, may omit responding to the excessive polling requests.</w:t>
      </w:r>
    </w:p>
    <w:p w:rsidR="0077463C" w:rsidRPr="002341CA" w:rsidRDefault="0077463C" w:rsidP="0077463C">
      <w:r w:rsidRPr="002341CA">
        <w:lastRenderedPageBreak/>
        <w:t>The RRBP field shall be interpreted according to the TTI configuration in use for the mobile station on the PDCH (or on the PDCH pair) where the block containing the RRBP field is received at the time it is received, and, for a BTTI configuration, according to whether FANR is activated or not for the mobile station.</w:t>
      </w:r>
    </w:p>
    <w:p w:rsidR="0077463C" w:rsidRPr="002341CA" w:rsidRDefault="0077463C" w:rsidP="0077463C">
      <w:r w:rsidRPr="002341CA">
        <w:t>For non EC</w:t>
      </w:r>
      <w:del w:id="1692" w:author="Ericsson LM" w:date="2016-05-16T20:15:00Z">
        <w:r w:rsidRPr="002341CA" w:rsidDel="007320B8">
          <w:delText>-EGPRS</w:delText>
        </w:r>
      </w:del>
      <w:r w:rsidRPr="002341CA">
        <w:t xml:space="preserve"> TBFs with FANR not activated, Table 10.4.5.1 specifies the coding of the RRBP field indicat</w:t>
      </w:r>
      <w:r w:rsidRPr="002341CA">
        <w:rPr>
          <w:lang w:eastAsia="ko-KR"/>
        </w:rPr>
        <w:t>ing</w:t>
      </w:r>
      <w:r w:rsidRPr="002341CA">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77463C" w:rsidRPr="002341CA" w:rsidRDefault="0077463C" w:rsidP="0077463C">
      <w:pPr>
        <w:pStyle w:val="TH"/>
      </w:pPr>
      <w:r w:rsidRPr="002341CA">
        <w:t>Table 10.4.5.1: Relative Reserved Block Period (RRBP) field (FANR not activated)</w:t>
      </w:r>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77463C" w:rsidRPr="002341CA" w:rsidTr="00E85080">
        <w:trPr>
          <w:cantSplit/>
          <w:jc w:val="center"/>
        </w:trPr>
        <w:tc>
          <w:tcPr>
            <w:tcW w:w="735" w:type="dxa"/>
          </w:tcPr>
          <w:p w:rsidR="0077463C" w:rsidRPr="002341CA" w:rsidRDefault="0077463C" w:rsidP="00E85080">
            <w:pPr>
              <w:pStyle w:val="TAH"/>
            </w:pPr>
            <w:r w:rsidRPr="002341CA">
              <w:t>bit</w:t>
            </w:r>
            <w:r w:rsidRPr="002341CA">
              <w:br/>
              <w:t>6-5</w:t>
            </w:r>
            <w:r w:rsidRPr="002341CA">
              <w:rPr>
                <w:lang w:eastAsia="ko-KR"/>
              </w:rPr>
              <w:t>/7-6</w:t>
            </w:r>
          </w:p>
        </w:tc>
        <w:tc>
          <w:tcPr>
            <w:tcW w:w="2235" w:type="dxa"/>
          </w:tcPr>
          <w:p w:rsidR="0077463C" w:rsidRPr="002341CA" w:rsidRDefault="0077463C" w:rsidP="00E85080">
            <w:pPr>
              <w:pStyle w:val="TAH"/>
            </w:pPr>
            <w:r w:rsidRPr="002341CA">
              <w:t>Full-rate PDCH uplink block with TDMA frame number</w:t>
            </w:r>
          </w:p>
          <w:p w:rsidR="0077463C" w:rsidRPr="002341CA" w:rsidRDefault="0077463C" w:rsidP="00E85080">
            <w:pPr>
              <w:pStyle w:val="TAL"/>
            </w:pPr>
          </w:p>
        </w:tc>
        <w:tc>
          <w:tcPr>
            <w:tcW w:w="2445" w:type="dxa"/>
          </w:tcPr>
          <w:p w:rsidR="0077463C" w:rsidRPr="002341CA" w:rsidRDefault="0077463C" w:rsidP="00E85080">
            <w:pPr>
              <w:pStyle w:val="TAH"/>
            </w:pPr>
            <w:r w:rsidRPr="002341CA">
              <w:t>Full-rate PDCH uplink block with TDMA frame number</w:t>
            </w:r>
          </w:p>
          <w:p w:rsidR="0077463C" w:rsidRPr="002341CA" w:rsidRDefault="0077463C" w:rsidP="00E85080">
            <w:pPr>
              <w:pStyle w:val="TAL"/>
              <w:jc w:val="center"/>
              <w:rPr>
                <w:b/>
              </w:rPr>
            </w:pPr>
            <w:r w:rsidRPr="002341CA">
              <w:rPr>
                <w:b/>
              </w:rPr>
              <w:t>(DLMC configuration with SNS 2048)</w:t>
            </w:r>
          </w:p>
        </w:tc>
        <w:tc>
          <w:tcPr>
            <w:tcW w:w="2273" w:type="dxa"/>
          </w:tcPr>
          <w:p w:rsidR="0077463C" w:rsidRPr="002341CA" w:rsidRDefault="0077463C" w:rsidP="00E85080">
            <w:pPr>
              <w:pStyle w:val="TAH"/>
            </w:pPr>
            <w:r w:rsidRPr="002341CA">
              <w:t>Half-rate PDCH uplink block with TDMA frame number</w:t>
            </w:r>
          </w:p>
        </w:tc>
      </w:tr>
      <w:tr w:rsidR="0077463C" w:rsidRPr="002341CA" w:rsidTr="00E85080">
        <w:trPr>
          <w:cantSplit/>
          <w:jc w:val="center"/>
        </w:trPr>
        <w:tc>
          <w:tcPr>
            <w:tcW w:w="735" w:type="dxa"/>
          </w:tcPr>
          <w:p w:rsidR="0077463C" w:rsidRPr="002341CA" w:rsidRDefault="0077463C" w:rsidP="00E85080">
            <w:pPr>
              <w:pStyle w:val="TAC"/>
            </w:pPr>
            <w:r w:rsidRPr="002341CA">
              <w:t>0 0</w:t>
            </w:r>
          </w:p>
        </w:tc>
        <w:tc>
          <w:tcPr>
            <w:tcW w:w="2235" w:type="dxa"/>
          </w:tcPr>
          <w:p w:rsidR="0077463C" w:rsidRPr="002341CA" w:rsidRDefault="0077463C" w:rsidP="00E85080">
            <w:pPr>
              <w:pStyle w:val="TAL"/>
            </w:pPr>
            <w:r w:rsidRPr="002341CA">
              <w:t>(N+13)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(N+13) mod 2715648</w:t>
            </w:r>
          </w:p>
          <w:p w:rsidR="0077463C" w:rsidRPr="002341CA" w:rsidRDefault="0077463C" w:rsidP="00E85080">
            <w:pPr>
              <w:pStyle w:val="TAL"/>
            </w:pPr>
          </w:p>
        </w:tc>
        <w:tc>
          <w:tcPr>
            <w:tcW w:w="2273" w:type="dxa"/>
          </w:tcPr>
          <w:p w:rsidR="0077463C" w:rsidRPr="002341CA" w:rsidRDefault="0077463C" w:rsidP="00E85080">
            <w:pPr>
              <w:pStyle w:val="TAL"/>
            </w:pPr>
            <w:r w:rsidRPr="002341CA">
              <w:t>reserved</w:t>
            </w:r>
          </w:p>
        </w:tc>
      </w:tr>
      <w:tr w:rsidR="0077463C" w:rsidRPr="002341CA" w:rsidTr="00E85080">
        <w:trPr>
          <w:cantSplit/>
          <w:jc w:val="center"/>
        </w:trPr>
        <w:tc>
          <w:tcPr>
            <w:tcW w:w="735" w:type="dxa"/>
          </w:tcPr>
          <w:p w:rsidR="0077463C" w:rsidRPr="002341CA" w:rsidRDefault="0077463C" w:rsidP="00E85080">
            <w:pPr>
              <w:pStyle w:val="TAC"/>
            </w:pPr>
            <w:r w:rsidRPr="002341CA">
              <w:t>0 1</w:t>
            </w:r>
          </w:p>
        </w:tc>
        <w:tc>
          <w:tcPr>
            <w:tcW w:w="2235" w:type="dxa"/>
          </w:tcPr>
          <w:p w:rsidR="0077463C" w:rsidRPr="002341CA" w:rsidRDefault="0077463C" w:rsidP="00E85080">
            <w:pPr>
              <w:pStyle w:val="TAL"/>
            </w:pPr>
            <w:r w:rsidRPr="002341CA">
              <w:t>(N+17 or N+18) mod 2715648</w:t>
            </w:r>
          </w:p>
        </w:tc>
        <w:tc>
          <w:tcPr>
            <w:tcW w:w="2445" w:type="dxa"/>
          </w:tcPr>
          <w:p w:rsidR="0077463C" w:rsidRPr="002341CA" w:rsidRDefault="0077463C" w:rsidP="00E85080">
            <w:pPr>
              <w:pStyle w:val="TAL"/>
            </w:pPr>
            <w:r w:rsidRPr="002341CA">
              <w:t>(N+17 or N+18) mod 2715648</w:t>
            </w:r>
          </w:p>
        </w:tc>
        <w:tc>
          <w:tcPr>
            <w:tcW w:w="2273" w:type="dxa"/>
          </w:tcPr>
          <w:p w:rsidR="0077463C" w:rsidRPr="002341CA" w:rsidRDefault="0077463C" w:rsidP="00E85080">
            <w:pPr>
              <w:pStyle w:val="TAL"/>
            </w:pPr>
            <w:r w:rsidRPr="002341CA">
              <w:t>(N+17 or N+18) mod 2715648</w:t>
            </w:r>
          </w:p>
        </w:tc>
      </w:tr>
      <w:tr w:rsidR="0077463C" w:rsidRPr="002341CA" w:rsidTr="00E85080">
        <w:trPr>
          <w:cantSplit/>
          <w:jc w:val="center"/>
        </w:trPr>
        <w:tc>
          <w:tcPr>
            <w:tcW w:w="735" w:type="dxa"/>
          </w:tcPr>
          <w:p w:rsidR="0077463C" w:rsidRPr="002341CA" w:rsidRDefault="0077463C" w:rsidP="00E85080">
            <w:pPr>
              <w:pStyle w:val="TAC"/>
            </w:pPr>
            <w:r w:rsidRPr="002341CA">
              <w:t>1 0</w:t>
            </w:r>
          </w:p>
        </w:tc>
        <w:tc>
          <w:tcPr>
            <w:tcW w:w="2235" w:type="dxa"/>
          </w:tcPr>
          <w:p w:rsidR="0077463C" w:rsidRPr="002341CA" w:rsidRDefault="0077463C" w:rsidP="00E85080">
            <w:pPr>
              <w:pStyle w:val="TAL"/>
            </w:pPr>
            <w:r w:rsidRPr="002341CA">
              <w:t>(N+21 or N+22)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(N+21 or N+22) mod 2715648</w:t>
            </w:r>
          </w:p>
          <w:p w:rsidR="0077463C" w:rsidRPr="002341CA" w:rsidRDefault="0077463C" w:rsidP="00E85080">
            <w:pPr>
              <w:pStyle w:val="TAL"/>
            </w:pPr>
          </w:p>
        </w:tc>
        <w:tc>
          <w:tcPr>
            <w:tcW w:w="2273" w:type="dxa"/>
          </w:tcPr>
          <w:p w:rsidR="0077463C" w:rsidRPr="002341CA" w:rsidRDefault="0077463C" w:rsidP="00E85080">
            <w:pPr>
              <w:pStyle w:val="TAL"/>
            </w:pPr>
            <w:r w:rsidRPr="002341CA">
              <w:t>reserved</w:t>
            </w:r>
          </w:p>
        </w:tc>
      </w:tr>
      <w:tr w:rsidR="0077463C" w:rsidRPr="002341CA" w:rsidTr="00E85080">
        <w:trPr>
          <w:cantSplit/>
          <w:jc w:val="center"/>
        </w:trPr>
        <w:tc>
          <w:tcPr>
            <w:tcW w:w="735" w:type="dxa"/>
          </w:tcPr>
          <w:p w:rsidR="0077463C" w:rsidRPr="002341CA" w:rsidRDefault="0077463C" w:rsidP="00E85080">
            <w:pPr>
              <w:pStyle w:val="TAC"/>
            </w:pPr>
            <w:r w:rsidRPr="002341CA">
              <w:t>1 1</w:t>
            </w:r>
          </w:p>
        </w:tc>
        <w:tc>
          <w:tcPr>
            <w:tcW w:w="2235" w:type="dxa"/>
          </w:tcPr>
          <w:p w:rsidR="0077463C" w:rsidRPr="002341CA" w:rsidRDefault="0077463C" w:rsidP="00E85080">
            <w:pPr>
              <w:pStyle w:val="TAL"/>
            </w:pPr>
            <w:r w:rsidRPr="002341CA">
              <w:t xml:space="preserve"> (N+26) mod 2715648</w:t>
            </w:r>
          </w:p>
        </w:tc>
        <w:tc>
          <w:tcPr>
            <w:tcW w:w="2445" w:type="dxa"/>
          </w:tcPr>
          <w:p w:rsidR="0077463C" w:rsidRPr="002341CA" w:rsidRDefault="0077463C" w:rsidP="00E85080">
            <w:pPr>
              <w:pStyle w:val="TAL"/>
            </w:pPr>
            <w:r w:rsidRPr="002341CA">
              <w:t xml:space="preserve"> (N+26) mod 2715648</w:t>
            </w:r>
          </w:p>
        </w:tc>
        <w:tc>
          <w:tcPr>
            <w:tcW w:w="2273" w:type="dxa"/>
          </w:tcPr>
          <w:p w:rsidR="0077463C" w:rsidRPr="002341CA" w:rsidRDefault="0077463C" w:rsidP="00E85080">
            <w:pPr>
              <w:pStyle w:val="TAL"/>
            </w:pPr>
            <w:r w:rsidRPr="002341CA">
              <w:t>(N+26) mod 2715648</w:t>
            </w:r>
          </w:p>
        </w:tc>
      </w:tr>
    </w:tbl>
    <w:p w:rsidR="0077463C" w:rsidRPr="002341CA" w:rsidRDefault="0077463C" w:rsidP="0077463C"/>
    <w:p w:rsidR="0077463C" w:rsidRPr="002341CA" w:rsidRDefault="0077463C" w:rsidP="0077463C">
      <w:r w:rsidRPr="002341CA">
        <w:t>If the mobile station is operating on a half-rate PDCH and it receives an RLC/MAC block with a reserved RRBP value, it shall regard the RRBP field as not valid and shall ignore the polling.</w:t>
      </w:r>
    </w:p>
    <w:p w:rsidR="0077463C" w:rsidRPr="002341CA" w:rsidRDefault="0077463C" w:rsidP="0077463C">
      <w:pPr>
        <w:rPr>
          <w:lang w:eastAsia="ko-KR"/>
        </w:rPr>
      </w:pPr>
      <w:r w:rsidRPr="002341CA">
        <w:t>For TBFs with FANR activated, Table 10.4.5.2 specifies the coding of the RRBP field indicating the number of TDMA frames the mobile station shall wait before transmitting the uplink RLC/MAC block</w:t>
      </w:r>
      <w:r w:rsidRPr="002341CA">
        <w:rPr>
          <w:lang w:eastAsia="ko-KR"/>
        </w:rPr>
        <w:t>.</w:t>
      </w:r>
      <w:r w:rsidRPr="002341CA">
        <w:t xml:space="preserve"> </w:t>
      </w:r>
    </w:p>
    <w:p w:rsidR="0077463C" w:rsidRPr="002341CA" w:rsidRDefault="0077463C" w:rsidP="0077463C">
      <w:pPr>
        <w:pStyle w:val="TH"/>
      </w:pPr>
      <w:r w:rsidRPr="002341CA">
        <w:t>Table 10.4.5.2: Relative Reserved Block Period (RRBP) field (FANR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gridCol w:w="3402"/>
      </w:tblGrid>
      <w:tr w:rsidR="0077463C" w:rsidRPr="002341CA" w:rsidTr="00E85080">
        <w:trPr>
          <w:cantSplit/>
          <w:jc w:val="center"/>
        </w:trPr>
        <w:tc>
          <w:tcPr>
            <w:tcW w:w="611" w:type="dxa"/>
          </w:tcPr>
          <w:p w:rsidR="0077463C" w:rsidRPr="002341CA" w:rsidRDefault="0077463C" w:rsidP="00E85080">
            <w:pPr>
              <w:pStyle w:val="TAH"/>
            </w:pPr>
            <w:r w:rsidRPr="002341CA">
              <w:t>bit</w:t>
            </w:r>
            <w:r w:rsidRPr="002341CA">
              <w:br/>
              <w:t>6-5</w:t>
            </w:r>
          </w:p>
        </w:tc>
        <w:tc>
          <w:tcPr>
            <w:tcW w:w="3402" w:type="dxa"/>
          </w:tcPr>
          <w:p w:rsidR="0077463C" w:rsidRPr="002341CA" w:rsidRDefault="0077463C" w:rsidP="00E85080">
            <w:pPr>
              <w:pStyle w:val="TAH"/>
            </w:pPr>
            <w:r w:rsidRPr="002341CA">
              <w:t>PDCH uplink block with TDMA frame number (BTTI)</w:t>
            </w:r>
          </w:p>
        </w:tc>
        <w:tc>
          <w:tcPr>
            <w:tcW w:w="3402" w:type="dxa"/>
          </w:tcPr>
          <w:p w:rsidR="0077463C" w:rsidRPr="002341CA" w:rsidRDefault="0077463C" w:rsidP="00E85080">
            <w:pPr>
              <w:pStyle w:val="TAH"/>
            </w:pPr>
            <w:r w:rsidRPr="002341CA">
              <w:t xml:space="preserve">PDCH uplink block with TDMA frame number (RTTI) </w:t>
            </w:r>
          </w:p>
        </w:tc>
      </w:tr>
      <w:tr w:rsidR="0077463C" w:rsidRPr="002341CA" w:rsidTr="00E85080">
        <w:trPr>
          <w:cantSplit/>
          <w:jc w:val="center"/>
        </w:trPr>
        <w:tc>
          <w:tcPr>
            <w:tcW w:w="611" w:type="dxa"/>
          </w:tcPr>
          <w:p w:rsidR="0077463C" w:rsidRPr="002341CA" w:rsidRDefault="0077463C" w:rsidP="00E85080">
            <w:pPr>
              <w:pStyle w:val="TAC"/>
            </w:pPr>
            <w:r w:rsidRPr="002341CA">
              <w:t>0 0</w:t>
            </w:r>
          </w:p>
        </w:tc>
        <w:tc>
          <w:tcPr>
            <w:tcW w:w="3402" w:type="dxa"/>
          </w:tcPr>
          <w:p w:rsidR="0077463C" w:rsidRPr="002341CA" w:rsidRDefault="0077463C" w:rsidP="00E85080">
            <w:pPr>
              <w:pStyle w:val="TAL"/>
            </w:pPr>
            <w:r w:rsidRPr="002341CA">
              <w:t>(N+13) mod 2715648</w:t>
            </w:r>
          </w:p>
        </w:tc>
        <w:tc>
          <w:tcPr>
            <w:tcW w:w="3402" w:type="dxa"/>
          </w:tcPr>
          <w:p w:rsidR="0077463C" w:rsidRPr="002341CA" w:rsidRDefault="0077463C" w:rsidP="00E85080">
            <w:pPr>
              <w:pStyle w:val="TAL"/>
            </w:pPr>
            <w:r w:rsidRPr="002341CA">
              <w:t>reserved</w:t>
            </w:r>
          </w:p>
        </w:tc>
      </w:tr>
      <w:tr w:rsidR="0077463C" w:rsidRPr="002341CA" w:rsidTr="00E85080">
        <w:trPr>
          <w:cantSplit/>
          <w:jc w:val="center"/>
        </w:trPr>
        <w:tc>
          <w:tcPr>
            <w:tcW w:w="611" w:type="dxa"/>
          </w:tcPr>
          <w:p w:rsidR="0077463C" w:rsidRPr="002341CA" w:rsidRDefault="0077463C" w:rsidP="00E85080">
            <w:pPr>
              <w:pStyle w:val="TAC"/>
            </w:pPr>
            <w:r w:rsidRPr="002341CA">
              <w:t>0 1</w:t>
            </w:r>
          </w:p>
        </w:tc>
        <w:tc>
          <w:tcPr>
            <w:tcW w:w="3402" w:type="dxa"/>
          </w:tcPr>
          <w:p w:rsidR="0077463C" w:rsidRPr="002341CA" w:rsidRDefault="0077463C" w:rsidP="00E85080">
            <w:pPr>
              <w:pStyle w:val="TAL"/>
            </w:pPr>
            <w:r w:rsidRPr="002341CA">
              <w:t>(N+8 or N+9) mod 2715648</w:t>
            </w:r>
          </w:p>
        </w:tc>
        <w:tc>
          <w:tcPr>
            <w:tcW w:w="3402" w:type="dxa"/>
          </w:tcPr>
          <w:p w:rsidR="0077463C" w:rsidRPr="002341CA" w:rsidRDefault="0077463C" w:rsidP="00E85080">
            <w:pPr>
              <w:pStyle w:val="TAL"/>
            </w:pPr>
            <w:r w:rsidRPr="002341CA">
              <w:t>(N+8 or N+9) mod 2715648</w:t>
            </w:r>
          </w:p>
        </w:tc>
      </w:tr>
      <w:tr w:rsidR="0077463C" w:rsidRPr="002341CA" w:rsidTr="00E85080">
        <w:trPr>
          <w:cantSplit/>
          <w:jc w:val="center"/>
        </w:trPr>
        <w:tc>
          <w:tcPr>
            <w:tcW w:w="611" w:type="dxa"/>
          </w:tcPr>
          <w:p w:rsidR="0077463C" w:rsidRPr="002341CA" w:rsidRDefault="0077463C" w:rsidP="00E85080">
            <w:pPr>
              <w:pStyle w:val="TAC"/>
            </w:pPr>
            <w:r w:rsidRPr="002341CA">
              <w:t>1 0</w:t>
            </w:r>
          </w:p>
        </w:tc>
        <w:tc>
          <w:tcPr>
            <w:tcW w:w="3402" w:type="dxa"/>
          </w:tcPr>
          <w:p w:rsidR="0077463C" w:rsidRPr="002341CA" w:rsidRDefault="0077463C" w:rsidP="00E85080">
            <w:pPr>
              <w:pStyle w:val="TAL"/>
            </w:pPr>
            <w:r w:rsidRPr="002341CA">
              <w:t>reserved</w:t>
            </w:r>
          </w:p>
        </w:tc>
        <w:tc>
          <w:tcPr>
            <w:tcW w:w="3402" w:type="dxa"/>
          </w:tcPr>
          <w:p w:rsidR="0077463C" w:rsidRPr="002341CA" w:rsidRDefault="0077463C" w:rsidP="00E85080">
            <w:pPr>
              <w:pStyle w:val="TAL"/>
            </w:pPr>
            <w:r w:rsidRPr="002341CA">
              <w:t>(N+6 or N+7) mod 2715648</w:t>
            </w:r>
          </w:p>
        </w:tc>
      </w:tr>
      <w:tr w:rsidR="0077463C" w:rsidRPr="002341CA" w:rsidTr="00E85080">
        <w:trPr>
          <w:cantSplit/>
          <w:jc w:val="center"/>
        </w:trPr>
        <w:tc>
          <w:tcPr>
            <w:tcW w:w="611" w:type="dxa"/>
          </w:tcPr>
          <w:p w:rsidR="0077463C" w:rsidRPr="002341CA" w:rsidRDefault="0077463C" w:rsidP="00E85080">
            <w:pPr>
              <w:pStyle w:val="TAC"/>
            </w:pPr>
            <w:r w:rsidRPr="002341CA">
              <w:t>1 1</w:t>
            </w:r>
          </w:p>
        </w:tc>
        <w:tc>
          <w:tcPr>
            <w:tcW w:w="3402" w:type="dxa"/>
          </w:tcPr>
          <w:p w:rsidR="0077463C" w:rsidRPr="002341CA" w:rsidRDefault="0077463C" w:rsidP="00E85080">
            <w:pPr>
              <w:pStyle w:val="TAL"/>
            </w:pPr>
            <w:r w:rsidRPr="002341CA">
              <w:t>reserved</w:t>
            </w:r>
          </w:p>
        </w:tc>
        <w:tc>
          <w:tcPr>
            <w:tcW w:w="3402" w:type="dxa"/>
          </w:tcPr>
          <w:p w:rsidR="0077463C" w:rsidRPr="002341CA" w:rsidRDefault="0077463C" w:rsidP="00E85080">
            <w:pPr>
              <w:pStyle w:val="TAL"/>
            </w:pPr>
            <w:r w:rsidRPr="002341CA">
              <w:t>reserved</w:t>
            </w:r>
          </w:p>
        </w:tc>
      </w:tr>
      <w:tr w:rsidR="0077463C" w:rsidRPr="002341CA" w:rsidTr="00E85080">
        <w:trPr>
          <w:cantSplit/>
          <w:jc w:val="center"/>
        </w:trPr>
        <w:tc>
          <w:tcPr>
            <w:tcW w:w="7415" w:type="dxa"/>
            <w:gridSpan w:val="3"/>
          </w:tcPr>
          <w:p w:rsidR="0077463C" w:rsidRPr="002341CA" w:rsidRDefault="0077463C" w:rsidP="00E85080">
            <w:pPr>
              <w:pStyle w:val="TAN"/>
              <w:rPr>
                <w:lang w:eastAsia="ko-KR"/>
              </w:rPr>
            </w:pPr>
            <w:r w:rsidRPr="002341CA">
              <w:rPr>
                <w:lang w:eastAsia="ko-KR"/>
              </w:rPr>
              <w:t>NOTE:</w:t>
            </w:r>
            <w:r w:rsidRPr="002341CA">
              <w:t xml:space="preserve"> </w:t>
            </w:r>
            <w:r w:rsidRPr="002341CA">
              <w:tab/>
            </w:r>
            <w:r w:rsidRPr="002341CA">
              <w:rPr>
                <w:lang w:eastAsia="ko-KR"/>
              </w:rPr>
              <w:t xml:space="preserve">Table </w:t>
            </w:r>
            <w:r w:rsidRPr="002341CA">
              <w:t xml:space="preserve">10.4.5.2 </w:t>
            </w:r>
            <w:r w:rsidRPr="002341CA">
              <w:rPr>
                <w:lang w:eastAsia="ko-KR"/>
              </w:rPr>
              <w:t xml:space="preserve">only applies </w:t>
            </w:r>
            <w:r w:rsidRPr="002341CA">
              <w:t xml:space="preserve">to RLC/MAC control blocks encoded using </w:t>
            </w:r>
            <w:r w:rsidRPr="002341CA">
              <w:rPr>
                <w:lang w:eastAsia="ko-KR"/>
              </w:rPr>
              <w:t>CS</w:t>
            </w:r>
            <w:r w:rsidRPr="002341CA">
              <w:t>-</w:t>
            </w:r>
            <w:r w:rsidRPr="002341CA">
              <w:rPr>
                <w:lang w:eastAsia="ko-KR"/>
              </w:rPr>
              <w:t>1</w:t>
            </w:r>
            <w:r w:rsidRPr="002341CA">
              <w:t>, while the CES/P field is used in case of polling in RLC data blocks (see sub-clause 10.4.4b).</w:t>
            </w:r>
          </w:p>
        </w:tc>
      </w:tr>
    </w:tbl>
    <w:p w:rsidR="0077463C" w:rsidRPr="002341CA" w:rsidRDefault="0077463C" w:rsidP="0077463C"/>
    <w:p w:rsidR="0077463C" w:rsidRPr="002341CA" w:rsidRDefault="0077463C" w:rsidP="0077463C">
      <w:r w:rsidRPr="002341CA">
        <w:t xml:space="preserve">In downlink RLC/MAC Control blocks encoded using MSC-0, a 1-bit RRBP is defined (see </w:t>
      </w:r>
      <w:proofErr w:type="spellStart"/>
      <w:r w:rsidRPr="002341CA">
        <w:t>subclause</w:t>
      </w:r>
      <w:proofErr w:type="spellEnd"/>
      <w:r w:rsidRPr="002341CA">
        <w:t xml:space="preserve"> 10.3a.3.3). In this case the number of TDMA frames the mobile station shall wait before transmitting the uplink RLC/MAC block is indicated in Table 10.4.5.3.</w:t>
      </w:r>
    </w:p>
    <w:p w:rsidR="0077463C" w:rsidRPr="002341CA" w:rsidRDefault="0077463C" w:rsidP="0077463C">
      <w:pPr>
        <w:pStyle w:val="TH"/>
      </w:pPr>
      <w:r w:rsidRPr="002341CA">
        <w:t>Table 10.4.5.3: Relative Reserved Block Period (RRBP) field – 1 bit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77463C" w:rsidRPr="002341CA" w:rsidTr="00E85080">
        <w:trPr>
          <w:cantSplit/>
          <w:jc w:val="center"/>
        </w:trPr>
        <w:tc>
          <w:tcPr>
            <w:tcW w:w="611" w:type="dxa"/>
          </w:tcPr>
          <w:p w:rsidR="0077463C" w:rsidRPr="002341CA" w:rsidRDefault="0077463C" w:rsidP="00E85080">
            <w:pPr>
              <w:pStyle w:val="TAH"/>
            </w:pPr>
            <w:r w:rsidRPr="002341CA">
              <w:t>bit</w:t>
            </w:r>
            <w:r w:rsidRPr="002341CA">
              <w:br/>
              <w:t>5</w:t>
            </w:r>
          </w:p>
        </w:tc>
        <w:tc>
          <w:tcPr>
            <w:tcW w:w="3402" w:type="dxa"/>
          </w:tcPr>
          <w:p w:rsidR="0077463C" w:rsidRPr="002341CA" w:rsidRDefault="0077463C" w:rsidP="00E85080">
            <w:pPr>
              <w:pStyle w:val="TAH"/>
            </w:pPr>
            <w:r w:rsidRPr="002341CA">
              <w:t>PDCH uplink block with TDMA frame number</w:t>
            </w:r>
          </w:p>
        </w:tc>
      </w:tr>
      <w:tr w:rsidR="0077463C" w:rsidRPr="002341CA" w:rsidTr="00E85080">
        <w:trPr>
          <w:cantSplit/>
          <w:jc w:val="center"/>
        </w:trPr>
        <w:tc>
          <w:tcPr>
            <w:tcW w:w="611" w:type="dxa"/>
          </w:tcPr>
          <w:p w:rsidR="0077463C" w:rsidRPr="002341CA" w:rsidRDefault="0077463C" w:rsidP="00E85080">
            <w:pPr>
              <w:pStyle w:val="TAC"/>
            </w:pPr>
            <w:r w:rsidRPr="002341CA">
              <w:t>0</w:t>
            </w:r>
          </w:p>
        </w:tc>
        <w:tc>
          <w:tcPr>
            <w:tcW w:w="3402" w:type="dxa"/>
          </w:tcPr>
          <w:p w:rsidR="0077463C" w:rsidRPr="002341CA" w:rsidRDefault="0077463C" w:rsidP="00E85080">
            <w:pPr>
              <w:pStyle w:val="TAL"/>
            </w:pPr>
            <w:r w:rsidRPr="002341CA">
              <w:t>(N+6 or N+7) mod 2715648</w:t>
            </w:r>
          </w:p>
        </w:tc>
      </w:tr>
      <w:tr w:rsidR="0077463C" w:rsidRPr="002341CA" w:rsidTr="00E85080">
        <w:trPr>
          <w:cantSplit/>
          <w:jc w:val="center"/>
        </w:trPr>
        <w:tc>
          <w:tcPr>
            <w:tcW w:w="611" w:type="dxa"/>
          </w:tcPr>
          <w:p w:rsidR="0077463C" w:rsidRPr="002341CA" w:rsidRDefault="0077463C" w:rsidP="00E85080">
            <w:pPr>
              <w:pStyle w:val="TAC"/>
            </w:pPr>
            <w:r w:rsidRPr="002341CA">
              <w:t>1</w:t>
            </w:r>
          </w:p>
        </w:tc>
        <w:tc>
          <w:tcPr>
            <w:tcW w:w="3402" w:type="dxa"/>
          </w:tcPr>
          <w:p w:rsidR="0077463C" w:rsidRPr="002341CA" w:rsidRDefault="0077463C" w:rsidP="00E85080">
            <w:pPr>
              <w:pStyle w:val="TAL"/>
            </w:pPr>
            <w:r w:rsidRPr="002341CA">
              <w:t>(N+8 or N+9) mod 2715648</w:t>
            </w:r>
          </w:p>
        </w:tc>
      </w:tr>
    </w:tbl>
    <w:p w:rsidR="0077463C" w:rsidRPr="002341CA" w:rsidRDefault="0077463C" w:rsidP="0077463C"/>
    <w:p w:rsidR="0077463C" w:rsidRPr="002341CA" w:rsidRDefault="0077463C" w:rsidP="0077463C">
      <w:r w:rsidRPr="002341CA">
        <w:t xml:space="preserve">In a DLMC configuration </w:t>
      </w:r>
      <w:r w:rsidRPr="002341CA">
        <w:rPr>
          <w:lang w:eastAsia="ko-KR"/>
        </w:rPr>
        <w:t>using an SNS of 8192 for</w:t>
      </w:r>
      <w:r w:rsidRPr="002341CA">
        <w:t xml:space="preserve"> a downlink TBF where FANR is not activated, Table 10.4.5.4 specifies the RRBP field in the RLC data block header (see sub-clause 10.3a.3.1, 10.3a.3.2 and 10.3a.3.3) by indicat</w:t>
      </w:r>
      <w:r w:rsidRPr="002341CA">
        <w:rPr>
          <w:lang w:eastAsia="ko-KR"/>
        </w:rPr>
        <w:t>ing</w:t>
      </w:r>
      <w:r w:rsidRPr="002341CA">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77463C" w:rsidRPr="002341CA" w:rsidRDefault="0077463C" w:rsidP="0077463C">
      <w:pPr>
        <w:pStyle w:val="TH"/>
      </w:pPr>
      <w:r w:rsidRPr="002341CA">
        <w:lastRenderedPageBreak/>
        <w:t>Table 10.4.5.4: Relative Reserved Block Period (RRBP) field (FANR not activated) – DLMC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77463C" w:rsidRPr="002341CA" w:rsidTr="00E85080">
        <w:trPr>
          <w:cantSplit/>
          <w:jc w:val="center"/>
        </w:trPr>
        <w:tc>
          <w:tcPr>
            <w:tcW w:w="611" w:type="dxa"/>
          </w:tcPr>
          <w:p w:rsidR="0077463C" w:rsidRPr="002341CA" w:rsidRDefault="0077463C" w:rsidP="00E85080">
            <w:pPr>
              <w:pStyle w:val="TAH"/>
            </w:pPr>
            <w:r w:rsidRPr="002341CA">
              <w:t>bit</w:t>
            </w:r>
            <w:r w:rsidRPr="002341CA">
              <w:br/>
            </w:r>
            <w:r w:rsidRPr="002341CA">
              <w:rPr>
                <w:lang w:eastAsia="ko-KR"/>
              </w:rPr>
              <w:t>6</w:t>
            </w:r>
          </w:p>
        </w:tc>
        <w:tc>
          <w:tcPr>
            <w:tcW w:w="3402" w:type="dxa"/>
          </w:tcPr>
          <w:p w:rsidR="0077463C" w:rsidRPr="002341CA" w:rsidRDefault="0077463C" w:rsidP="00E85080">
            <w:pPr>
              <w:pStyle w:val="TAH"/>
            </w:pPr>
            <w:r w:rsidRPr="002341CA">
              <w:t>PDCH uplink block with TDMA frame number</w:t>
            </w:r>
          </w:p>
        </w:tc>
      </w:tr>
      <w:tr w:rsidR="0077463C" w:rsidRPr="002341CA" w:rsidTr="00E85080">
        <w:trPr>
          <w:cantSplit/>
          <w:jc w:val="center"/>
        </w:trPr>
        <w:tc>
          <w:tcPr>
            <w:tcW w:w="611" w:type="dxa"/>
          </w:tcPr>
          <w:p w:rsidR="0077463C" w:rsidRPr="002341CA" w:rsidRDefault="0077463C" w:rsidP="00E85080">
            <w:pPr>
              <w:pStyle w:val="TAC"/>
            </w:pPr>
            <w:r w:rsidRPr="002341CA">
              <w:t>0</w:t>
            </w:r>
          </w:p>
        </w:tc>
        <w:tc>
          <w:tcPr>
            <w:tcW w:w="3402" w:type="dxa"/>
          </w:tcPr>
          <w:p w:rsidR="0077463C" w:rsidRPr="002341CA" w:rsidRDefault="0077463C" w:rsidP="00E85080">
            <w:pPr>
              <w:pStyle w:val="TAL"/>
            </w:pPr>
            <w:r w:rsidRPr="002341CA">
              <w:t>(N+6 or N+7) mod 2715648</w:t>
            </w:r>
          </w:p>
        </w:tc>
      </w:tr>
      <w:tr w:rsidR="0077463C" w:rsidRPr="002341CA" w:rsidTr="00E85080">
        <w:trPr>
          <w:cantSplit/>
          <w:jc w:val="center"/>
        </w:trPr>
        <w:tc>
          <w:tcPr>
            <w:tcW w:w="611" w:type="dxa"/>
          </w:tcPr>
          <w:p w:rsidR="0077463C" w:rsidRPr="002341CA" w:rsidRDefault="0077463C" w:rsidP="00E85080">
            <w:pPr>
              <w:pStyle w:val="TAC"/>
            </w:pPr>
            <w:r w:rsidRPr="002341CA">
              <w:t>1</w:t>
            </w:r>
          </w:p>
        </w:tc>
        <w:tc>
          <w:tcPr>
            <w:tcW w:w="3402" w:type="dxa"/>
          </w:tcPr>
          <w:p w:rsidR="0077463C" w:rsidRPr="002341CA" w:rsidRDefault="0077463C" w:rsidP="00E85080">
            <w:pPr>
              <w:pStyle w:val="TAL"/>
            </w:pPr>
            <w:r w:rsidRPr="002341CA">
              <w:t>(N+8 or N+9) mod 2715648</w:t>
            </w:r>
          </w:p>
        </w:tc>
      </w:tr>
    </w:tbl>
    <w:p w:rsidR="0077463C" w:rsidRPr="002341CA" w:rsidRDefault="0077463C" w:rsidP="0077463C"/>
    <w:p w:rsidR="0077463C" w:rsidRPr="002341CA" w:rsidRDefault="0077463C" w:rsidP="0077463C">
      <w:r w:rsidRPr="002341CA">
        <w:t>For EC</w:t>
      </w:r>
      <w:del w:id="1693" w:author="Ericsson LM" w:date="2016-05-16T20:15:00Z">
        <w:r w:rsidRPr="002341CA" w:rsidDel="007320B8">
          <w:delText>-EGPRS</w:delText>
        </w:r>
      </w:del>
      <w:r w:rsidRPr="002341CA">
        <w:t xml:space="preserve"> TBFs, Table 10.4.5.5 specifies the coding of the RRBP field if it is received as part of an RLC/MAC block containing an RLC/MAC data block indicat</w:t>
      </w:r>
      <w:r w:rsidRPr="002341CA">
        <w:rPr>
          <w:lang w:eastAsia="ko-KR"/>
        </w:rPr>
        <w:t>ing</w:t>
      </w:r>
      <w:r w:rsidRPr="002341CA">
        <w:t xml:space="preserve">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w:t>
      </w:r>
      <w:ins w:id="1694" w:author="Ericsson LM" w:date="2016-05-16T20:15:00Z">
        <w:r w:rsidR="007320B8" w:rsidRPr="002341CA">
          <w:t xml:space="preserve"> [13]</w:t>
        </w:r>
      </w:ins>
      <w:r w:rsidRPr="002341CA">
        <w:t>.</w:t>
      </w:r>
    </w:p>
    <w:p w:rsidR="0077463C" w:rsidRPr="002341CA" w:rsidRDefault="0077463C" w:rsidP="0077463C">
      <w:pPr>
        <w:pStyle w:val="TH"/>
      </w:pPr>
      <w:r w:rsidRPr="002341CA">
        <w:lastRenderedPageBreak/>
        <w:t>Table 10.4.5.5: Relative Reserved Block Period (RRBP) field (EC</w:t>
      </w:r>
      <w:del w:id="1695" w:author="Ericsson LM" w:date="2016-05-16T20:16:00Z">
        <w:r w:rsidRPr="002341CA" w:rsidDel="007320B8">
          <w:delText>-EGPRS</w:delText>
        </w:r>
      </w:del>
      <w:r w:rsidRPr="002341CA">
        <w:t xml:space="preserve"> TBF mode) if received as part of an RLC/MAC block containing an RLC/MAC data block</w:t>
      </w:r>
      <w:ins w:id="1696" w:author="Ericsson LM" w:date="2016-05-16T20:16:00Z">
        <w:r w:rsidR="007320B8" w:rsidRPr="002341CA">
          <w:t>.</w:t>
        </w:r>
      </w:ins>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77463C" w:rsidRPr="002341CA" w:rsidTr="00E85080">
        <w:trPr>
          <w:cantSplit/>
          <w:jc w:val="center"/>
        </w:trPr>
        <w:tc>
          <w:tcPr>
            <w:tcW w:w="735" w:type="dxa"/>
          </w:tcPr>
          <w:p w:rsidR="0077463C" w:rsidRPr="002341CA" w:rsidRDefault="0077463C" w:rsidP="00E85080">
            <w:pPr>
              <w:pStyle w:val="TAH"/>
            </w:pPr>
            <w:r w:rsidRPr="002341CA">
              <w:t>bit</w:t>
            </w:r>
            <w:r w:rsidRPr="002341CA">
              <w:br/>
              <w:t>8 7 6</w:t>
            </w:r>
          </w:p>
        </w:tc>
        <w:tc>
          <w:tcPr>
            <w:tcW w:w="2235" w:type="dxa"/>
          </w:tcPr>
          <w:p w:rsidR="0077463C" w:rsidRPr="002341CA" w:rsidRDefault="0077463C" w:rsidP="00E85080">
            <w:pPr>
              <w:pStyle w:val="TAH"/>
            </w:pPr>
            <w:r w:rsidRPr="002341CA">
              <w:t>Full-rate PDCH uplink block with TDMA frame number given UL CC1 or CC2</w:t>
            </w:r>
          </w:p>
          <w:p w:rsidR="0077463C" w:rsidRPr="002341CA" w:rsidRDefault="0077463C" w:rsidP="00E85080">
            <w:pPr>
              <w:pStyle w:val="TAL"/>
            </w:pPr>
          </w:p>
        </w:tc>
        <w:tc>
          <w:tcPr>
            <w:tcW w:w="2445" w:type="dxa"/>
          </w:tcPr>
          <w:p w:rsidR="0077463C" w:rsidRPr="002341CA" w:rsidRDefault="0077463C" w:rsidP="00E85080">
            <w:pPr>
              <w:pStyle w:val="TAH"/>
            </w:pPr>
            <w:r w:rsidRPr="002341CA">
              <w:t>Full-rate PDCH uplink block with TDMA frame number given UL CC3</w:t>
            </w:r>
          </w:p>
          <w:p w:rsidR="0077463C" w:rsidRPr="002341CA" w:rsidRDefault="0077463C" w:rsidP="00E85080">
            <w:pPr>
              <w:pStyle w:val="TAL"/>
              <w:jc w:val="center"/>
              <w:rPr>
                <w:b/>
              </w:rPr>
            </w:pPr>
          </w:p>
        </w:tc>
        <w:tc>
          <w:tcPr>
            <w:tcW w:w="2273" w:type="dxa"/>
          </w:tcPr>
          <w:p w:rsidR="0077463C" w:rsidRPr="002341CA" w:rsidRDefault="0077463C" w:rsidP="00E85080">
            <w:pPr>
              <w:pStyle w:val="TAH"/>
            </w:pPr>
            <w:r w:rsidRPr="002341CA">
              <w:t>Full-rate PDCH uplink block with TDMA frame number given UL CC4</w:t>
            </w:r>
          </w:p>
          <w:p w:rsidR="0077463C" w:rsidRPr="002341CA" w:rsidRDefault="0077463C" w:rsidP="00E85080">
            <w:pPr>
              <w:pStyle w:val="TAH"/>
            </w:pPr>
          </w:p>
        </w:tc>
      </w:tr>
      <w:tr w:rsidR="0077463C" w:rsidRPr="002341CA" w:rsidTr="00E85080">
        <w:trPr>
          <w:cantSplit/>
          <w:jc w:val="center"/>
        </w:trPr>
        <w:tc>
          <w:tcPr>
            <w:tcW w:w="735" w:type="dxa"/>
          </w:tcPr>
          <w:p w:rsidR="0077463C" w:rsidRPr="002341CA" w:rsidRDefault="0077463C" w:rsidP="00E85080">
            <w:pPr>
              <w:pStyle w:val="TAC"/>
            </w:pPr>
            <w:r w:rsidRPr="002341CA">
              <w:t>0 0 0</w:t>
            </w:r>
          </w:p>
        </w:tc>
        <w:tc>
          <w:tcPr>
            <w:tcW w:w="2235" w:type="dxa"/>
          </w:tcPr>
          <w:p w:rsidR="0077463C" w:rsidRPr="002341CA" w:rsidRDefault="0077463C" w:rsidP="00E85080">
            <w:pPr>
              <w:pStyle w:val="TAL"/>
            </w:pPr>
            <w:r w:rsidRPr="002341CA">
              <w:t>(N+13)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 xml:space="preserve">(N+13) mod 2715648 </w:t>
            </w:r>
          </w:p>
          <w:p w:rsidR="0077463C" w:rsidRPr="002341CA" w:rsidRDefault="0077463C" w:rsidP="00E85080">
            <w:pPr>
              <w:pStyle w:val="TAL"/>
            </w:pPr>
            <w:r w:rsidRPr="002341CA">
              <w:t xml:space="preserve">or </w:t>
            </w:r>
            <w:r w:rsidRPr="002341CA">
              <w:br/>
              <w:t xml:space="preserve">(N+17 or N+18) mod 2715648 </w:t>
            </w:r>
          </w:p>
        </w:tc>
        <w:tc>
          <w:tcPr>
            <w:tcW w:w="2273" w:type="dxa"/>
          </w:tcPr>
          <w:p w:rsidR="0077463C" w:rsidRPr="002341CA" w:rsidRDefault="0077463C" w:rsidP="00E85080">
            <w:pPr>
              <w:pStyle w:val="TAL"/>
            </w:pPr>
            <w:r w:rsidRPr="002341CA">
              <w:t xml:space="preserve">(N+13) mod 2715648 </w:t>
            </w:r>
          </w:p>
          <w:p w:rsidR="0077463C" w:rsidRPr="002341CA" w:rsidRDefault="0077463C" w:rsidP="00E85080">
            <w:pPr>
              <w:pStyle w:val="TAL"/>
            </w:pPr>
            <w:r w:rsidRPr="002341CA">
              <w:t xml:space="preserve">or </w:t>
            </w:r>
            <w:r w:rsidRPr="002341CA">
              <w:br/>
              <w:t>(N+17 or N+18) mod 2715648</w:t>
            </w:r>
          </w:p>
          <w:p w:rsidR="0077463C" w:rsidRPr="002341CA" w:rsidRDefault="0077463C" w:rsidP="00E85080">
            <w:pPr>
              <w:pStyle w:val="TAL"/>
            </w:pPr>
            <w:r w:rsidRPr="002341CA">
              <w:t>or</w:t>
            </w:r>
          </w:p>
          <w:p w:rsidR="0077463C" w:rsidRPr="002341CA" w:rsidRDefault="0077463C" w:rsidP="00E85080">
            <w:pPr>
              <w:pStyle w:val="TAL"/>
            </w:pPr>
            <w:r w:rsidRPr="002341CA">
              <w:t xml:space="preserve">(N+21 or N+22)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(N+26) mod 2715648 </w:t>
            </w:r>
          </w:p>
        </w:tc>
      </w:tr>
      <w:tr w:rsidR="0077463C" w:rsidRPr="002341CA" w:rsidTr="00E85080">
        <w:trPr>
          <w:cantSplit/>
          <w:jc w:val="center"/>
        </w:trPr>
        <w:tc>
          <w:tcPr>
            <w:tcW w:w="735" w:type="dxa"/>
          </w:tcPr>
          <w:p w:rsidR="0077463C" w:rsidRPr="002341CA" w:rsidRDefault="0077463C" w:rsidP="00E85080">
            <w:pPr>
              <w:pStyle w:val="TAC"/>
            </w:pPr>
            <w:r w:rsidRPr="002341CA">
              <w:t>0 0 1</w:t>
            </w:r>
          </w:p>
        </w:tc>
        <w:tc>
          <w:tcPr>
            <w:tcW w:w="2235" w:type="dxa"/>
          </w:tcPr>
          <w:p w:rsidR="0077463C" w:rsidRPr="002341CA" w:rsidRDefault="0077463C" w:rsidP="00E85080">
            <w:pPr>
              <w:pStyle w:val="TAL"/>
            </w:pPr>
            <w:r w:rsidRPr="002341CA">
              <w:t>(N+17 or N+18) mod 2715648</w:t>
            </w:r>
          </w:p>
        </w:tc>
        <w:tc>
          <w:tcPr>
            <w:tcW w:w="2445" w:type="dxa"/>
          </w:tcPr>
          <w:p w:rsidR="0077463C" w:rsidRPr="002341CA" w:rsidRDefault="0077463C" w:rsidP="00E85080">
            <w:pPr>
              <w:pStyle w:val="TAL"/>
            </w:pPr>
            <w:r w:rsidRPr="002341CA">
              <w:t xml:space="preserve">(N+21 or N+22) mod 2715648 </w:t>
            </w:r>
          </w:p>
          <w:p w:rsidR="0077463C" w:rsidRPr="002341CA" w:rsidRDefault="0077463C" w:rsidP="00E85080">
            <w:pPr>
              <w:pStyle w:val="TAL"/>
            </w:pPr>
            <w:r w:rsidRPr="002341CA">
              <w:t>or</w:t>
            </w:r>
          </w:p>
          <w:p w:rsidR="0077463C" w:rsidRPr="002341CA" w:rsidRDefault="0077463C" w:rsidP="00E85080">
            <w:pPr>
              <w:pStyle w:val="TAL"/>
            </w:pPr>
            <w:r w:rsidRPr="002341CA">
              <w:t>(N+26) mod 2715648</w:t>
            </w:r>
          </w:p>
        </w:tc>
        <w:tc>
          <w:tcPr>
            <w:tcW w:w="2273" w:type="dxa"/>
          </w:tcPr>
          <w:p w:rsidR="0077463C" w:rsidRPr="002341CA" w:rsidRDefault="0077463C" w:rsidP="00E85080">
            <w:pPr>
              <w:pStyle w:val="TAL"/>
            </w:pPr>
            <w:r w:rsidRPr="002341CA">
              <w:t xml:space="preserve">(N+30 or N+31)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(N+34 or N+35)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(N+39) mod 2715648 </w:t>
            </w:r>
          </w:p>
          <w:p w:rsidR="0077463C" w:rsidRPr="002341CA" w:rsidRDefault="0077463C" w:rsidP="00E85080">
            <w:pPr>
              <w:pStyle w:val="TAL"/>
            </w:pPr>
            <w:r w:rsidRPr="002341CA">
              <w:t>or</w:t>
            </w:r>
          </w:p>
          <w:p w:rsidR="0077463C" w:rsidRPr="002341CA" w:rsidRDefault="0077463C" w:rsidP="00E85080">
            <w:pPr>
              <w:pStyle w:val="TAL"/>
            </w:pPr>
            <w:r w:rsidRPr="002341CA">
              <w:t>(N+43 or N+44) mod 2715648</w:t>
            </w:r>
          </w:p>
        </w:tc>
      </w:tr>
      <w:tr w:rsidR="0077463C" w:rsidRPr="002341CA" w:rsidTr="00E85080">
        <w:trPr>
          <w:cantSplit/>
          <w:jc w:val="center"/>
        </w:trPr>
        <w:tc>
          <w:tcPr>
            <w:tcW w:w="735" w:type="dxa"/>
          </w:tcPr>
          <w:p w:rsidR="0077463C" w:rsidRPr="002341CA" w:rsidRDefault="0077463C" w:rsidP="00E85080">
            <w:pPr>
              <w:pStyle w:val="TAC"/>
            </w:pPr>
            <w:r w:rsidRPr="002341CA">
              <w:t>0 1 0</w:t>
            </w:r>
          </w:p>
        </w:tc>
        <w:tc>
          <w:tcPr>
            <w:tcW w:w="2235" w:type="dxa"/>
          </w:tcPr>
          <w:p w:rsidR="0077463C" w:rsidRPr="002341CA" w:rsidRDefault="0077463C" w:rsidP="00E85080">
            <w:pPr>
              <w:pStyle w:val="TAL"/>
            </w:pPr>
            <w:r w:rsidRPr="002341CA">
              <w:t>(N+21 or N+22)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(N+30 or N+31) mod 2715648</w:t>
            </w:r>
          </w:p>
          <w:p w:rsidR="0077463C" w:rsidRPr="002341CA" w:rsidRDefault="0077463C" w:rsidP="00E85080">
            <w:pPr>
              <w:pStyle w:val="TAL"/>
            </w:pPr>
            <w:r w:rsidRPr="002341CA">
              <w:t>or</w:t>
            </w:r>
          </w:p>
          <w:p w:rsidR="0077463C" w:rsidRPr="002341CA" w:rsidRDefault="0077463C" w:rsidP="00E85080">
            <w:pPr>
              <w:pStyle w:val="TAL"/>
            </w:pPr>
            <w:r w:rsidRPr="002341CA">
              <w:t>(N+34 or N+35 ) mod 2715648</w:t>
            </w:r>
          </w:p>
        </w:tc>
        <w:tc>
          <w:tcPr>
            <w:tcW w:w="2273" w:type="dxa"/>
          </w:tcPr>
          <w:p w:rsidR="0077463C" w:rsidRPr="002341CA" w:rsidRDefault="0077463C" w:rsidP="00E85080">
            <w:pPr>
              <w:pStyle w:val="TAL"/>
            </w:pPr>
            <w:r w:rsidRPr="002341CA">
              <w:t xml:space="preserve">(N+47 or N+48)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(N+52) mod 2715648 </w:t>
            </w:r>
          </w:p>
          <w:p w:rsidR="0077463C" w:rsidRPr="002341CA" w:rsidRDefault="0077463C" w:rsidP="00E85080">
            <w:pPr>
              <w:pStyle w:val="TAL"/>
            </w:pPr>
            <w:r w:rsidRPr="002341CA">
              <w:t>or</w:t>
            </w:r>
          </w:p>
          <w:p w:rsidR="0077463C" w:rsidRPr="002341CA" w:rsidRDefault="0077463C" w:rsidP="00E85080">
            <w:pPr>
              <w:pStyle w:val="TAL"/>
            </w:pPr>
            <w:r w:rsidRPr="002341CA">
              <w:t>(N+56 or N+57) mod 2715648</w:t>
            </w:r>
          </w:p>
          <w:p w:rsidR="0077463C" w:rsidRPr="002341CA" w:rsidRDefault="0077463C" w:rsidP="00E85080">
            <w:pPr>
              <w:pStyle w:val="TAL"/>
            </w:pPr>
            <w:r w:rsidRPr="002341CA">
              <w:t>or</w:t>
            </w:r>
          </w:p>
          <w:p w:rsidR="0077463C" w:rsidRPr="002341CA" w:rsidRDefault="0077463C" w:rsidP="00E85080">
            <w:pPr>
              <w:pStyle w:val="TAL"/>
            </w:pPr>
            <w:r w:rsidRPr="002341CA">
              <w:t>(N+60 or N+61) mod 2715648</w:t>
            </w:r>
          </w:p>
        </w:tc>
      </w:tr>
      <w:tr w:rsidR="0077463C" w:rsidRPr="002341CA" w:rsidTr="00E85080">
        <w:trPr>
          <w:cantSplit/>
          <w:jc w:val="center"/>
        </w:trPr>
        <w:tc>
          <w:tcPr>
            <w:tcW w:w="735" w:type="dxa"/>
          </w:tcPr>
          <w:p w:rsidR="0077463C" w:rsidRPr="002341CA" w:rsidRDefault="0077463C" w:rsidP="00E85080">
            <w:pPr>
              <w:pStyle w:val="TAC"/>
            </w:pPr>
            <w:r w:rsidRPr="002341CA">
              <w:t>0 1 1</w:t>
            </w:r>
          </w:p>
        </w:tc>
        <w:tc>
          <w:tcPr>
            <w:tcW w:w="2235" w:type="dxa"/>
          </w:tcPr>
          <w:p w:rsidR="0077463C" w:rsidRPr="002341CA" w:rsidRDefault="0077463C" w:rsidP="00E85080">
            <w:pPr>
              <w:pStyle w:val="TAL"/>
            </w:pPr>
            <w:r w:rsidRPr="002341CA">
              <w:t xml:space="preserve"> (N+26) mod 2715648</w:t>
            </w:r>
          </w:p>
        </w:tc>
        <w:tc>
          <w:tcPr>
            <w:tcW w:w="2445" w:type="dxa"/>
          </w:tcPr>
          <w:p w:rsidR="0077463C" w:rsidRPr="002341CA" w:rsidRDefault="0077463C" w:rsidP="00E85080">
            <w:pPr>
              <w:pStyle w:val="TAL"/>
            </w:pPr>
            <w:r w:rsidRPr="002341CA">
              <w:t>(N+39) mod 2715648</w:t>
            </w:r>
          </w:p>
          <w:p w:rsidR="0077463C" w:rsidRPr="002341CA" w:rsidRDefault="0077463C" w:rsidP="00E85080">
            <w:pPr>
              <w:pStyle w:val="TAL"/>
            </w:pPr>
            <w:r w:rsidRPr="002341CA">
              <w:t>or</w:t>
            </w:r>
          </w:p>
          <w:p w:rsidR="0077463C" w:rsidRPr="002341CA" w:rsidRDefault="0077463C" w:rsidP="00E85080">
            <w:pPr>
              <w:pStyle w:val="TAL"/>
            </w:pPr>
            <w:r w:rsidRPr="002341CA">
              <w:t>(N+43 or N+44) mod 2715648</w:t>
            </w:r>
          </w:p>
        </w:tc>
        <w:tc>
          <w:tcPr>
            <w:tcW w:w="2273" w:type="dxa"/>
          </w:tcPr>
          <w:p w:rsidR="0077463C" w:rsidRPr="002341CA" w:rsidRDefault="0077463C" w:rsidP="00E85080">
            <w:pPr>
              <w:pStyle w:val="TAL"/>
            </w:pPr>
            <w:r w:rsidRPr="002341CA">
              <w:t xml:space="preserve">(N+65)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(N+69 or N+70) mod 2715648 </w:t>
            </w:r>
          </w:p>
          <w:p w:rsidR="0077463C" w:rsidRPr="002341CA" w:rsidRDefault="0077463C" w:rsidP="00E85080">
            <w:pPr>
              <w:pStyle w:val="TAL"/>
            </w:pPr>
            <w:r w:rsidRPr="002341CA">
              <w:t>or</w:t>
            </w:r>
          </w:p>
          <w:p w:rsidR="0077463C" w:rsidRPr="002341CA" w:rsidRDefault="0077463C" w:rsidP="00E85080">
            <w:pPr>
              <w:pStyle w:val="TAL"/>
            </w:pPr>
            <w:r w:rsidRPr="002341CA">
              <w:t>(N+73 or N+74) mod 2715648</w:t>
            </w:r>
          </w:p>
          <w:p w:rsidR="0077463C" w:rsidRPr="002341CA" w:rsidRDefault="0077463C" w:rsidP="00E85080">
            <w:pPr>
              <w:pStyle w:val="TAL"/>
            </w:pPr>
            <w:r w:rsidRPr="002341CA">
              <w:t>or</w:t>
            </w:r>
          </w:p>
          <w:p w:rsidR="0077463C" w:rsidRPr="002341CA" w:rsidRDefault="0077463C" w:rsidP="00E85080">
            <w:pPr>
              <w:pStyle w:val="TAL"/>
            </w:pPr>
            <w:r w:rsidRPr="002341CA">
              <w:t>(N+78) mod 2715648</w:t>
            </w:r>
          </w:p>
        </w:tc>
      </w:tr>
      <w:tr w:rsidR="0077463C" w:rsidRPr="002341CA" w:rsidTr="00E85080">
        <w:trPr>
          <w:cantSplit/>
          <w:jc w:val="center"/>
        </w:trPr>
        <w:tc>
          <w:tcPr>
            <w:tcW w:w="735" w:type="dxa"/>
          </w:tcPr>
          <w:p w:rsidR="0077463C" w:rsidRPr="002341CA" w:rsidRDefault="0077463C" w:rsidP="00E85080">
            <w:pPr>
              <w:pStyle w:val="TAC"/>
            </w:pPr>
            <w:r w:rsidRPr="002341CA">
              <w:t>1 0 0</w:t>
            </w:r>
          </w:p>
        </w:tc>
        <w:tc>
          <w:tcPr>
            <w:tcW w:w="2235" w:type="dxa"/>
          </w:tcPr>
          <w:p w:rsidR="0077463C" w:rsidRPr="002341CA" w:rsidRDefault="0077463C" w:rsidP="00E85080">
            <w:pPr>
              <w:pStyle w:val="TAL"/>
            </w:pPr>
            <w:r w:rsidRPr="002341CA">
              <w:t>(N+30 or N+31)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 xml:space="preserve">(N+47 or N+48) mod 2715648 </w:t>
            </w:r>
          </w:p>
          <w:p w:rsidR="0077463C" w:rsidRPr="002341CA" w:rsidRDefault="0077463C" w:rsidP="00E85080">
            <w:pPr>
              <w:pStyle w:val="TAL"/>
            </w:pPr>
            <w:r w:rsidRPr="002341CA">
              <w:t xml:space="preserve">or </w:t>
            </w:r>
            <w:r w:rsidRPr="002341CA">
              <w:br/>
              <w:t xml:space="preserve">(N+52) mod 2715648 </w:t>
            </w:r>
          </w:p>
        </w:tc>
        <w:tc>
          <w:tcPr>
            <w:tcW w:w="2273" w:type="dxa"/>
          </w:tcPr>
          <w:p w:rsidR="0077463C" w:rsidRPr="002341CA" w:rsidRDefault="0077463C" w:rsidP="00E85080">
            <w:pPr>
              <w:pStyle w:val="TAL"/>
            </w:pPr>
            <w:r w:rsidRPr="002341CA">
              <w:t xml:space="preserve">(N+82 or N+83) mod 2715648 </w:t>
            </w:r>
          </w:p>
          <w:p w:rsidR="0077463C" w:rsidRPr="002341CA" w:rsidRDefault="0077463C" w:rsidP="00E85080">
            <w:pPr>
              <w:pStyle w:val="TAL"/>
            </w:pPr>
            <w:r w:rsidRPr="002341CA">
              <w:t xml:space="preserve">or </w:t>
            </w:r>
            <w:r w:rsidRPr="002341CA">
              <w:br/>
              <w:t>(N+86 or N+87) mod 2715648</w:t>
            </w:r>
          </w:p>
          <w:p w:rsidR="0077463C" w:rsidRPr="002341CA" w:rsidRDefault="0077463C" w:rsidP="00E85080">
            <w:pPr>
              <w:pStyle w:val="TAL"/>
            </w:pPr>
            <w:r w:rsidRPr="002341CA">
              <w:t>or</w:t>
            </w:r>
          </w:p>
          <w:p w:rsidR="0077463C" w:rsidRPr="002341CA" w:rsidRDefault="0077463C" w:rsidP="00E85080">
            <w:pPr>
              <w:pStyle w:val="TAL"/>
            </w:pPr>
            <w:r w:rsidRPr="002341CA">
              <w:t xml:space="preserve">(N+91)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(N+95 or N+96) mod 2715648 </w:t>
            </w:r>
          </w:p>
        </w:tc>
      </w:tr>
      <w:tr w:rsidR="0077463C" w:rsidRPr="002341CA" w:rsidTr="00E85080">
        <w:trPr>
          <w:cantSplit/>
          <w:jc w:val="center"/>
        </w:trPr>
        <w:tc>
          <w:tcPr>
            <w:tcW w:w="735" w:type="dxa"/>
          </w:tcPr>
          <w:p w:rsidR="0077463C" w:rsidRPr="002341CA" w:rsidRDefault="0077463C" w:rsidP="00E85080">
            <w:pPr>
              <w:pStyle w:val="TAC"/>
            </w:pPr>
            <w:r w:rsidRPr="002341CA">
              <w:t>1 0 1</w:t>
            </w:r>
          </w:p>
        </w:tc>
        <w:tc>
          <w:tcPr>
            <w:tcW w:w="2235" w:type="dxa"/>
          </w:tcPr>
          <w:p w:rsidR="0077463C" w:rsidRPr="002341CA" w:rsidRDefault="0077463C" w:rsidP="00E85080">
            <w:pPr>
              <w:pStyle w:val="TAL"/>
            </w:pPr>
            <w:r w:rsidRPr="002341CA">
              <w:t>(N+34 or N+35) mod 2715648</w:t>
            </w:r>
          </w:p>
        </w:tc>
        <w:tc>
          <w:tcPr>
            <w:tcW w:w="2445" w:type="dxa"/>
          </w:tcPr>
          <w:p w:rsidR="0077463C" w:rsidRPr="002341CA" w:rsidRDefault="0077463C" w:rsidP="00E85080">
            <w:pPr>
              <w:pStyle w:val="TAL"/>
            </w:pPr>
            <w:r w:rsidRPr="002341CA">
              <w:t xml:space="preserve">(N+56 or N+57) mod 2715648 </w:t>
            </w:r>
          </w:p>
          <w:p w:rsidR="0077463C" w:rsidRPr="002341CA" w:rsidRDefault="0077463C" w:rsidP="00E85080">
            <w:pPr>
              <w:pStyle w:val="TAL"/>
            </w:pPr>
            <w:r w:rsidRPr="002341CA">
              <w:t>or</w:t>
            </w:r>
          </w:p>
          <w:p w:rsidR="0077463C" w:rsidRPr="002341CA" w:rsidRDefault="0077463C" w:rsidP="00E85080">
            <w:pPr>
              <w:pStyle w:val="TAL"/>
            </w:pPr>
            <w:r w:rsidRPr="002341CA">
              <w:t>(N+60 or N+61) mod 2715648</w:t>
            </w:r>
          </w:p>
        </w:tc>
        <w:tc>
          <w:tcPr>
            <w:tcW w:w="2273" w:type="dxa"/>
          </w:tcPr>
          <w:p w:rsidR="0077463C" w:rsidRPr="002341CA" w:rsidRDefault="0077463C" w:rsidP="00E85080">
            <w:pPr>
              <w:pStyle w:val="TAL"/>
            </w:pPr>
            <w:r w:rsidRPr="002341CA">
              <w:t xml:space="preserve">(N+99 or N+100)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(N+104)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(N+108 or N+109) mod 2715648 </w:t>
            </w:r>
          </w:p>
          <w:p w:rsidR="0077463C" w:rsidRPr="002341CA" w:rsidRDefault="0077463C" w:rsidP="00E85080">
            <w:pPr>
              <w:pStyle w:val="TAL"/>
            </w:pPr>
            <w:r w:rsidRPr="002341CA">
              <w:t>or</w:t>
            </w:r>
          </w:p>
          <w:p w:rsidR="0077463C" w:rsidRPr="002341CA" w:rsidRDefault="0077463C" w:rsidP="00E85080">
            <w:pPr>
              <w:pStyle w:val="TAL"/>
            </w:pPr>
            <w:r w:rsidRPr="002341CA">
              <w:t>(N+112 or N+113) mod 2715648</w:t>
            </w:r>
          </w:p>
        </w:tc>
      </w:tr>
      <w:tr w:rsidR="0077463C" w:rsidRPr="002341CA" w:rsidTr="00E85080">
        <w:trPr>
          <w:cantSplit/>
          <w:jc w:val="center"/>
        </w:trPr>
        <w:tc>
          <w:tcPr>
            <w:tcW w:w="735" w:type="dxa"/>
          </w:tcPr>
          <w:p w:rsidR="0077463C" w:rsidRPr="002341CA" w:rsidRDefault="0077463C" w:rsidP="00E85080">
            <w:pPr>
              <w:pStyle w:val="TAC"/>
            </w:pPr>
            <w:r w:rsidRPr="002341CA">
              <w:lastRenderedPageBreak/>
              <w:t>1 1 0</w:t>
            </w:r>
          </w:p>
        </w:tc>
        <w:tc>
          <w:tcPr>
            <w:tcW w:w="2235" w:type="dxa"/>
          </w:tcPr>
          <w:p w:rsidR="0077463C" w:rsidRPr="002341CA" w:rsidRDefault="0077463C" w:rsidP="00E85080">
            <w:pPr>
              <w:pStyle w:val="TAL"/>
            </w:pPr>
            <w:r w:rsidRPr="002341CA">
              <w:t>(N+39)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(N+65) mod 2715648</w:t>
            </w:r>
          </w:p>
          <w:p w:rsidR="0077463C" w:rsidRPr="002341CA" w:rsidRDefault="0077463C" w:rsidP="00E85080">
            <w:pPr>
              <w:pStyle w:val="TAL"/>
            </w:pPr>
            <w:r w:rsidRPr="002341CA">
              <w:t>or</w:t>
            </w:r>
          </w:p>
          <w:p w:rsidR="0077463C" w:rsidRPr="002341CA" w:rsidRDefault="0077463C" w:rsidP="00E85080">
            <w:pPr>
              <w:pStyle w:val="TAL"/>
            </w:pPr>
            <w:r w:rsidRPr="002341CA">
              <w:t>(N+69 or N+70) mod 2715648</w:t>
            </w:r>
          </w:p>
        </w:tc>
        <w:tc>
          <w:tcPr>
            <w:tcW w:w="2273" w:type="dxa"/>
          </w:tcPr>
          <w:p w:rsidR="0077463C" w:rsidRPr="002341CA" w:rsidRDefault="0077463C" w:rsidP="00E85080">
            <w:pPr>
              <w:pStyle w:val="TAL"/>
            </w:pPr>
            <w:r w:rsidRPr="002341CA">
              <w:t xml:space="preserve">(N+117)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(N+121 or N+122) mod 2715648 </w:t>
            </w:r>
          </w:p>
          <w:p w:rsidR="0077463C" w:rsidRPr="002341CA" w:rsidRDefault="0077463C" w:rsidP="00E85080">
            <w:pPr>
              <w:pStyle w:val="TAL"/>
            </w:pPr>
            <w:r w:rsidRPr="002341CA">
              <w:t>or</w:t>
            </w:r>
          </w:p>
          <w:p w:rsidR="0077463C" w:rsidRPr="002341CA" w:rsidRDefault="0077463C" w:rsidP="00E85080">
            <w:pPr>
              <w:pStyle w:val="TAL"/>
            </w:pPr>
            <w:r w:rsidRPr="002341CA">
              <w:t>(N+125 or N+126) mod 2715648</w:t>
            </w:r>
          </w:p>
          <w:p w:rsidR="0077463C" w:rsidRPr="002341CA" w:rsidRDefault="0077463C" w:rsidP="00E85080">
            <w:pPr>
              <w:pStyle w:val="TAL"/>
            </w:pPr>
            <w:r w:rsidRPr="002341CA">
              <w:t>or</w:t>
            </w:r>
          </w:p>
          <w:p w:rsidR="0077463C" w:rsidRPr="002341CA" w:rsidRDefault="0077463C" w:rsidP="00E85080">
            <w:pPr>
              <w:pStyle w:val="TAL"/>
            </w:pPr>
            <w:r w:rsidRPr="002341CA">
              <w:t>(N+130) mod 2715648</w:t>
            </w:r>
          </w:p>
        </w:tc>
      </w:tr>
      <w:tr w:rsidR="0077463C" w:rsidRPr="002341CA" w:rsidTr="00E85080">
        <w:trPr>
          <w:cantSplit/>
          <w:jc w:val="center"/>
        </w:trPr>
        <w:tc>
          <w:tcPr>
            <w:tcW w:w="735" w:type="dxa"/>
          </w:tcPr>
          <w:p w:rsidR="0077463C" w:rsidRPr="002341CA" w:rsidRDefault="0077463C" w:rsidP="00E85080">
            <w:pPr>
              <w:pStyle w:val="TAC"/>
            </w:pPr>
            <w:r w:rsidRPr="002341CA">
              <w:t>1 1 1</w:t>
            </w:r>
          </w:p>
        </w:tc>
        <w:tc>
          <w:tcPr>
            <w:tcW w:w="2235" w:type="dxa"/>
          </w:tcPr>
          <w:p w:rsidR="0077463C" w:rsidRPr="002341CA" w:rsidRDefault="0077463C" w:rsidP="00E85080">
            <w:pPr>
              <w:pStyle w:val="TAL"/>
            </w:pPr>
            <w:r w:rsidRPr="002341CA">
              <w:t xml:space="preserve"> (N+43 or N+44) mod 2715648</w:t>
            </w:r>
          </w:p>
        </w:tc>
        <w:tc>
          <w:tcPr>
            <w:tcW w:w="2445" w:type="dxa"/>
          </w:tcPr>
          <w:p w:rsidR="0077463C" w:rsidRPr="002341CA" w:rsidRDefault="0077463C" w:rsidP="00E85080">
            <w:pPr>
              <w:pStyle w:val="TAL"/>
            </w:pPr>
            <w:r w:rsidRPr="002341CA">
              <w:t>(N+73 or N+74) mod 2715648</w:t>
            </w:r>
          </w:p>
          <w:p w:rsidR="0077463C" w:rsidRPr="002341CA" w:rsidRDefault="0077463C" w:rsidP="00E85080">
            <w:pPr>
              <w:pStyle w:val="TAL"/>
            </w:pPr>
            <w:r w:rsidRPr="002341CA">
              <w:t>or</w:t>
            </w:r>
          </w:p>
          <w:p w:rsidR="0077463C" w:rsidRPr="002341CA" w:rsidRDefault="0077463C" w:rsidP="00E85080">
            <w:pPr>
              <w:pStyle w:val="TAL"/>
            </w:pPr>
            <w:r w:rsidRPr="002341CA">
              <w:t>(N+78) mod 2715648</w:t>
            </w:r>
          </w:p>
        </w:tc>
        <w:tc>
          <w:tcPr>
            <w:tcW w:w="2273" w:type="dxa"/>
          </w:tcPr>
          <w:p w:rsidR="0077463C" w:rsidRPr="002341CA" w:rsidRDefault="0077463C" w:rsidP="00E85080">
            <w:pPr>
              <w:pStyle w:val="TAL"/>
            </w:pPr>
            <w:r w:rsidRPr="002341CA">
              <w:t xml:space="preserve">(N+134 or N+135)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(N+138 or N+139) mod 2715648 </w:t>
            </w:r>
          </w:p>
          <w:p w:rsidR="0077463C" w:rsidRPr="002341CA" w:rsidRDefault="0077463C" w:rsidP="00E85080">
            <w:pPr>
              <w:pStyle w:val="TAL"/>
            </w:pPr>
            <w:r w:rsidRPr="002341CA">
              <w:t>or</w:t>
            </w:r>
          </w:p>
          <w:p w:rsidR="0077463C" w:rsidRPr="002341CA" w:rsidRDefault="0077463C" w:rsidP="00E85080">
            <w:pPr>
              <w:pStyle w:val="TAL"/>
            </w:pPr>
            <w:r w:rsidRPr="002341CA">
              <w:t>(N+143) mod 2715648</w:t>
            </w:r>
          </w:p>
          <w:p w:rsidR="0077463C" w:rsidRPr="002341CA" w:rsidRDefault="0077463C" w:rsidP="00E85080">
            <w:pPr>
              <w:pStyle w:val="TAL"/>
            </w:pPr>
            <w:r w:rsidRPr="002341CA">
              <w:t>or</w:t>
            </w:r>
          </w:p>
          <w:p w:rsidR="0077463C" w:rsidRPr="002341CA" w:rsidRDefault="0077463C" w:rsidP="00E85080">
            <w:pPr>
              <w:pStyle w:val="TAL"/>
            </w:pPr>
            <w:r w:rsidRPr="002341CA">
              <w:t>(N+147 or N+148) mod 2715648</w:t>
            </w:r>
          </w:p>
        </w:tc>
      </w:tr>
      <w:tr w:rsidR="0077463C" w:rsidRPr="002341CA" w:rsidTr="00E85080">
        <w:trPr>
          <w:cantSplit/>
          <w:jc w:val="center"/>
        </w:trPr>
        <w:tc>
          <w:tcPr>
            <w:tcW w:w="7688" w:type="dxa"/>
            <w:gridSpan w:val="4"/>
          </w:tcPr>
          <w:p w:rsidR="0077463C" w:rsidRPr="002341CA" w:rsidRDefault="0077463C" w:rsidP="00E85080">
            <w:pPr>
              <w:pStyle w:val="TAL"/>
            </w:pPr>
            <w:r w:rsidRPr="002341CA">
              <w:rPr>
                <w:lang w:eastAsia="ko-KR"/>
              </w:rPr>
              <w:t>NOTE:</w:t>
            </w:r>
            <w:r w:rsidRPr="002341CA">
              <w:t xml:space="preserve"> </w:t>
            </w:r>
            <w:r w:rsidRPr="002341CA">
              <w:tab/>
              <w:t xml:space="preserve">Each RRBP value in </w:t>
            </w:r>
            <w:r w:rsidRPr="002341CA">
              <w:rPr>
                <w:lang w:eastAsia="ko-KR"/>
              </w:rPr>
              <w:t xml:space="preserve">Table </w:t>
            </w:r>
            <w:r w:rsidRPr="002341CA">
              <w:t>10.4.5.5 will assign only one valid uplink block given the downlink coverage class used, i.e. when the poll is received, and the uplink coverage class used. See 3GPP TS 45.002</w:t>
            </w:r>
            <w:ins w:id="1697" w:author="Ericsson LM" w:date="2016-05-16T20:16:00Z">
              <w:r w:rsidR="00307167" w:rsidRPr="002341CA">
                <w:t xml:space="preserve"> [13]</w:t>
              </w:r>
            </w:ins>
            <w:r w:rsidRPr="002341CA">
              <w:t xml:space="preserve"> for the coverage class dependent channel mappings.</w:t>
            </w:r>
          </w:p>
        </w:tc>
      </w:tr>
    </w:tbl>
    <w:p w:rsidR="0077463C" w:rsidRPr="002341CA" w:rsidRDefault="0077463C" w:rsidP="0077463C"/>
    <w:p w:rsidR="0077463C" w:rsidRPr="002341CA" w:rsidRDefault="0077463C" w:rsidP="0077463C">
      <w:r w:rsidRPr="002341CA">
        <w:t>For EC</w:t>
      </w:r>
      <w:del w:id="1698" w:author="Ericsson LM" w:date="2016-05-16T20:16:00Z">
        <w:r w:rsidRPr="002341CA" w:rsidDel="00307167">
          <w:delText>-EGPRS</w:delText>
        </w:r>
      </w:del>
      <w:r w:rsidRPr="002341CA">
        <w:t xml:space="preserve"> TBFs, Table 10.4.5.6 specifies the coding of the RRBP field if it is received as part of an RLC/MAC block containing an RLC/MAC control block indicating the number of TDMA frames the mobile station shall wait before transmitting the uplink RLC/MAC block according to its uplink Coverage Class. The delay is relative to the first TDMA frame (N) of the downlink block containing the last blind physical layer transmission of the EC-PACCH or EC-PDTCH message, according to the USED_DL_COVERAGE_CLASS field. For definition of TDMA frame numbering, see 3GPP TS 45.002</w:t>
      </w:r>
      <w:ins w:id="1699" w:author="Ericsson LM" w:date="2016-05-16T20:17:00Z">
        <w:r w:rsidR="00307167" w:rsidRPr="002341CA">
          <w:t xml:space="preserve"> [13]</w:t>
        </w:r>
      </w:ins>
      <w:r w:rsidRPr="002341CA">
        <w:t>.</w:t>
      </w:r>
    </w:p>
    <w:p w:rsidR="0077463C" w:rsidRPr="002341CA" w:rsidRDefault="0077463C" w:rsidP="0077463C">
      <w:pPr>
        <w:pStyle w:val="TH"/>
      </w:pPr>
      <w:r w:rsidRPr="002341CA">
        <w:lastRenderedPageBreak/>
        <w:t>Table 10.4.5.6: Relative Reserved Block Period (RRBP) field (EC</w:t>
      </w:r>
      <w:del w:id="1700" w:author="Ericsson LM" w:date="2016-05-16T20:17:00Z">
        <w:r w:rsidRPr="002341CA" w:rsidDel="000B1433">
          <w:delText>-EGPRS</w:delText>
        </w:r>
      </w:del>
      <w:r w:rsidRPr="002341CA">
        <w:t xml:space="preserve"> TBF mode) if received as part of an RLC/MAC block containing an RLC/MAC control block</w:t>
      </w:r>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77463C" w:rsidRPr="002341CA" w:rsidTr="00E85080">
        <w:trPr>
          <w:cantSplit/>
          <w:jc w:val="center"/>
        </w:trPr>
        <w:tc>
          <w:tcPr>
            <w:tcW w:w="735" w:type="dxa"/>
          </w:tcPr>
          <w:p w:rsidR="0077463C" w:rsidRPr="002341CA" w:rsidRDefault="0077463C" w:rsidP="00E85080">
            <w:pPr>
              <w:pStyle w:val="TAH"/>
            </w:pPr>
            <w:r w:rsidRPr="002341CA">
              <w:t>bit</w:t>
            </w:r>
            <w:r w:rsidRPr="002341CA">
              <w:br/>
            </w:r>
            <w:ins w:id="1701" w:author="Ericsson LM" w:date="2016-05-16T20:18:00Z">
              <w:r w:rsidR="00735AF4" w:rsidRPr="002341CA">
                <w:t>3</w:t>
              </w:r>
            </w:ins>
            <w:del w:id="1702" w:author="Ericsson LM" w:date="2016-05-16T20:18:00Z">
              <w:r w:rsidRPr="002341CA" w:rsidDel="00735AF4">
                <w:delText>7</w:delText>
              </w:r>
            </w:del>
            <w:ins w:id="1703" w:author="Ericsson LM" w:date="2016-05-16T20:18:00Z">
              <w:r w:rsidR="00735AF4" w:rsidRPr="002341CA">
                <w:t xml:space="preserve"> </w:t>
              </w:r>
            </w:ins>
            <w:del w:id="1704" w:author="Ericsson LM" w:date="2016-05-16T20:17:00Z">
              <w:r w:rsidRPr="002341CA" w:rsidDel="00735AF4">
                <w:delText>-</w:delText>
              </w:r>
            </w:del>
            <w:ins w:id="1705" w:author="Ericsson LM" w:date="2016-05-16T20:18:00Z">
              <w:r w:rsidR="00735AF4" w:rsidRPr="002341CA">
                <w:t>2</w:t>
              </w:r>
            </w:ins>
            <w:del w:id="1706" w:author="Ericsson LM" w:date="2016-05-16T20:18:00Z">
              <w:r w:rsidRPr="002341CA" w:rsidDel="00735AF4">
                <w:delText>6</w:delText>
              </w:r>
            </w:del>
          </w:p>
        </w:tc>
        <w:tc>
          <w:tcPr>
            <w:tcW w:w="2235" w:type="dxa"/>
          </w:tcPr>
          <w:p w:rsidR="0077463C" w:rsidRPr="002341CA" w:rsidRDefault="0077463C" w:rsidP="00E85080">
            <w:pPr>
              <w:pStyle w:val="TAH"/>
            </w:pPr>
            <w:r w:rsidRPr="002341CA">
              <w:t>Full-rate PDCH uplink block with TDMA frame number given UL CC1 or CC2</w:t>
            </w:r>
          </w:p>
          <w:p w:rsidR="0077463C" w:rsidRPr="002341CA" w:rsidRDefault="0077463C" w:rsidP="00E85080">
            <w:pPr>
              <w:pStyle w:val="TAL"/>
            </w:pPr>
          </w:p>
        </w:tc>
        <w:tc>
          <w:tcPr>
            <w:tcW w:w="2445" w:type="dxa"/>
          </w:tcPr>
          <w:p w:rsidR="0077463C" w:rsidRPr="002341CA" w:rsidRDefault="0077463C" w:rsidP="00E85080">
            <w:pPr>
              <w:pStyle w:val="TAH"/>
            </w:pPr>
            <w:r w:rsidRPr="002341CA">
              <w:t>Full-rate PDCH uplink block with TDMA frame number given UL CC3</w:t>
            </w:r>
          </w:p>
          <w:p w:rsidR="0077463C" w:rsidRPr="002341CA" w:rsidRDefault="0077463C" w:rsidP="00E85080">
            <w:pPr>
              <w:pStyle w:val="TAL"/>
              <w:jc w:val="center"/>
              <w:rPr>
                <w:b/>
              </w:rPr>
            </w:pPr>
          </w:p>
        </w:tc>
        <w:tc>
          <w:tcPr>
            <w:tcW w:w="2273" w:type="dxa"/>
          </w:tcPr>
          <w:p w:rsidR="0077463C" w:rsidRPr="002341CA" w:rsidRDefault="0077463C" w:rsidP="00E85080">
            <w:pPr>
              <w:pStyle w:val="TAH"/>
            </w:pPr>
            <w:r w:rsidRPr="002341CA">
              <w:t>Full-rate PDCH uplink block with TDMA frame number given UL CC4</w:t>
            </w:r>
          </w:p>
          <w:p w:rsidR="0077463C" w:rsidRPr="002341CA" w:rsidRDefault="0077463C" w:rsidP="00E85080">
            <w:pPr>
              <w:pStyle w:val="TAH"/>
            </w:pPr>
          </w:p>
        </w:tc>
      </w:tr>
      <w:tr w:rsidR="0077463C" w:rsidRPr="002341CA" w:rsidTr="00E85080">
        <w:trPr>
          <w:cantSplit/>
          <w:jc w:val="center"/>
        </w:trPr>
        <w:tc>
          <w:tcPr>
            <w:tcW w:w="735" w:type="dxa"/>
          </w:tcPr>
          <w:p w:rsidR="0077463C" w:rsidRPr="002341CA" w:rsidRDefault="0077463C" w:rsidP="00E85080">
            <w:pPr>
              <w:pStyle w:val="TAC"/>
            </w:pPr>
            <w:r w:rsidRPr="002341CA">
              <w:t>0 0</w:t>
            </w:r>
          </w:p>
        </w:tc>
        <w:tc>
          <w:tcPr>
            <w:tcW w:w="2235" w:type="dxa"/>
          </w:tcPr>
          <w:p w:rsidR="0077463C" w:rsidRPr="002341CA" w:rsidRDefault="0077463C" w:rsidP="00E85080">
            <w:pPr>
              <w:pStyle w:val="TAL"/>
            </w:pPr>
            <w:r w:rsidRPr="002341CA">
              <w:t>(N+13)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 xml:space="preserve">(N+13) mod 2715648 </w:t>
            </w:r>
          </w:p>
          <w:p w:rsidR="0077463C" w:rsidRPr="002341CA" w:rsidRDefault="0077463C" w:rsidP="00E85080">
            <w:pPr>
              <w:pStyle w:val="TAL"/>
            </w:pPr>
            <w:r w:rsidRPr="002341CA">
              <w:t xml:space="preserve">or </w:t>
            </w:r>
            <w:r w:rsidRPr="002341CA">
              <w:br/>
              <w:t xml:space="preserve">(N+17 or N+18) mod 2715648 </w:t>
            </w:r>
          </w:p>
        </w:tc>
        <w:tc>
          <w:tcPr>
            <w:tcW w:w="2273" w:type="dxa"/>
          </w:tcPr>
          <w:p w:rsidR="0077463C" w:rsidRPr="002341CA" w:rsidRDefault="0077463C" w:rsidP="00E85080">
            <w:pPr>
              <w:pStyle w:val="TAL"/>
            </w:pPr>
            <w:r w:rsidRPr="002341CA">
              <w:t xml:space="preserve">(N+13) mod 2715648 </w:t>
            </w:r>
          </w:p>
          <w:p w:rsidR="0077463C" w:rsidRPr="002341CA" w:rsidRDefault="0077463C" w:rsidP="00E85080">
            <w:pPr>
              <w:pStyle w:val="TAL"/>
            </w:pPr>
            <w:r w:rsidRPr="002341CA">
              <w:t xml:space="preserve">or </w:t>
            </w:r>
            <w:r w:rsidRPr="002341CA">
              <w:br/>
              <w:t>(N+17 or N+18) mod 2715648</w:t>
            </w:r>
          </w:p>
          <w:p w:rsidR="0077463C" w:rsidRPr="002341CA" w:rsidRDefault="0077463C" w:rsidP="00E85080">
            <w:pPr>
              <w:pStyle w:val="TAL"/>
            </w:pPr>
            <w:r w:rsidRPr="002341CA">
              <w:t>or</w:t>
            </w:r>
          </w:p>
          <w:p w:rsidR="0077463C" w:rsidRPr="002341CA" w:rsidRDefault="0077463C" w:rsidP="00E85080">
            <w:pPr>
              <w:pStyle w:val="TAL"/>
            </w:pPr>
            <w:r w:rsidRPr="002341CA">
              <w:t xml:space="preserve">(N+21 or N+22)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(N+26) mod 2715648 </w:t>
            </w:r>
          </w:p>
        </w:tc>
      </w:tr>
      <w:tr w:rsidR="0077463C" w:rsidRPr="002341CA" w:rsidTr="00E85080">
        <w:trPr>
          <w:cantSplit/>
          <w:jc w:val="center"/>
        </w:trPr>
        <w:tc>
          <w:tcPr>
            <w:tcW w:w="735" w:type="dxa"/>
          </w:tcPr>
          <w:p w:rsidR="0077463C" w:rsidRPr="002341CA" w:rsidRDefault="0077463C" w:rsidP="00E85080">
            <w:pPr>
              <w:pStyle w:val="TAC"/>
            </w:pPr>
            <w:r w:rsidRPr="002341CA">
              <w:t>0 1</w:t>
            </w:r>
          </w:p>
        </w:tc>
        <w:tc>
          <w:tcPr>
            <w:tcW w:w="2235" w:type="dxa"/>
          </w:tcPr>
          <w:p w:rsidR="0077463C" w:rsidRPr="002341CA" w:rsidRDefault="0077463C" w:rsidP="00E85080">
            <w:pPr>
              <w:pStyle w:val="TAL"/>
            </w:pPr>
            <w:r w:rsidRPr="002341CA">
              <w:t>(N+17 or N+18) mod 2715648</w:t>
            </w:r>
          </w:p>
        </w:tc>
        <w:tc>
          <w:tcPr>
            <w:tcW w:w="2445" w:type="dxa"/>
          </w:tcPr>
          <w:p w:rsidR="0077463C" w:rsidRPr="002341CA" w:rsidRDefault="0077463C" w:rsidP="00E85080">
            <w:pPr>
              <w:pStyle w:val="TAL"/>
            </w:pPr>
            <w:r w:rsidRPr="002341CA">
              <w:t xml:space="preserve">(N+21 or N+22) mod 2715648 </w:t>
            </w:r>
          </w:p>
          <w:p w:rsidR="0077463C" w:rsidRPr="002341CA" w:rsidRDefault="0077463C" w:rsidP="00E85080">
            <w:pPr>
              <w:pStyle w:val="TAL"/>
            </w:pPr>
            <w:r w:rsidRPr="002341CA">
              <w:t>or</w:t>
            </w:r>
          </w:p>
          <w:p w:rsidR="0077463C" w:rsidRPr="002341CA" w:rsidRDefault="0077463C" w:rsidP="00E85080">
            <w:pPr>
              <w:pStyle w:val="TAL"/>
            </w:pPr>
            <w:r w:rsidRPr="002341CA">
              <w:t>(N+26) mod 2715648</w:t>
            </w:r>
          </w:p>
        </w:tc>
        <w:tc>
          <w:tcPr>
            <w:tcW w:w="2273" w:type="dxa"/>
          </w:tcPr>
          <w:p w:rsidR="0077463C" w:rsidRPr="002341CA" w:rsidRDefault="0077463C" w:rsidP="00E85080">
            <w:pPr>
              <w:pStyle w:val="TAL"/>
            </w:pPr>
            <w:r w:rsidRPr="002341CA">
              <w:t xml:space="preserve">(N+30 or N+31)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(N+34 or N+35)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(N+39) mod 2715648 </w:t>
            </w:r>
          </w:p>
          <w:p w:rsidR="0077463C" w:rsidRPr="002341CA" w:rsidRDefault="0077463C" w:rsidP="00E85080">
            <w:pPr>
              <w:pStyle w:val="TAL"/>
            </w:pPr>
            <w:r w:rsidRPr="002341CA">
              <w:t>or</w:t>
            </w:r>
          </w:p>
          <w:p w:rsidR="0077463C" w:rsidRPr="002341CA" w:rsidRDefault="0077463C" w:rsidP="00E85080">
            <w:pPr>
              <w:pStyle w:val="TAL"/>
            </w:pPr>
            <w:r w:rsidRPr="002341CA">
              <w:t>(N+43 or N+44) mod 2715648</w:t>
            </w:r>
          </w:p>
        </w:tc>
      </w:tr>
      <w:tr w:rsidR="0077463C" w:rsidRPr="002341CA" w:rsidTr="00E85080">
        <w:trPr>
          <w:cantSplit/>
          <w:jc w:val="center"/>
        </w:trPr>
        <w:tc>
          <w:tcPr>
            <w:tcW w:w="735" w:type="dxa"/>
          </w:tcPr>
          <w:p w:rsidR="0077463C" w:rsidRPr="002341CA" w:rsidRDefault="0077463C" w:rsidP="00E85080">
            <w:pPr>
              <w:pStyle w:val="TAC"/>
            </w:pPr>
            <w:r w:rsidRPr="002341CA">
              <w:t>1 0</w:t>
            </w:r>
          </w:p>
        </w:tc>
        <w:tc>
          <w:tcPr>
            <w:tcW w:w="2235" w:type="dxa"/>
          </w:tcPr>
          <w:p w:rsidR="0077463C" w:rsidRPr="002341CA" w:rsidRDefault="0077463C" w:rsidP="00E85080">
            <w:pPr>
              <w:pStyle w:val="TAL"/>
            </w:pPr>
            <w:r w:rsidRPr="002341CA">
              <w:t>(N+21 or N+22) mod 2715648</w:t>
            </w:r>
          </w:p>
          <w:p w:rsidR="0077463C" w:rsidRPr="002341CA" w:rsidRDefault="0077463C" w:rsidP="00E85080">
            <w:pPr>
              <w:pStyle w:val="TAL"/>
            </w:pPr>
          </w:p>
        </w:tc>
        <w:tc>
          <w:tcPr>
            <w:tcW w:w="2445" w:type="dxa"/>
          </w:tcPr>
          <w:p w:rsidR="0077463C" w:rsidRPr="002341CA" w:rsidRDefault="0077463C" w:rsidP="00E85080">
            <w:pPr>
              <w:pStyle w:val="TAL"/>
            </w:pPr>
            <w:r w:rsidRPr="002341CA">
              <w:t>(N+30 or N+31) mod 2715648</w:t>
            </w:r>
          </w:p>
          <w:p w:rsidR="0077463C" w:rsidRPr="002341CA" w:rsidRDefault="0077463C" w:rsidP="00E85080">
            <w:pPr>
              <w:pStyle w:val="TAL"/>
            </w:pPr>
            <w:r w:rsidRPr="002341CA">
              <w:t>or</w:t>
            </w:r>
          </w:p>
          <w:p w:rsidR="0077463C" w:rsidRPr="002341CA" w:rsidRDefault="0077463C" w:rsidP="00E85080">
            <w:pPr>
              <w:pStyle w:val="TAL"/>
            </w:pPr>
            <w:r w:rsidRPr="002341CA">
              <w:t>(N+34 or N+35 ) mod 2715648</w:t>
            </w:r>
          </w:p>
        </w:tc>
        <w:tc>
          <w:tcPr>
            <w:tcW w:w="2273" w:type="dxa"/>
          </w:tcPr>
          <w:p w:rsidR="0077463C" w:rsidRPr="002341CA" w:rsidRDefault="0077463C" w:rsidP="00E85080">
            <w:pPr>
              <w:pStyle w:val="TAL"/>
            </w:pPr>
            <w:r w:rsidRPr="002341CA">
              <w:t xml:space="preserve">(N+47 or N+48)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(N+52) mod 2715648 </w:t>
            </w:r>
          </w:p>
          <w:p w:rsidR="0077463C" w:rsidRPr="002341CA" w:rsidRDefault="0077463C" w:rsidP="00E85080">
            <w:pPr>
              <w:pStyle w:val="TAL"/>
            </w:pPr>
            <w:r w:rsidRPr="002341CA">
              <w:t>or</w:t>
            </w:r>
          </w:p>
          <w:p w:rsidR="0077463C" w:rsidRPr="002341CA" w:rsidRDefault="0077463C" w:rsidP="00E85080">
            <w:pPr>
              <w:pStyle w:val="TAL"/>
            </w:pPr>
            <w:r w:rsidRPr="002341CA">
              <w:t>(N+56 or N+57) mod 2715648</w:t>
            </w:r>
          </w:p>
          <w:p w:rsidR="0077463C" w:rsidRPr="002341CA" w:rsidRDefault="0077463C" w:rsidP="00E85080">
            <w:pPr>
              <w:pStyle w:val="TAL"/>
            </w:pPr>
            <w:r w:rsidRPr="002341CA">
              <w:t>or</w:t>
            </w:r>
          </w:p>
          <w:p w:rsidR="0077463C" w:rsidRPr="002341CA" w:rsidRDefault="0077463C" w:rsidP="00E85080">
            <w:pPr>
              <w:pStyle w:val="TAL"/>
            </w:pPr>
            <w:r w:rsidRPr="002341CA">
              <w:t>(N+60 or N+61) mod 2715648</w:t>
            </w:r>
          </w:p>
        </w:tc>
      </w:tr>
      <w:tr w:rsidR="0077463C" w:rsidRPr="002341CA" w:rsidTr="00E85080">
        <w:trPr>
          <w:cantSplit/>
          <w:jc w:val="center"/>
        </w:trPr>
        <w:tc>
          <w:tcPr>
            <w:tcW w:w="735" w:type="dxa"/>
          </w:tcPr>
          <w:p w:rsidR="0077463C" w:rsidRPr="002341CA" w:rsidRDefault="0077463C" w:rsidP="00E85080">
            <w:pPr>
              <w:pStyle w:val="TAC"/>
            </w:pPr>
            <w:r w:rsidRPr="002341CA">
              <w:t>1 1</w:t>
            </w:r>
          </w:p>
        </w:tc>
        <w:tc>
          <w:tcPr>
            <w:tcW w:w="2235" w:type="dxa"/>
          </w:tcPr>
          <w:p w:rsidR="0077463C" w:rsidRPr="002341CA" w:rsidRDefault="0077463C" w:rsidP="00E85080">
            <w:pPr>
              <w:pStyle w:val="TAL"/>
            </w:pPr>
            <w:r w:rsidRPr="002341CA">
              <w:t xml:space="preserve"> (N+26) mod 2715648</w:t>
            </w:r>
          </w:p>
        </w:tc>
        <w:tc>
          <w:tcPr>
            <w:tcW w:w="2445" w:type="dxa"/>
          </w:tcPr>
          <w:p w:rsidR="0077463C" w:rsidRPr="002341CA" w:rsidRDefault="0077463C" w:rsidP="00E85080">
            <w:pPr>
              <w:pStyle w:val="TAL"/>
            </w:pPr>
            <w:r w:rsidRPr="002341CA">
              <w:t>(N+39) mod 2715648</w:t>
            </w:r>
          </w:p>
          <w:p w:rsidR="0077463C" w:rsidRPr="002341CA" w:rsidRDefault="0077463C" w:rsidP="00E85080">
            <w:pPr>
              <w:pStyle w:val="TAL"/>
            </w:pPr>
            <w:r w:rsidRPr="002341CA">
              <w:t>or</w:t>
            </w:r>
          </w:p>
          <w:p w:rsidR="0077463C" w:rsidRPr="002341CA" w:rsidRDefault="0077463C" w:rsidP="00E85080">
            <w:pPr>
              <w:pStyle w:val="TAL"/>
            </w:pPr>
            <w:r w:rsidRPr="002341CA">
              <w:t>(N+43 or N+44) mod 2715648</w:t>
            </w:r>
          </w:p>
        </w:tc>
        <w:tc>
          <w:tcPr>
            <w:tcW w:w="2273" w:type="dxa"/>
          </w:tcPr>
          <w:p w:rsidR="0077463C" w:rsidRPr="002341CA" w:rsidRDefault="0077463C" w:rsidP="00E85080">
            <w:pPr>
              <w:pStyle w:val="TAL"/>
            </w:pPr>
            <w:r w:rsidRPr="002341CA">
              <w:t xml:space="preserve">(N+65) mod 2715648 </w:t>
            </w:r>
          </w:p>
          <w:p w:rsidR="0077463C" w:rsidRPr="002341CA" w:rsidRDefault="0077463C" w:rsidP="00E85080">
            <w:pPr>
              <w:pStyle w:val="TAL"/>
            </w:pPr>
            <w:r w:rsidRPr="002341CA">
              <w:t>or</w:t>
            </w:r>
          </w:p>
          <w:p w:rsidR="0077463C" w:rsidRPr="002341CA" w:rsidRDefault="0077463C" w:rsidP="00E85080">
            <w:pPr>
              <w:pStyle w:val="TAL"/>
            </w:pPr>
            <w:r w:rsidRPr="002341CA">
              <w:t xml:space="preserve">(N+69 or N+70) mod 2715648 </w:t>
            </w:r>
          </w:p>
          <w:p w:rsidR="0077463C" w:rsidRPr="002341CA" w:rsidRDefault="0077463C" w:rsidP="00E85080">
            <w:pPr>
              <w:pStyle w:val="TAL"/>
            </w:pPr>
            <w:r w:rsidRPr="002341CA">
              <w:t>or</w:t>
            </w:r>
          </w:p>
          <w:p w:rsidR="0077463C" w:rsidRPr="002341CA" w:rsidRDefault="0077463C" w:rsidP="00E85080">
            <w:pPr>
              <w:pStyle w:val="TAL"/>
            </w:pPr>
            <w:r w:rsidRPr="002341CA">
              <w:t>(N+73 or N+74) mod 2715648</w:t>
            </w:r>
          </w:p>
          <w:p w:rsidR="0077463C" w:rsidRPr="002341CA" w:rsidRDefault="0077463C" w:rsidP="00E85080">
            <w:pPr>
              <w:pStyle w:val="TAL"/>
            </w:pPr>
            <w:r w:rsidRPr="002341CA">
              <w:t>or</w:t>
            </w:r>
          </w:p>
          <w:p w:rsidR="0077463C" w:rsidRPr="002341CA" w:rsidRDefault="0077463C" w:rsidP="00E85080">
            <w:pPr>
              <w:pStyle w:val="TAL"/>
            </w:pPr>
            <w:r w:rsidRPr="002341CA">
              <w:t>(N+78) mod 2715648</w:t>
            </w:r>
          </w:p>
        </w:tc>
      </w:tr>
      <w:tr w:rsidR="0077463C" w:rsidRPr="002341CA" w:rsidTr="00E85080">
        <w:trPr>
          <w:cantSplit/>
          <w:jc w:val="center"/>
        </w:trPr>
        <w:tc>
          <w:tcPr>
            <w:tcW w:w="7688" w:type="dxa"/>
            <w:gridSpan w:val="4"/>
          </w:tcPr>
          <w:p w:rsidR="0077463C" w:rsidRPr="002341CA" w:rsidRDefault="0077463C" w:rsidP="00E85080">
            <w:pPr>
              <w:pStyle w:val="TAL"/>
            </w:pPr>
            <w:r w:rsidRPr="002341CA">
              <w:rPr>
                <w:lang w:eastAsia="ko-KR"/>
              </w:rPr>
              <w:t>NOTE:</w:t>
            </w:r>
            <w:r w:rsidRPr="002341CA">
              <w:t xml:space="preserve"> </w:t>
            </w:r>
            <w:r w:rsidRPr="002341CA">
              <w:tab/>
              <w:t xml:space="preserve">Each RRBP value in </w:t>
            </w:r>
            <w:r w:rsidRPr="002341CA">
              <w:rPr>
                <w:lang w:eastAsia="ko-KR"/>
              </w:rPr>
              <w:t xml:space="preserve">Table </w:t>
            </w:r>
            <w:r w:rsidRPr="002341CA">
              <w:t>10.4.5.6 will assign only one valid uplink block given the downlink coverage class used, i.e. when the poll is received, and the uplink coverage class used. See 3GPP TS 45.002</w:t>
            </w:r>
            <w:ins w:id="1707" w:author="Ericsson LM" w:date="2016-05-16T20:18:00Z">
              <w:r w:rsidR="00735AF4" w:rsidRPr="002341CA">
                <w:t xml:space="preserve"> [13]</w:t>
              </w:r>
            </w:ins>
            <w:r w:rsidRPr="002341CA">
              <w:t xml:space="preserve"> for the coverage class dependent channel mappings.</w:t>
            </w:r>
          </w:p>
        </w:tc>
      </w:tr>
    </w:tbl>
    <w:p w:rsidR="005725B3" w:rsidRPr="002341CA" w:rsidRDefault="005725B3" w:rsidP="005725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5725B3" w:rsidRPr="002341CA" w:rsidTr="0023022D">
        <w:tc>
          <w:tcPr>
            <w:tcW w:w="9779" w:type="dxa"/>
            <w:shd w:val="clear" w:color="auto" w:fill="D9D9D9"/>
            <w:vAlign w:val="bottom"/>
          </w:tcPr>
          <w:p w:rsidR="005725B3" w:rsidRPr="002341CA" w:rsidRDefault="005725B3" w:rsidP="0023022D">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5725B3" w:rsidRPr="002341CA" w:rsidRDefault="005725B3" w:rsidP="005725B3">
      <w:pPr>
        <w:rPr>
          <w:lang w:eastAsia="ko-KR"/>
        </w:rPr>
      </w:pPr>
    </w:p>
    <w:p w:rsidR="00DB654A" w:rsidRPr="002341CA" w:rsidRDefault="00DB654A" w:rsidP="00DB654A">
      <w:pPr>
        <w:pStyle w:val="Heading3"/>
      </w:pPr>
      <w:bookmarkStart w:id="1708" w:name="_Toc446495582"/>
      <w:r w:rsidRPr="002341CA">
        <w:t>10.4.6</w:t>
      </w:r>
      <w:r w:rsidRPr="002341CA">
        <w:tab/>
        <w:t>Countdown Value (CV) field</w:t>
      </w:r>
      <w:bookmarkEnd w:id="1708"/>
    </w:p>
    <w:p w:rsidR="00DB654A" w:rsidRPr="002341CA" w:rsidRDefault="00DB654A" w:rsidP="00DB654A">
      <w:r w:rsidRPr="002341CA">
        <w:t>The Countdown Value (CV) field is sent by the mobile station to allow the network to calculate the number of RLC data blocks remaining for the current uplink RLC entity. The CV value shall be calculated according to the process described in sub-clause 9.3.1. The CV field is 4 bits in length and is encoded as a binary number with range 0 to 15.</w:t>
      </w:r>
    </w:p>
    <w:p w:rsidR="00DB654A" w:rsidRPr="002341CA" w:rsidRDefault="00DB654A" w:rsidP="00DB654A">
      <w:r w:rsidRPr="002341CA">
        <w:t>A mobile station with an uplink EC</w:t>
      </w:r>
      <w:del w:id="1709" w:author="Ericsson LM" w:date="2016-05-16T20:20:00Z">
        <w:r w:rsidRPr="002341CA" w:rsidDel="001C2777">
          <w:delText>-EGPRS</w:delText>
        </w:r>
      </w:del>
      <w:r w:rsidRPr="002341CA">
        <w:t xml:space="preserve"> TBF is required to send the Countdown Value in an RLC uplink data block in order to inform the network that there are more remaining RLC data blocks for the uplink </w:t>
      </w:r>
      <w:ins w:id="1710" w:author="Ericsson LM" w:date="2016-05-16T20:20:00Z">
        <w:r w:rsidR="001C2777" w:rsidRPr="002341CA">
          <w:t xml:space="preserve">EC </w:t>
        </w:r>
      </w:ins>
      <w:r w:rsidRPr="002341CA">
        <w:t>TBF than it has previously signalled to the network. When transmitting the last RLC data block, the CV equal to zero shall always be included</w:t>
      </w:r>
      <w:ins w:id="1711" w:author="Ericsson LM" w:date="2016-05-16T20:21:00Z">
        <w:r w:rsidR="008C72A2" w:rsidRPr="002341CA">
          <w:t>.</w:t>
        </w:r>
      </w:ins>
      <w:r w:rsidRPr="002341CA">
        <w:t xml:space="preserve"> </w:t>
      </w:r>
      <w:del w:id="1712" w:author="Ericsson LM" w:date="2016-05-16T20:21:00Z">
        <w:r w:rsidRPr="002341CA" w:rsidDel="008C72A2">
          <w:delText>and t</w:delText>
        </w:r>
      </w:del>
      <w:ins w:id="1713" w:author="Ericsson LM" w:date="2016-05-16T20:21:00Z">
        <w:r w:rsidR="008C72A2" w:rsidRPr="002341CA">
          <w:t>T</w:t>
        </w:r>
      </w:ins>
      <w:r w:rsidRPr="002341CA">
        <w:t xml:space="preserve">he Follow-On Indicator (FOI) shall indicate </w:t>
      </w:r>
      <w:del w:id="1714" w:author="Ericsson LM" w:date="2016-05-16T20:21:00Z">
        <w:r w:rsidRPr="002341CA" w:rsidDel="008C72A2">
          <w:delText xml:space="preserve">its </w:delText>
        </w:r>
      </w:del>
      <w:ins w:id="1715" w:author="Ericsson LM" w:date="2016-05-16T20:21:00Z">
        <w:r w:rsidR="008C72A2" w:rsidRPr="002341CA">
          <w:t xml:space="preserve">the </w:t>
        </w:r>
      </w:ins>
      <w:r w:rsidRPr="002341CA">
        <w:t>presence</w:t>
      </w:r>
      <w:ins w:id="1716" w:author="Ericsson LM" w:date="2016-05-16T20:21:00Z">
        <w:r w:rsidR="008C72A2" w:rsidRPr="002341CA">
          <w:t xml:space="preserve"> of a valid CV field</w:t>
        </w:r>
      </w:ins>
      <w:r w:rsidRPr="002341CA">
        <w:t>.</w:t>
      </w:r>
    </w:p>
    <w:p w:rsidR="00DB654A" w:rsidRPr="002341CA" w:rsidRDefault="00DB654A" w:rsidP="00DB654A">
      <w:pPr>
        <w:pStyle w:val="Heading3"/>
      </w:pPr>
      <w:bookmarkStart w:id="1717" w:name="_Toc446495583"/>
      <w:r w:rsidRPr="002341CA">
        <w:lastRenderedPageBreak/>
        <w:t>10.4.6a</w:t>
      </w:r>
      <w:r w:rsidRPr="002341CA">
        <w:tab/>
        <w:t>Follow-On Indicator field (FOI)</w:t>
      </w:r>
      <w:bookmarkEnd w:id="1717"/>
    </w:p>
    <w:p w:rsidR="00DB654A" w:rsidRPr="002341CA" w:rsidRDefault="00DB654A" w:rsidP="00DB654A">
      <w:r w:rsidRPr="002341CA">
        <w:t>The Follow-On Indicator bit is sent from the mobile station to the network to indicate the presence of a valid Countdown Value field in the uplink RLC data block header during an</w:t>
      </w:r>
      <w:del w:id="1718" w:author="Ericsson LM" w:date="2016-05-16T20:22:00Z">
        <w:r w:rsidRPr="002341CA" w:rsidDel="003F416B">
          <w:delText>d</w:delText>
        </w:r>
      </w:del>
      <w:r w:rsidRPr="002341CA">
        <w:t xml:space="preserve"> uplink EC</w:t>
      </w:r>
      <w:del w:id="1719" w:author="Ericsson LM" w:date="2016-05-16T20:22:00Z">
        <w:r w:rsidRPr="002341CA" w:rsidDel="00CB132A">
          <w:delText>-EGPRS</w:delText>
        </w:r>
      </w:del>
      <w:r w:rsidRPr="002341CA">
        <w:t xml:space="preserve"> TBF. </w:t>
      </w:r>
    </w:p>
    <w:p w:rsidR="00DB654A" w:rsidRPr="002341CA" w:rsidRDefault="00DB654A" w:rsidP="00DB654A">
      <w:pPr>
        <w:pStyle w:val="TH"/>
      </w:pPr>
      <w:r w:rsidRPr="002341CA">
        <w:t xml:space="preserve">Table 10.4.6a.1: Follow On Indicator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DB654A"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H"/>
            </w:pPr>
            <w:r w:rsidRPr="002341CA">
              <w:t>bit</w:t>
            </w:r>
            <w:r w:rsidRPr="002341CA">
              <w:br/>
              <w:t>2</w:t>
            </w:r>
          </w:p>
        </w:tc>
        <w:tc>
          <w:tcPr>
            <w:tcW w:w="4082"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H"/>
            </w:pPr>
            <w:r w:rsidRPr="002341CA">
              <w:t>FOI</w:t>
            </w:r>
          </w:p>
        </w:tc>
      </w:tr>
      <w:tr w:rsidR="00DB654A"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C"/>
            </w:pPr>
            <w:r w:rsidRPr="002341CA">
              <w:t>0</w:t>
            </w:r>
          </w:p>
        </w:tc>
        <w:tc>
          <w:tcPr>
            <w:tcW w:w="4082"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L"/>
            </w:pPr>
            <w:r w:rsidRPr="002341CA">
              <w:t>Countdown Value not present</w:t>
            </w:r>
          </w:p>
        </w:tc>
      </w:tr>
      <w:tr w:rsidR="00DB654A"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C"/>
            </w:pPr>
            <w:r w:rsidRPr="002341CA">
              <w:t>1</w:t>
            </w:r>
          </w:p>
        </w:tc>
        <w:tc>
          <w:tcPr>
            <w:tcW w:w="4082" w:type="dxa"/>
            <w:tcBorders>
              <w:top w:val="single" w:sz="4" w:space="0" w:color="auto"/>
              <w:left w:val="single" w:sz="4" w:space="0" w:color="auto"/>
              <w:bottom w:val="single" w:sz="4" w:space="0" w:color="auto"/>
              <w:right w:val="single" w:sz="4" w:space="0" w:color="auto"/>
            </w:tcBorders>
          </w:tcPr>
          <w:p w:rsidR="00DB654A" w:rsidRPr="002341CA" w:rsidRDefault="00DB654A" w:rsidP="00E85080">
            <w:pPr>
              <w:pStyle w:val="TAL"/>
            </w:pPr>
            <w:r w:rsidRPr="002341CA">
              <w:t>Countdown Value present</w:t>
            </w:r>
          </w:p>
        </w:tc>
      </w:tr>
    </w:tbl>
    <w:p w:rsidR="00DB654A" w:rsidRPr="002341CA" w:rsidRDefault="00DB654A" w:rsidP="00DB65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8245E5" w:rsidRPr="002341CA" w:rsidRDefault="008245E5" w:rsidP="008245E5">
      <w:pPr>
        <w:pStyle w:val="Heading3"/>
      </w:pPr>
      <w:bookmarkStart w:id="1720" w:name="_Toc446495584"/>
      <w:r w:rsidRPr="002341CA">
        <w:t>10.4.7</w:t>
      </w:r>
      <w:r w:rsidRPr="002341CA">
        <w:tab/>
        <w:t>Payload Type field</w:t>
      </w:r>
      <w:bookmarkEnd w:id="1720"/>
    </w:p>
    <w:p w:rsidR="008245E5" w:rsidRPr="002341CA" w:rsidRDefault="008245E5" w:rsidP="008245E5">
      <w:pPr>
        <w:keepNext/>
        <w:keepLines/>
      </w:pPr>
      <w:r w:rsidRPr="002341CA">
        <w:t>The Payload Type field shall indicate the type of data contained in remainder of the RLC/MAC block. The encoding of the Payload Type field is shown in table 10.4.7.1.</w:t>
      </w:r>
    </w:p>
    <w:p w:rsidR="008245E5" w:rsidRPr="002341CA" w:rsidRDefault="008245E5" w:rsidP="008245E5">
      <w:pPr>
        <w:pStyle w:val="TH"/>
      </w:pPr>
      <w:r w:rsidRPr="002341CA">
        <w:t>Table 10.4.7.1: Payload Type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8245E5" w:rsidRPr="002341CA" w:rsidTr="00E85080">
        <w:trPr>
          <w:cantSplit/>
          <w:jc w:val="center"/>
        </w:trPr>
        <w:tc>
          <w:tcPr>
            <w:tcW w:w="794" w:type="dxa"/>
          </w:tcPr>
          <w:p w:rsidR="008245E5" w:rsidRPr="002341CA" w:rsidRDefault="008245E5" w:rsidP="00E85080">
            <w:pPr>
              <w:pStyle w:val="TAH"/>
            </w:pPr>
            <w:r w:rsidRPr="002341CA">
              <w:t>bit</w:t>
            </w:r>
            <w:r w:rsidRPr="002341CA">
              <w:br/>
              <w:t>8 7</w:t>
            </w:r>
          </w:p>
        </w:tc>
        <w:tc>
          <w:tcPr>
            <w:tcW w:w="7456" w:type="dxa"/>
          </w:tcPr>
          <w:p w:rsidR="008245E5" w:rsidRPr="002341CA" w:rsidRDefault="008245E5" w:rsidP="00E85080">
            <w:pPr>
              <w:pStyle w:val="TAH"/>
            </w:pPr>
            <w:r w:rsidRPr="002341CA">
              <w:t>Payload Type</w:t>
            </w:r>
          </w:p>
        </w:tc>
      </w:tr>
      <w:tr w:rsidR="008245E5" w:rsidRPr="002341CA" w:rsidTr="00E85080">
        <w:trPr>
          <w:cantSplit/>
          <w:jc w:val="center"/>
        </w:trPr>
        <w:tc>
          <w:tcPr>
            <w:tcW w:w="794" w:type="dxa"/>
          </w:tcPr>
          <w:p w:rsidR="008245E5" w:rsidRPr="002341CA" w:rsidRDefault="008245E5" w:rsidP="00E85080">
            <w:pPr>
              <w:pStyle w:val="TAC"/>
            </w:pPr>
            <w:r w:rsidRPr="002341CA">
              <w:t>0 0</w:t>
            </w:r>
          </w:p>
        </w:tc>
        <w:tc>
          <w:tcPr>
            <w:tcW w:w="7456" w:type="dxa"/>
          </w:tcPr>
          <w:p w:rsidR="008245E5" w:rsidRPr="002341CA" w:rsidRDefault="008245E5" w:rsidP="00E85080">
            <w:pPr>
              <w:pStyle w:val="TAL"/>
            </w:pPr>
            <w:r w:rsidRPr="002341CA">
              <w:t>RLC/MAC block contains an RLC data block</w:t>
            </w:r>
          </w:p>
        </w:tc>
      </w:tr>
      <w:tr w:rsidR="008245E5" w:rsidRPr="002341CA" w:rsidTr="00E85080">
        <w:trPr>
          <w:cantSplit/>
          <w:jc w:val="center"/>
        </w:trPr>
        <w:tc>
          <w:tcPr>
            <w:tcW w:w="794" w:type="dxa"/>
          </w:tcPr>
          <w:p w:rsidR="008245E5" w:rsidRPr="002341CA" w:rsidRDefault="008245E5" w:rsidP="00E85080">
            <w:pPr>
              <w:pStyle w:val="TAC"/>
            </w:pPr>
            <w:r w:rsidRPr="002341CA">
              <w:t>0 1</w:t>
            </w:r>
          </w:p>
        </w:tc>
        <w:tc>
          <w:tcPr>
            <w:tcW w:w="7456" w:type="dxa"/>
          </w:tcPr>
          <w:p w:rsidR="008245E5" w:rsidRPr="002341CA" w:rsidRDefault="008245E5" w:rsidP="00E85080">
            <w:pPr>
              <w:pStyle w:val="TAL"/>
            </w:pPr>
            <w:r w:rsidRPr="002341CA">
              <w:t>RLC/MAC block contains an RLC/MAC control block that does not include the optional octets of the RLC/MAC control header</w:t>
            </w:r>
          </w:p>
        </w:tc>
      </w:tr>
      <w:tr w:rsidR="008245E5" w:rsidRPr="002341CA" w:rsidTr="00E85080">
        <w:trPr>
          <w:cantSplit/>
          <w:jc w:val="center"/>
        </w:trPr>
        <w:tc>
          <w:tcPr>
            <w:tcW w:w="794" w:type="dxa"/>
          </w:tcPr>
          <w:p w:rsidR="008245E5" w:rsidRPr="002341CA" w:rsidRDefault="008245E5" w:rsidP="00E85080">
            <w:pPr>
              <w:pStyle w:val="TAC"/>
            </w:pPr>
            <w:r w:rsidRPr="002341CA">
              <w:t>10</w:t>
            </w:r>
          </w:p>
        </w:tc>
        <w:tc>
          <w:tcPr>
            <w:tcW w:w="7456" w:type="dxa"/>
          </w:tcPr>
          <w:p w:rsidR="008245E5" w:rsidRPr="002341CA" w:rsidRDefault="008245E5" w:rsidP="00E85080">
            <w:pPr>
              <w:pStyle w:val="TAL"/>
            </w:pPr>
            <w:r w:rsidRPr="002341CA">
              <w:t>In the downlink direction, the RLC/MAC block contains an RLC/MAC control block that includes the optional first octet of the RLC/MAC control header.</w:t>
            </w:r>
            <w:r w:rsidRPr="002341CA">
              <w:br/>
              <w:t>In the uplink direction, this value is reserved.</w:t>
            </w:r>
          </w:p>
        </w:tc>
      </w:tr>
      <w:tr w:rsidR="008245E5" w:rsidRPr="002341CA" w:rsidTr="00E85080">
        <w:trPr>
          <w:cantSplit/>
          <w:jc w:val="center"/>
        </w:trPr>
        <w:tc>
          <w:tcPr>
            <w:tcW w:w="794" w:type="dxa"/>
          </w:tcPr>
          <w:p w:rsidR="008245E5" w:rsidRPr="002341CA" w:rsidRDefault="008245E5" w:rsidP="00E85080">
            <w:pPr>
              <w:pStyle w:val="TAC"/>
            </w:pPr>
            <w:r w:rsidRPr="002341CA">
              <w:t>1 1</w:t>
            </w:r>
          </w:p>
        </w:tc>
        <w:tc>
          <w:tcPr>
            <w:tcW w:w="7456" w:type="dxa"/>
          </w:tcPr>
          <w:p w:rsidR="008245E5" w:rsidRPr="002341CA" w:rsidRDefault="008245E5" w:rsidP="00E85080">
            <w:pPr>
              <w:pStyle w:val="TAL"/>
            </w:pPr>
            <w:r w:rsidRPr="002341CA">
              <w:t>Reserved. In this version of the protocol, the mobile station shall ignore all fields of the RLC/MAC block except for the USF field</w:t>
            </w:r>
          </w:p>
        </w:tc>
      </w:tr>
    </w:tbl>
    <w:p w:rsidR="008245E5" w:rsidRPr="002341CA" w:rsidRDefault="008245E5" w:rsidP="008245E5"/>
    <w:p w:rsidR="008245E5" w:rsidRPr="002341CA" w:rsidRDefault="008245E5" w:rsidP="008245E5">
      <w:r w:rsidRPr="002341CA">
        <w:t>In downlink RLC/MAC Control blocks encoded using MSC-0</w:t>
      </w:r>
      <w:del w:id="1721" w:author="Ericsson LM" w:date="2016-05-16T20:23:00Z">
        <w:r w:rsidRPr="002341CA" w:rsidDel="00F33E33">
          <w:delText xml:space="preserve"> or EC-PACCH/D,</w:delText>
        </w:r>
      </w:del>
      <w:r w:rsidRPr="002341CA">
        <w:t xml:space="preserve"> the encoding of the Payload Type field is shown in table 10.4.7.2.</w:t>
      </w:r>
    </w:p>
    <w:p w:rsidR="008245E5" w:rsidRPr="002341CA" w:rsidRDefault="008245E5" w:rsidP="008245E5">
      <w:pPr>
        <w:pStyle w:val="TH"/>
      </w:pPr>
      <w:r w:rsidRPr="002341CA">
        <w:t>Table 10.4.7.2: Payload Type field, MCS-0</w:t>
      </w:r>
      <w:del w:id="1722" w:author="Ericsson LM" w:date="2016-05-16T20:26:00Z">
        <w:r w:rsidRPr="002341CA" w:rsidDel="001156A5">
          <w:delText xml:space="preserve"> and EC-PACCH/D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8245E5" w:rsidRPr="002341CA" w:rsidTr="00E85080">
        <w:trPr>
          <w:cantSplit/>
          <w:jc w:val="center"/>
        </w:trPr>
        <w:tc>
          <w:tcPr>
            <w:tcW w:w="794" w:type="dxa"/>
          </w:tcPr>
          <w:p w:rsidR="008245E5" w:rsidRPr="002341CA" w:rsidRDefault="008245E5" w:rsidP="00E85080">
            <w:pPr>
              <w:pStyle w:val="TAH"/>
            </w:pPr>
            <w:r w:rsidRPr="002341CA">
              <w:t>bit</w:t>
            </w:r>
            <w:r w:rsidRPr="002341CA">
              <w:br/>
            </w:r>
            <w:ins w:id="1723" w:author="Ericsson LM" w:date="2016-05-16T20:24:00Z">
              <w:r w:rsidR="00F33E33" w:rsidRPr="002341CA">
                <w:t>8</w:t>
              </w:r>
            </w:ins>
            <w:del w:id="1724" w:author="Ericsson LM" w:date="2016-05-16T20:24:00Z">
              <w:r w:rsidRPr="002341CA" w:rsidDel="00F33E33">
                <w:delText>1</w:delText>
              </w:r>
            </w:del>
          </w:p>
        </w:tc>
        <w:tc>
          <w:tcPr>
            <w:tcW w:w="7456" w:type="dxa"/>
          </w:tcPr>
          <w:p w:rsidR="008245E5" w:rsidRPr="002341CA" w:rsidRDefault="008245E5" w:rsidP="00E85080">
            <w:pPr>
              <w:pStyle w:val="TAH"/>
            </w:pPr>
            <w:r w:rsidRPr="002341CA">
              <w:t>Payload Type</w:t>
            </w:r>
          </w:p>
        </w:tc>
      </w:tr>
      <w:tr w:rsidR="008245E5" w:rsidRPr="002341CA" w:rsidTr="00E85080">
        <w:trPr>
          <w:cantSplit/>
          <w:jc w:val="center"/>
        </w:trPr>
        <w:tc>
          <w:tcPr>
            <w:tcW w:w="794" w:type="dxa"/>
          </w:tcPr>
          <w:p w:rsidR="008245E5" w:rsidRPr="002341CA" w:rsidRDefault="008245E5" w:rsidP="00E85080">
            <w:pPr>
              <w:pStyle w:val="TAC"/>
            </w:pPr>
            <w:r w:rsidRPr="002341CA">
              <w:t>0</w:t>
            </w:r>
          </w:p>
        </w:tc>
        <w:tc>
          <w:tcPr>
            <w:tcW w:w="7456" w:type="dxa"/>
          </w:tcPr>
          <w:p w:rsidR="008245E5" w:rsidRPr="002341CA" w:rsidRDefault="008245E5" w:rsidP="00F33E33">
            <w:pPr>
              <w:pStyle w:val="TAL"/>
            </w:pPr>
            <w:r w:rsidRPr="002341CA">
              <w:t>RLC/MAC block contains an RLC/MAC control block that does not include the optional octets of the RLC/MAC control block  message shown in figure 10.3.1.2</w:t>
            </w:r>
            <w:ins w:id="1725" w:author="Ericsson LM" w:date="2016-05-16T20:24:00Z">
              <w:r w:rsidR="00F33E33" w:rsidRPr="002341CA">
                <w:t>.1</w:t>
              </w:r>
            </w:ins>
            <w:del w:id="1726" w:author="Ericsson LM" w:date="2016-05-16T20:24:00Z">
              <w:r w:rsidRPr="002341CA" w:rsidDel="00F33E33">
                <w:delText xml:space="preserve"> or figure 10.3.1.3</w:delText>
              </w:r>
            </w:del>
          </w:p>
        </w:tc>
      </w:tr>
      <w:tr w:rsidR="008245E5" w:rsidRPr="002341CA" w:rsidTr="00E85080">
        <w:trPr>
          <w:cantSplit/>
          <w:jc w:val="center"/>
        </w:trPr>
        <w:tc>
          <w:tcPr>
            <w:tcW w:w="794" w:type="dxa"/>
          </w:tcPr>
          <w:p w:rsidR="008245E5" w:rsidRPr="002341CA" w:rsidRDefault="008245E5" w:rsidP="00E85080">
            <w:pPr>
              <w:pStyle w:val="TAC"/>
            </w:pPr>
            <w:r w:rsidRPr="002341CA">
              <w:t>1</w:t>
            </w:r>
          </w:p>
        </w:tc>
        <w:tc>
          <w:tcPr>
            <w:tcW w:w="7456" w:type="dxa"/>
          </w:tcPr>
          <w:p w:rsidR="008245E5" w:rsidRPr="002341CA" w:rsidRDefault="008245E5" w:rsidP="00F33E33">
            <w:pPr>
              <w:pStyle w:val="TAL"/>
            </w:pPr>
            <w:r w:rsidRPr="002341CA">
              <w:t>RLC/MAC block contains an RLC/MAC control block that includes at least the first optional octet of the RLC/MAC control block message shown in figure 10.3.1.2</w:t>
            </w:r>
            <w:ins w:id="1727" w:author="Ericsson LM" w:date="2016-05-16T20:24:00Z">
              <w:r w:rsidR="00F33E33" w:rsidRPr="002341CA">
                <w:t>.1</w:t>
              </w:r>
            </w:ins>
            <w:del w:id="1728" w:author="Ericsson LM" w:date="2016-05-16T20:24:00Z">
              <w:r w:rsidRPr="002341CA" w:rsidDel="00F33E33">
                <w:delText xml:space="preserve"> or figure 10.3.1.3</w:delText>
              </w:r>
            </w:del>
          </w:p>
        </w:tc>
      </w:tr>
      <w:tr w:rsidR="008245E5" w:rsidRPr="002341CA" w:rsidDel="00F33E33" w:rsidTr="00E85080">
        <w:trPr>
          <w:cantSplit/>
          <w:jc w:val="center"/>
          <w:del w:id="1729" w:author="Ericsson LM" w:date="2016-05-16T20:24:00Z"/>
        </w:trPr>
        <w:tc>
          <w:tcPr>
            <w:tcW w:w="8250" w:type="dxa"/>
            <w:gridSpan w:val="2"/>
          </w:tcPr>
          <w:p w:rsidR="008245E5" w:rsidRPr="002341CA" w:rsidDel="00F33E33" w:rsidRDefault="008245E5" w:rsidP="00E85080">
            <w:pPr>
              <w:pStyle w:val="TAN"/>
              <w:rPr>
                <w:del w:id="1730" w:author="Ericsson LM" w:date="2016-05-16T20:24:00Z"/>
              </w:rPr>
            </w:pPr>
            <w:del w:id="1731" w:author="Ericsson LM" w:date="2016-05-16T20:24:00Z">
              <w:r w:rsidRPr="002341CA" w:rsidDel="00F33E33">
                <w:delText>NOTE 1:</w:delText>
              </w:r>
              <w:r w:rsidRPr="002341CA" w:rsidDel="00F33E33">
                <w:tab/>
                <w:delText>The bit numbering is relative to the field position.</w:delText>
              </w:r>
            </w:del>
          </w:p>
        </w:tc>
      </w:tr>
    </w:tbl>
    <w:p w:rsidR="00F219E3" w:rsidRPr="002341CA" w:rsidRDefault="00F219E3" w:rsidP="00F219E3">
      <w:pPr>
        <w:rPr>
          <w:ins w:id="1732" w:author="Ericsson LM" w:date="2016-05-16T20:25:00Z"/>
        </w:rPr>
      </w:pPr>
    </w:p>
    <w:p w:rsidR="00F33E33" w:rsidRPr="002341CA" w:rsidRDefault="00F33E33" w:rsidP="00F33E33">
      <w:pPr>
        <w:rPr>
          <w:ins w:id="1733" w:author="Ericsson LM" w:date="2016-05-16T20:25:00Z"/>
        </w:rPr>
      </w:pPr>
      <w:ins w:id="1734" w:author="Ericsson LM" w:date="2016-05-16T20:25:00Z">
        <w:r w:rsidRPr="002341CA">
          <w:t>In downlink RLC/MAC Control blocks on EC-PACCH/D, the encoding of the Payload Type field is shown in table 10.4.7.3.</w:t>
        </w:r>
      </w:ins>
    </w:p>
    <w:p w:rsidR="00F33E33" w:rsidRPr="002341CA" w:rsidRDefault="00F33E33" w:rsidP="00F33E33">
      <w:pPr>
        <w:pStyle w:val="TH"/>
        <w:rPr>
          <w:ins w:id="1735" w:author="Ericsson LM" w:date="2016-05-16T20:25:00Z"/>
        </w:rPr>
      </w:pPr>
      <w:ins w:id="1736" w:author="Ericsson LM" w:date="2016-05-16T20:25:00Z">
        <w:r w:rsidRPr="002341CA">
          <w:t>Table 10.4.7.3: Payload Type field on EC-PACCH/D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F33E33" w:rsidRPr="002341CA" w:rsidTr="00E85080">
        <w:trPr>
          <w:cantSplit/>
          <w:jc w:val="center"/>
          <w:ins w:id="1737" w:author="Ericsson LM" w:date="2016-05-16T20:25:00Z"/>
        </w:trPr>
        <w:tc>
          <w:tcPr>
            <w:tcW w:w="794" w:type="dxa"/>
          </w:tcPr>
          <w:p w:rsidR="00F33E33" w:rsidRPr="002341CA" w:rsidRDefault="00F33E33" w:rsidP="00E85080">
            <w:pPr>
              <w:pStyle w:val="TAH"/>
              <w:rPr>
                <w:ins w:id="1738" w:author="Ericsson LM" w:date="2016-05-16T20:25:00Z"/>
              </w:rPr>
            </w:pPr>
            <w:ins w:id="1739" w:author="Ericsson LM" w:date="2016-05-16T20:25:00Z">
              <w:r w:rsidRPr="002341CA">
                <w:t>bit</w:t>
              </w:r>
              <w:r w:rsidRPr="002341CA">
                <w:br/>
                <w:t>7</w:t>
              </w:r>
            </w:ins>
          </w:p>
        </w:tc>
        <w:tc>
          <w:tcPr>
            <w:tcW w:w="7456" w:type="dxa"/>
          </w:tcPr>
          <w:p w:rsidR="00F33E33" w:rsidRPr="002341CA" w:rsidRDefault="00F33E33" w:rsidP="00E85080">
            <w:pPr>
              <w:pStyle w:val="TAH"/>
              <w:rPr>
                <w:ins w:id="1740" w:author="Ericsson LM" w:date="2016-05-16T20:25:00Z"/>
              </w:rPr>
            </w:pPr>
            <w:ins w:id="1741" w:author="Ericsson LM" w:date="2016-05-16T20:25:00Z">
              <w:r w:rsidRPr="002341CA">
                <w:t>Payload Type</w:t>
              </w:r>
            </w:ins>
          </w:p>
        </w:tc>
      </w:tr>
      <w:tr w:rsidR="00F33E33" w:rsidRPr="002341CA" w:rsidTr="00E85080">
        <w:trPr>
          <w:cantSplit/>
          <w:jc w:val="center"/>
          <w:ins w:id="1742" w:author="Ericsson LM" w:date="2016-05-16T20:25:00Z"/>
        </w:trPr>
        <w:tc>
          <w:tcPr>
            <w:tcW w:w="794" w:type="dxa"/>
          </w:tcPr>
          <w:p w:rsidR="00F33E33" w:rsidRPr="002341CA" w:rsidRDefault="00F33E33" w:rsidP="00E85080">
            <w:pPr>
              <w:pStyle w:val="TAC"/>
              <w:rPr>
                <w:ins w:id="1743" w:author="Ericsson LM" w:date="2016-05-16T20:25:00Z"/>
              </w:rPr>
            </w:pPr>
            <w:ins w:id="1744" w:author="Ericsson LM" w:date="2016-05-16T20:25:00Z">
              <w:r w:rsidRPr="002341CA">
                <w:t>0</w:t>
              </w:r>
            </w:ins>
          </w:p>
        </w:tc>
        <w:tc>
          <w:tcPr>
            <w:tcW w:w="7456" w:type="dxa"/>
          </w:tcPr>
          <w:p w:rsidR="00F33E33" w:rsidRPr="002341CA" w:rsidRDefault="00F33E33" w:rsidP="00E85080">
            <w:pPr>
              <w:pStyle w:val="TAL"/>
              <w:rPr>
                <w:ins w:id="1745" w:author="Ericsson LM" w:date="2016-05-16T20:25:00Z"/>
              </w:rPr>
            </w:pPr>
            <w:ins w:id="1746" w:author="Ericsson LM" w:date="2016-05-16T20:25:00Z">
              <w:r w:rsidRPr="002341CA">
                <w:t>The RLC/MAC control block, including the normal MAC header, is coded according to figure 10.3.1.3.1</w:t>
              </w:r>
            </w:ins>
          </w:p>
        </w:tc>
      </w:tr>
      <w:tr w:rsidR="00F33E33" w:rsidRPr="002341CA" w:rsidTr="00E85080">
        <w:trPr>
          <w:cantSplit/>
          <w:jc w:val="center"/>
          <w:ins w:id="1747" w:author="Ericsson LM" w:date="2016-05-16T20:25:00Z"/>
        </w:trPr>
        <w:tc>
          <w:tcPr>
            <w:tcW w:w="794" w:type="dxa"/>
          </w:tcPr>
          <w:p w:rsidR="00F33E33" w:rsidRPr="002341CA" w:rsidRDefault="00F33E33" w:rsidP="00E85080">
            <w:pPr>
              <w:pStyle w:val="TAC"/>
              <w:rPr>
                <w:ins w:id="1748" w:author="Ericsson LM" w:date="2016-05-16T20:25:00Z"/>
              </w:rPr>
            </w:pPr>
            <w:ins w:id="1749" w:author="Ericsson LM" w:date="2016-05-16T20:25:00Z">
              <w:r w:rsidRPr="002341CA">
                <w:t>1</w:t>
              </w:r>
            </w:ins>
          </w:p>
        </w:tc>
        <w:tc>
          <w:tcPr>
            <w:tcW w:w="7456" w:type="dxa"/>
          </w:tcPr>
          <w:p w:rsidR="00F33E33" w:rsidRPr="002341CA" w:rsidRDefault="00F33E33" w:rsidP="00E85080">
            <w:pPr>
              <w:pStyle w:val="TAL"/>
              <w:rPr>
                <w:ins w:id="1750" w:author="Ericsson LM" w:date="2016-05-16T20:25:00Z"/>
              </w:rPr>
            </w:pPr>
            <w:ins w:id="1751" w:author="Ericsson LM" w:date="2016-05-16T20:25:00Z">
              <w:r w:rsidRPr="002341CA">
                <w:t xml:space="preserve">The RLC/MAC control block, including the extended MAC header, is coded according </w:t>
              </w:r>
              <w:del w:id="1752" w:author="Ericsson LM" w:date="2016-03-04T16:36:00Z">
                <w:r w:rsidRPr="002341CA" w:rsidDel="00BD4F8A">
                  <w:delText xml:space="preserve">shown in </w:delText>
                </w:r>
              </w:del>
              <w:r w:rsidRPr="002341CA">
                <w:t>to figure 10.3.1.3.2</w:t>
              </w:r>
            </w:ins>
          </w:p>
        </w:tc>
      </w:tr>
    </w:tbl>
    <w:p w:rsidR="00F33E33" w:rsidRPr="002341CA" w:rsidRDefault="00F33E33" w:rsidP="00F219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136147" w:rsidRPr="002341CA" w:rsidRDefault="00136147" w:rsidP="00136147">
      <w:pPr>
        <w:pStyle w:val="Heading3"/>
      </w:pPr>
      <w:bookmarkStart w:id="1753" w:name="_Toc446495586"/>
      <w:r w:rsidRPr="002341CA">
        <w:lastRenderedPageBreak/>
        <w:t>10.4.8a</w:t>
      </w:r>
      <w:r w:rsidRPr="002341CA">
        <w:tab/>
        <w:t>Coding and Puncturing Scheme indicator field (CPS)</w:t>
      </w:r>
      <w:bookmarkEnd w:id="1753"/>
    </w:p>
    <w:p w:rsidR="00136147" w:rsidRPr="002341CA" w:rsidRDefault="00136147" w:rsidP="00136147">
      <w:r w:rsidRPr="002341CA">
        <w:t xml:space="preserve">In </w:t>
      </w:r>
      <w:del w:id="1754" w:author="Ericsson LM" w:date="2016-05-16T20:28:00Z">
        <w:r w:rsidRPr="002341CA" w:rsidDel="00486C20">
          <w:delText>(EC-)</w:delText>
        </w:r>
      </w:del>
      <w:r w:rsidRPr="002341CA">
        <w:t xml:space="preserve">EGPRS </w:t>
      </w:r>
      <w:ins w:id="1755" w:author="Ericsson LM" w:date="2016-05-16T20:28:00Z">
        <w:r w:rsidR="00486C20" w:rsidRPr="002341CA">
          <w:t>and EC-GSM-</w:t>
        </w:r>
        <w:proofErr w:type="spellStart"/>
        <w:r w:rsidR="00486C20" w:rsidRPr="002341CA">
          <w:t>IoT</w:t>
        </w:r>
        <w:proofErr w:type="spellEnd"/>
        <w:r w:rsidR="00486C20" w:rsidRPr="002341CA">
          <w:t xml:space="preserve"> </w:t>
        </w:r>
      </w:ins>
      <w:r w:rsidRPr="002341CA">
        <w:t>header</w:t>
      </w:r>
      <w:ins w:id="1756" w:author="Ericsson LM" w:date="2016-05-16T20:28:00Z">
        <w:r w:rsidR="00486C20" w:rsidRPr="002341CA">
          <w:t>s</w:t>
        </w:r>
      </w:ins>
      <w:r w:rsidRPr="002341CA">
        <w:t>, the Coding and Puncturing Scheme indicator field is used to indicate the kind of channel coding and puncturing used for data blocks (see 3GPP TS 45.003).</w:t>
      </w:r>
    </w:p>
    <w:p w:rsidR="00136147" w:rsidRPr="002341CA" w:rsidRDefault="00136147" w:rsidP="00136147">
      <w:pPr>
        <w:pStyle w:val="Heading4"/>
      </w:pPr>
      <w:bookmarkStart w:id="1757" w:name="_Toc446495587"/>
      <w:r w:rsidRPr="002341CA">
        <w:t>10.4.8a.1</w:t>
      </w:r>
      <w:r w:rsidRPr="002341CA">
        <w:tab/>
        <w:t>Header type 1</w:t>
      </w:r>
      <w:bookmarkEnd w:id="1757"/>
    </w:p>
    <w:p w:rsidR="00136147" w:rsidRPr="002341CA" w:rsidRDefault="00136147" w:rsidP="00136147">
      <w:pPr>
        <w:pStyle w:val="TH"/>
      </w:pPr>
      <w:r w:rsidRPr="002341CA">
        <w:t xml:space="preserve">Table 10.4.8a.1.1: Coding and Puncturing Scheme indicator field for Header type 1 in </w:t>
      </w:r>
      <w:del w:id="1758" w:author="Ericsson LM" w:date="2016-05-16T20:29:00Z">
        <w:r w:rsidRPr="002341CA" w:rsidDel="00486C20">
          <w:delText>(EC-)</w:delText>
        </w:r>
      </w:del>
      <w:r w:rsidRPr="002341CA">
        <w:t>EGPRS TBF</w:t>
      </w:r>
      <w:ins w:id="1759" w:author="Ericsson LM" w:date="2016-05-16T20:31:00Z">
        <w:r w:rsidR="00FB4EBD" w:rsidRPr="002341CA">
          <w:t>, EC TBF</w:t>
        </w:r>
      </w:ins>
      <w:r w:rsidRPr="002341CA">
        <w:t xml:space="preserve"> or downlink EGPRS2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136147" w:rsidRPr="002341CA" w:rsidTr="00E85080">
        <w:trPr>
          <w:cantSplit/>
          <w:jc w:val="center"/>
        </w:trPr>
        <w:tc>
          <w:tcPr>
            <w:tcW w:w="1446" w:type="dxa"/>
          </w:tcPr>
          <w:p w:rsidR="00136147" w:rsidRPr="002341CA" w:rsidRDefault="00136147" w:rsidP="00E85080">
            <w:pPr>
              <w:pStyle w:val="TAH"/>
            </w:pPr>
            <w:r w:rsidRPr="002341CA">
              <w:t>bits</w:t>
            </w:r>
            <w:r w:rsidRPr="002341CA">
              <w:br/>
              <w:t>54321</w:t>
            </w:r>
          </w:p>
        </w:tc>
        <w:tc>
          <w:tcPr>
            <w:tcW w:w="4239" w:type="dxa"/>
          </w:tcPr>
          <w:p w:rsidR="00136147" w:rsidRPr="002341CA" w:rsidRDefault="00136147" w:rsidP="00E85080">
            <w:pPr>
              <w:pStyle w:val="TAH"/>
            </w:pPr>
            <w:r w:rsidRPr="002341CA">
              <w:t>CPS</w:t>
            </w:r>
          </w:p>
        </w:tc>
      </w:tr>
      <w:tr w:rsidR="00136147" w:rsidRPr="002341CA" w:rsidTr="00E85080">
        <w:trPr>
          <w:cantSplit/>
          <w:jc w:val="center"/>
        </w:trPr>
        <w:tc>
          <w:tcPr>
            <w:tcW w:w="1446" w:type="dxa"/>
          </w:tcPr>
          <w:p w:rsidR="00136147" w:rsidRPr="002341CA" w:rsidRDefault="00136147" w:rsidP="00E85080">
            <w:pPr>
              <w:pStyle w:val="TAC"/>
            </w:pPr>
            <w:r w:rsidRPr="002341CA">
              <w:t>00000</w:t>
            </w:r>
          </w:p>
        </w:tc>
        <w:tc>
          <w:tcPr>
            <w:tcW w:w="4239" w:type="dxa"/>
          </w:tcPr>
          <w:p w:rsidR="00136147" w:rsidRPr="002341CA" w:rsidRDefault="00136147" w:rsidP="00E85080">
            <w:pPr>
              <w:pStyle w:val="TAL"/>
            </w:pPr>
            <w:r w:rsidRPr="002341CA">
              <w:t>(MCS-9/P1 ; MCS-9/P1) (see NOTE 2)</w:t>
            </w:r>
          </w:p>
        </w:tc>
      </w:tr>
      <w:tr w:rsidR="00136147" w:rsidRPr="002341CA" w:rsidTr="00E85080">
        <w:trPr>
          <w:cantSplit/>
          <w:jc w:val="center"/>
        </w:trPr>
        <w:tc>
          <w:tcPr>
            <w:tcW w:w="1446" w:type="dxa"/>
          </w:tcPr>
          <w:p w:rsidR="00136147" w:rsidRPr="002341CA" w:rsidRDefault="00136147" w:rsidP="00E85080">
            <w:pPr>
              <w:pStyle w:val="TAC"/>
            </w:pPr>
            <w:r w:rsidRPr="002341CA">
              <w:t>00001</w:t>
            </w:r>
          </w:p>
        </w:tc>
        <w:tc>
          <w:tcPr>
            <w:tcW w:w="4239" w:type="dxa"/>
          </w:tcPr>
          <w:p w:rsidR="00136147" w:rsidRPr="002341CA" w:rsidRDefault="00136147" w:rsidP="00E85080">
            <w:pPr>
              <w:pStyle w:val="TAL"/>
            </w:pPr>
            <w:r w:rsidRPr="002341CA">
              <w:t>(MCS-9/P1 ; MCS-9/P2) (see NOTE 2)</w:t>
            </w:r>
          </w:p>
        </w:tc>
      </w:tr>
      <w:tr w:rsidR="00136147" w:rsidRPr="002341CA" w:rsidTr="00E85080">
        <w:trPr>
          <w:cantSplit/>
          <w:jc w:val="center"/>
        </w:trPr>
        <w:tc>
          <w:tcPr>
            <w:tcW w:w="1446" w:type="dxa"/>
          </w:tcPr>
          <w:p w:rsidR="00136147" w:rsidRPr="002341CA" w:rsidRDefault="00136147" w:rsidP="00E85080">
            <w:pPr>
              <w:pStyle w:val="TAC"/>
            </w:pPr>
            <w:r w:rsidRPr="002341CA">
              <w:t>00010</w:t>
            </w:r>
          </w:p>
        </w:tc>
        <w:tc>
          <w:tcPr>
            <w:tcW w:w="4239" w:type="dxa"/>
          </w:tcPr>
          <w:p w:rsidR="00136147" w:rsidRPr="002341CA" w:rsidRDefault="00136147" w:rsidP="00E85080">
            <w:pPr>
              <w:pStyle w:val="TAL"/>
            </w:pPr>
            <w:r w:rsidRPr="002341CA">
              <w:t>(MCS-9/P1 ; MCS-9/P3) (see NOTE 2)</w:t>
            </w:r>
          </w:p>
        </w:tc>
      </w:tr>
      <w:tr w:rsidR="00136147" w:rsidRPr="002341CA" w:rsidTr="00E85080">
        <w:trPr>
          <w:cantSplit/>
          <w:jc w:val="center"/>
        </w:trPr>
        <w:tc>
          <w:tcPr>
            <w:tcW w:w="1446" w:type="dxa"/>
          </w:tcPr>
          <w:p w:rsidR="00136147" w:rsidRPr="002341CA" w:rsidRDefault="00136147" w:rsidP="00E85080">
            <w:pPr>
              <w:pStyle w:val="TAC"/>
            </w:pPr>
            <w:r w:rsidRPr="002341CA">
              <w:t>00100</w:t>
            </w:r>
          </w:p>
        </w:tc>
        <w:tc>
          <w:tcPr>
            <w:tcW w:w="4239" w:type="dxa"/>
          </w:tcPr>
          <w:p w:rsidR="00136147" w:rsidRPr="002341CA" w:rsidRDefault="00136147" w:rsidP="00E85080">
            <w:pPr>
              <w:pStyle w:val="TAL"/>
            </w:pPr>
            <w:r w:rsidRPr="002341CA">
              <w:t>(MCS-9/P2 ; MCS-9/P1) (see NOTE 2)</w:t>
            </w:r>
          </w:p>
        </w:tc>
      </w:tr>
      <w:tr w:rsidR="00136147" w:rsidRPr="002341CA" w:rsidTr="00E85080">
        <w:trPr>
          <w:cantSplit/>
          <w:jc w:val="center"/>
        </w:trPr>
        <w:tc>
          <w:tcPr>
            <w:tcW w:w="1446" w:type="dxa"/>
          </w:tcPr>
          <w:p w:rsidR="00136147" w:rsidRPr="002341CA" w:rsidRDefault="00136147" w:rsidP="00E85080">
            <w:pPr>
              <w:pStyle w:val="TAC"/>
            </w:pPr>
            <w:r w:rsidRPr="002341CA">
              <w:t>00101</w:t>
            </w:r>
          </w:p>
        </w:tc>
        <w:tc>
          <w:tcPr>
            <w:tcW w:w="4239" w:type="dxa"/>
          </w:tcPr>
          <w:p w:rsidR="00136147" w:rsidRPr="002341CA" w:rsidRDefault="00136147" w:rsidP="00E85080">
            <w:pPr>
              <w:pStyle w:val="TAL"/>
            </w:pPr>
            <w:r w:rsidRPr="002341CA">
              <w:t>(MCS-9/P2 ; MCS-9/P2) (see NOTE 2)</w:t>
            </w:r>
          </w:p>
        </w:tc>
      </w:tr>
      <w:tr w:rsidR="00136147" w:rsidRPr="002341CA" w:rsidTr="00E85080">
        <w:trPr>
          <w:cantSplit/>
          <w:jc w:val="center"/>
        </w:trPr>
        <w:tc>
          <w:tcPr>
            <w:tcW w:w="1446" w:type="dxa"/>
          </w:tcPr>
          <w:p w:rsidR="00136147" w:rsidRPr="002341CA" w:rsidRDefault="00136147" w:rsidP="00E85080">
            <w:pPr>
              <w:pStyle w:val="TAC"/>
            </w:pPr>
            <w:r w:rsidRPr="002341CA">
              <w:t>00110</w:t>
            </w:r>
          </w:p>
        </w:tc>
        <w:tc>
          <w:tcPr>
            <w:tcW w:w="4239" w:type="dxa"/>
          </w:tcPr>
          <w:p w:rsidR="00136147" w:rsidRPr="002341CA" w:rsidRDefault="00136147" w:rsidP="00E85080">
            <w:pPr>
              <w:pStyle w:val="TAL"/>
            </w:pPr>
            <w:r w:rsidRPr="002341CA">
              <w:t>(MCS-9/P2 ; MCS-9/P3) (see NOTE 2)</w:t>
            </w:r>
          </w:p>
        </w:tc>
      </w:tr>
      <w:tr w:rsidR="00136147" w:rsidRPr="002341CA" w:rsidTr="00E85080">
        <w:trPr>
          <w:cantSplit/>
          <w:jc w:val="center"/>
        </w:trPr>
        <w:tc>
          <w:tcPr>
            <w:tcW w:w="1446" w:type="dxa"/>
          </w:tcPr>
          <w:p w:rsidR="00136147" w:rsidRPr="002341CA" w:rsidRDefault="00136147" w:rsidP="00E85080">
            <w:pPr>
              <w:pStyle w:val="TAC"/>
            </w:pPr>
            <w:r w:rsidRPr="002341CA">
              <w:t>01000</w:t>
            </w:r>
          </w:p>
        </w:tc>
        <w:tc>
          <w:tcPr>
            <w:tcW w:w="4239" w:type="dxa"/>
          </w:tcPr>
          <w:p w:rsidR="00136147" w:rsidRPr="002341CA" w:rsidRDefault="00136147" w:rsidP="00E85080">
            <w:pPr>
              <w:pStyle w:val="TAL"/>
            </w:pPr>
            <w:r w:rsidRPr="002341CA">
              <w:t>(MCS-9/P3 ; MCS-9/P1) (see NOTE 2)</w:t>
            </w:r>
          </w:p>
        </w:tc>
      </w:tr>
      <w:tr w:rsidR="00136147" w:rsidRPr="002341CA" w:rsidTr="00E85080">
        <w:trPr>
          <w:cantSplit/>
          <w:jc w:val="center"/>
        </w:trPr>
        <w:tc>
          <w:tcPr>
            <w:tcW w:w="1446" w:type="dxa"/>
          </w:tcPr>
          <w:p w:rsidR="00136147" w:rsidRPr="002341CA" w:rsidRDefault="00136147" w:rsidP="00E85080">
            <w:pPr>
              <w:pStyle w:val="TAC"/>
            </w:pPr>
            <w:r w:rsidRPr="002341CA">
              <w:t>01001</w:t>
            </w:r>
          </w:p>
        </w:tc>
        <w:tc>
          <w:tcPr>
            <w:tcW w:w="4239" w:type="dxa"/>
          </w:tcPr>
          <w:p w:rsidR="00136147" w:rsidRPr="002341CA" w:rsidRDefault="00136147" w:rsidP="00E85080">
            <w:pPr>
              <w:pStyle w:val="TAL"/>
            </w:pPr>
            <w:r w:rsidRPr="002341CA">
              <w:t>(MCS-9/P3 ; MCS-9/P2) (see NOTE 2)</w:t>
            </w:r>
          </w:p>
        </w:tc>
      </w:tr>
      <w:tr w:rsidR="00136147" w:rsidRPr="002341CA" w:rsidTr="00E85080">
        <w:trPr>
          <w:cantSplit/>
          <w:jc w:val="center"/>
        </w:trPr>
        <w:tc>
          <w:tcPr>
            <w:tcW w:w="1446" w:type="dxa"/>
          </w:tcPr>
          <w:p w:rsidR="00136147" w:rsidRPr="002341CA" w:rsidRDefault="00136147" w:rsidP="00E85080">
            <w:pPr>
              <w:pStyle w:val="TAC"/>
            </w:pPr>
            <w:r w:rsidRPr="002341CA">
              <w:t>01010</w:t>
            </w:r>
          </w:p>
        </w:tc>
        <w:tc>
          <w:tcPr>
            <w:tcW w:w="4239" w:type="dxa"/>
          </w:tcPr>
          <w:p w:rsidR="00136147" w:rsidRPr="002341CA" w:rsidRDefault="00136147" w:rsidP="00E85080">
            <w:pPr>
              <w:pStyle w:val="TAL"/>
            </w:pPr>
            <w:r w:rsidRPr="002341CA">
              <w:t>(MCS-9/P3 ; MCS-9/P3) (see NOTE 2)</w:t>
            </w:r>
          </w:p>
        </w:tc>
      </w:tr>
      <w:tr w:rsidR="00136147" w:rsidRPr="002341CA" w:rsidTr="00E85080">
        <w:trPr>
          <w:cantSplit/>
          <w:jc w:val="center"/>
        </w:trPr>
        <w:tc>
          <w:tcPr>
            <w:tcW w:w="1446" w:type="dxa"/>
          </w:tcPr>
          <w:p w:rsidR="00136147" w:rsidRPr="002341CA" w:rsidRDefault="00136147" w:rsidP="00E85080">
            <w:pPr>
              <w:pStyle w:val="TAC"/>
            </w:pPr>
            <w:r w:rsidRPr="002341CA">
              <w:t>01011</w:t>
            </w:r>
          </w:p>
        </w:tc>
        <w:tc>
          <w:tcPr>
            <w:tcW w:w="4239" w:type="dxa"/>
          </w:tcPr>
          <w:p w:rsidR="00136147" w:rsidRPr="002341CA" w:rsidRDefault="00136147" w:rsidP="00E85080">
            <w:pPr>
              <w:pStyle w:val="TAL"/>
            </w:pPr>
            <w:r w:rsidRPr="002341CA">
              <w:t>(MCS-8/P1 ; MCS-8/P1)</w:t>
            </w:r>
          </w:p>
        </w:tc>
      </w:tr>
      <w:tr w:rsidR="00136147" w:rsidRPr="002341CA" w:rsidTr="00E85080">
        <w:trPr>
          <w:cantSplit/>
          <w:jc w:val="center"/>
        </w:trPr>
        <w:tc>
          <w:tcPr>
            <w:tcW w:w="1446" w:type="dxa"/>
          </w:tcPr>
          <w:p w:rsidR="00136147" w:rsidRPr="002341CA" w:rsidRDefault="00136147" w:rsidP="00E85080">
            <w:pPr>
              <w:pStyle w:val="TAC"/>
            </w:pPr>
            <w:r w:rsidRPr="002341CA">
              <w:t>01100</w:t>
            </w:r>
          </w:p>
        </w:tc>
        <w:tc>
          <w:tcPr>
            <w:tcW w:w="4239" w:type="dxa"/>
          </w:tcPr>
          <w:p w:rsidR="00136147" w:rsidRPr="002341CA" w:rsidRDefault="00136147" w:rsidP="00E85080">
            <w:pPr>
              <w:pStyle w:val="TAL"/>
            </w:pPr>
            <w:r w:rsidRPr="002341CA">
              <w:t>(MCS-8/P1 ; MCS-8/P2)</w:t>
            </w:r>
          </w:p>
        </w:tc>
      </w:tr>
      <w:tr w:rsidR="00136147" w:rsidRPr="002341CA" w:rsidTr="00E85080">
        <w:trPr>
          <w:cantSplit/>
          <w:jc w:val="center"/>
        </w:trPr>
        <w:tc>
          <w:tcPr>
            <w:tcW w:w="1446" w:type="dxa"/>
          </w:tcPr>
          <w:p w:rsidR="00136147" w:rsidRPr="002341CA" w:rsidRDefault="00136147" w:rsidP="00E85080">
            <w:pPr>
              <w:pStyle w:val="TAC"/>
            </w:pPr>
            <w:r w:rsidRPr="002341CA">
              <w:t>01101</w:t>
            </w:r>
          </w:p>
        </w:tc>
        <w:tc>
          <w:tcPr>
            <w:tcW w:w="4239" w:type="dxa"/>
          </w:tcPr>
          <w:p w:rsidR="00136147" w:rsidRPr="002341CA" w:rsidRDefault="00136147" w:rsidP="00E85080">
            <w:pPr>
              <w:pStyle w:val="TAL"/>
            </w:pPr>
            <w:r w:rsidRPr="002341CA">
              <w:t>(MCS-8/P1 ; MCS-8/P3)</w:t>
            </w:r>
          </w:p>
        </w:tc>
      </w:tr>
      <w:tr w:rsidR="00136147" w:rsidRPr="002341CA" w:rsidTr="00E85080">
        <w:trPr>
          <w:cantSplit/>
          <w:jc w:val="center"/>
        </w:trPr>
        <w:tc>
          <w:tcPr>
            <w:tcW w:w="1446" w:type="dxa"/>
          </w:tcPr>
          <w:p w:rsidR="00136147" w:rsidRPr="002341CA" w:rsidRDefault="00136147" w:rsidP="00E85080">
            <w:pPr>
              <w:pStyle w:val="TAC"/>
            </w:pPr>
            <w:r w:rsidRPr="002341CA">
              <w:t>01110</w:t>
            </w:r>
          </w:p>
        </w:tc>
        <w:tc>
          <w:tcPr>
            <w:tcW w:w="4239" w:type="dxa"/>
          </w:tcPr>
          <w:p w:rsidR="00136147" w:rsidRPr="002341CA" w:rsidRDefault="00136147" w:rsidP="00E85080">
            <w:pPr>
              <w:pStyle w:val="TAL"/>
            </w:pPr>
            <w:r w:rsidRPr="002341CA">
              <w:t>(MCS-8/P2 ; MCS-8/P1)</w:t>
            </w:r>
          </w:p>
        </w:tc>
      </w:tr>
      <w:tr w:rsidR="00136147" w:rsidRPr="002341CA" w:rsidTr="00E85080">
        <w:trPr>
          <w:cantSplit/>
          <w:jc w:val="center"/>
        </w:trPr>
        <w:tc>
          <w:tcPr>
            <w:tcW w:w="1446" w:type="dxa"/>
          </w:tcPr>
          <w:p w:rsidR="00136147" w:rsidRPr="002341CA" w:rsidRDefault="00136147" w:rsidP="00E85080">
            <w:pPr>
              <w:pStyle w:val="TAC"/>
            </w:pPr>
            <w:r w:rsidRPr="002341CA">
              <w:t>01111</w:t>
            </w:r>
          </w:p>
        </w:tc>
        <w:tc>
          <w:tcPr>
            <w:tcW w:w="4239" w:type="dxa"/>
          </w:tcPr>
          <w:p w:rsidR="00136147" w:rsidRPr="002341CA" w:rsidRDefault="00136147" w:rsidP="00E85080">
            <w:pPr>
              <w:pStyle w:val="TAL"/>
            </w:pPr>
            <w:r w:rsidRPr="002341CA">
              <w:t>(MCS-8/P2 ; MCS-8/P2)</w:t>
            </w:r>
          </w:p>
        </w:tc>
      </w:tr>
      <w:tr w:rsidR="00136147" w:rsidRPr="002341CA" w:rsidTr="00E85080">
        <w:trPr>
          <w:cantSplit/>
          <w:jc w:val="center"/>
        </w:trPr>
        <w:tc>
          <w:tcPr>
            <w:tcW w:w="1446" w:type="dxa"/>
          </w:tcPr>
          <w:p w:rsidR="00136147" w:rsidRPr="002341CA" w:rsidRDefault="00136147" w:rsidP="00E85080">
            <w:pPr>
              <w:pStyle w:val="TAC"/>
            </w:pPr>
            <w:r w:rsidRPr="002341CA">
              <w:t>10000</w:t>
            </w:r>
          </w:p>
        </w:tc>
        <w:tc>
          <w:tcPr>
            <w:tcW w:w="4239" w:type="dxa"/>
          </w:tcPr>
          <w:p w:rsidR="00136147" w:rsidRPr="002341CA" w:rsidRDefault="00136147" w:rsidP="00E85080">
            <w:pPr>
              <w:pStyle w:val="TAL"/>
            </w:pPr>
            <w:r w:rsidRPr="002341CA">
              <w:t>(MCS-8/P2 ; MCS-8/P3)</w:t>
            </w:r>
          </w:p>
        </w:tc>
      </w:tr>
      <w:tr w:rsidR="00136147" w:rsidRPr="002341CA" w:rsidTr="00E85080">
        <w:trPr>
          <w:cantSplit/>
          <w:jc w:val="center"/>
        </w:trPr>
        <w:tc>
          <w:tcPr>
            <w:tcW w:w="1446" w:type="dxa"/>
          </w:tcPr>
          <w:p w:rsidR="00136147" w:rsidRPr="002341CA" w:rsidRDefault="00136147" w:rsidP="00E85080">
            <w:pPr>
              <w:pStyle w:val="TAC"/>
            </w:pPr>
            <w:r w:rsidRPr="002341CA">
              <w:t>10001</w:t>
            </w:r>
          </w:p>
        </w:tc>
        <w:tc>
          <w:tcPr>
            <w:tcW w:w="4239" w:type="dxa"/>
          </w:tcPr>
          <w:p w:rsidR="00136147" w:rsidRPr="002341CA" w:rsidRDefault="00136147" w:rsidP="00E85080">
            <w:pPr>
              <w:pStyle w:val="TAL"/>
            </w:pPr>
            <w:r w:rsidRPr="002341CA">
              <w:t>(MCS-8/P3 ; MCS-8/P1)</w:t>
            </w:r>
          </w:p>
        </w:tc>
      </w:tr>
      <w:tr w:rsidR="00136147" w:rsidRPr="002341CA" w:rsidTr="00E85080">
        <w:trPr>
          <w:cantSplit/>
          <w:jc w:val="center"/>
        </w:trPr>
        <w:tc>
          <w:tcPr>
            <w:tcW w:w="1446" w:type="dxa"/>
          </w:tcPr>
          <w:p w:rsidR="00136147" w:rsidRPr="002341CA" w:rsidRDefault="00136147" w:rsidP="00E85080">
            <w:pPr>
              <w:pStyle w:val="TAC"/>
            </w:pPr>
            <w:r w:rsidRPr="002341CA">
              <w:t>10010</w:t>
            </w:r>
          </w:p>
        </w:tc>
        <w:tc>
          <w:tcPr>
            <w:tcW w:w="4239" w:type="dxa"/>
          </w:tcPr>
          <w:p w:rsidR="00136147" w:rsidRPr="002341CA" w:rsidRDefault="00136147" w:rsidP="00E85080">
            <w:pPr>
              <w:pStyle w:val="TAL"/>
            </w:pPr>
            <w:r w:rsidRPr="002341CA">
              <w:t>(MCS-8/P3 ; MCS-8/P2)</w:t>
            </w:r>
          </w:p>
        </w:tc>
      </w:tr>
      <w:tr w:rsidR="00136147" w:rsidRPr="002341CA" w:rsidTr="00E85080">
        <w:trPr>
          <w:cantSplit/>
          <w:jc w:val="center"/>
        </w:trPr>
        <w:tc>
          <w:tcPr>
            <w:tcW w:w="1446" w:type="dxa"/>
          </w:tcPr>
          <w:p w:rsidR="00136147" w:rsidRPr="002341CA" w:rsidRDefault="00136147" w:rsidP="00E85080">
            <w:pPr>
              <w:pStyle w:val="TAC"/>
            </w:pPr>
            <w:r w:rsidRPr="002341CA">
              <w:t>10011</w:t>
            </w:r>
          </w:p>
        </w:tc>
        <w:tc>
          <w:tcPr>
            <w:tcW w:w="4239" w:type="dxa"/>
          </w:tcPr>
          <w:p w:rsidR="00136147" w:rsidRPr="002341CA" w:rsidRDefault="00136147" w:rsidP="00E85080">
            <w:pPr>
              <w:pStyle w:val="TAL"/>
            </w:pPr>
            <w:r w:rsidRPr="002341CA">
              <w:t>(MCS-8/P3 ; MCS-8/P3)</w:t>
            </w:r>
          </w:p>
        </w:tc>
      </w:tr>
      <w:tr w:rsidR="00136147" w:rsidRPr="002341CA" w:rsidTr="00E85080">
        <w:trPr>
          <w:cantSplit/>
          <w:jc w:val="center"/>
        </w:trPr>
        <w:tc>
          <w:tcPr>
            <w:tcW w:w="1446" w:type="dxa"/>
          </w:tcPr>
          <w:p w:rsidR="00136147" w:rsidRPr="002341CA" w:rsidRDefault="00136147" w:rsidP="00E85080">
            <w:pPr>
              <w:pStyle w:val="TAC"/>
            </w:pPr>
            <w:r w:rsidRPr="002341CA">
              <w:t>10100</w:t>
            </w:r>
          </w:p>
        </w:tc>
        <w:tc>
          <w:tcPr>
            <w:tcW w:w="4239" w:type="dxa"/>
          </w:tcPr>
          <w:p w:rsidR="00136147" w:rsidRPr="002341CA" w:rsidRDefault="00136147" w:rsidP="00E85080">
            <w:pPr>
              <w:pStyle w:val="TAL"/>
            </w:pPr>
            <w:r w:rsidRPr="002341CA">
              <w:t>(MCS-7/P1 ; MCS-7/P1)</w:t>
            </w:r>
          </w:p>
        </w:tc>
      </w:tr>
      <w:tr w:rsidR="00136147" w:rsidRPr="002341CA" w:rsidTr="00E85080">
        <w:trPr>
          <w:cantSplit/>
          <w:jc w:val="center"/>
        </w:trPr>
        <w:tc>
          <w:tcPr>
            <w:tcW w:w="1446" w:type="dxa"/>
          </w:tcPr>
          <w:p w:rsidR="00136147" w:rsidRPr="002341CA" w:rsidRDefault="00136147" w:rsidP="00E85080">
            <w:pPr>
              <w:pStyle w:val="TAC"/>
            </w:pPr>
            <w:r w:rsidRPr="002341CA">
              <w:t>10101</w:t>
            </w:r>
          </w:p>
        </w:tc>
        <w:tc>
          <w:tcPr>
            <w:tcW w:w="4239" w:type="dxa"/>
          </w:tcPr>
          <w:p w:rsidR="00136147" w:rsidRPr="002341CA" w:rsidRDefault="00136147" w:rsidP="00E85080">
            <w:pPr>
              <w:pStyle w:val="TAL"/>
            </w:pPr>
            <w:r w:rsidRPr="002341CA">
              <w:t>(MCS-7/P1 ; MCS-7/P2)</w:t>
            </w:r>
          </w:p>
        </w:tc>
      </w:tr>
      <w:tr w:rsidR="00136147" w:rsidRPr="002341CA" w:rsidTr="00E85080">
        <w:trPr>
          <w:cantSplit/>
          <w:jc w:val="center"/>
        </w:trPr>
        <w:tc>
          <w:tcPr>
            <w:tcW w:w="1446" w:type="dxa"/>
          </w:tcPr>
          <w:p w:rsidR="00136147" w:rsidRPr="002341CA" w:rsidRDefault="00136147" w:rsidP="00E85080">
            <w:pPr>
              <w:pStyle w:val="TAC"/>
            </w:pPr>
            <w:r w:rsidRPr="002341CA">
              <w:t>10110</w:t>
            </w:r>
          </w:p>
        </w:tc>
        <w:tc>
          <w:tcPr>
            <w:tcW w:w="4239" w:type="dxa"/>
          </w:tcPr>
          <w:p w:rsidR="00136147" w:rsidRPr="002341CA" w:rsidRDefault="00136147" w:rsidP="00E85080">
            <w:pPr>
              <w:pStyle w:val="TAL"/>
            </w:pPr>
            <w:r w:rsidRPr="002341CA">
              <w:t>(MCS-7/P1 ; MCS-7/P3)</w:t>
            </w:r>
          </w:p>
        </w:tc>
      </w:tr>
      <w:tr w:rsidR="00136147" w:rsidRPr="002341CA" w:rsidTr="00E85080">
        <w:trPr>
          <w:cantSplit/>
          <w:jc w:val="center"/>
        </w:trPr>
        <w:tc>
          <w:tcPr>
            <w:tcW w:w="1446" w:type="dxa"/>
          </w:tcPr>
          <w:p w:rsidR="00136147" w:rsidRPr="002341CA" w:rsidRDefault="00136147" w:rsidP="00E85080">
            <w:pPr>
              <w:pStyle w:val="TAC"/>
            </w:pPr>
            <w:r w:rsidRPr="002341CA">
              <w:t>10111</w:t>
            </w:r>
          </w:p>
        </w:tc>
        <w:tc>
          <w:tcPr>
            <w:tcW w:w="4239" w:type="dxa"/>
          </w:tcPr>
          <w:p w:rsidR="00136147" w:rsidRPr="002341CA" w:rsidRDefault="00136147" w:rsidP="00E85080">
            <w:pPr>
              <w:pStyle w:val="TAL"/>
            </w:pPr>
            <w:r w:rsidRPr="002341CA">
              <w:t>(MCS-7/P2 ; MCS-7/P1)</w:t>
            </w:r>
          </w:p>
        </w:tc>
      </w:tr>
      <w:tr w:rsidR="00136147" w:rsidRPr="002341CA" w:rsidTr="00E85080">
        <w:trPr>
          <w:cantSplit/>
          <w:jc w:val="center"/>
        </w:trPr>
        <w:tc>
          <w:tcPr>
            <w:tcW w:w="1446" w:type="dxa"/>
          </w:tcPr>
          <w:p w:rsidR="00136147" w:rsidRPr="002341CA" w:rsidRDefault="00136147" w:rsidP="00E85080">
            <w:pPr>
              <w:pStyle w:val="TAC"/>
            </w:pPr>
            <w:r w:rsidRPr="002341CA">
              <w:t>11000</w:t>
            </w:r>
          </w:p>
        </w:tc>
        <w:tc>
          <w:tcPr>
            <w:tcW w:w="4239" w:type="dxa"/>
          </w:tcPr>
          <w:p w:rsidR="00136147" w:rsidRPr="002341CA" w:rsidRDefault="00136147" w:rsidP="00E85080">
            <w:pPr>
              <w:pStyle w:val="TAL"/>
            </w:pPr>
            <w:r w:rsidRPr="002341CA">
              <w:t>(MCS-7/P2 ; MCS-7/P2)</w:t>
            </w:r>
          </w:p>
        </w:tc>
      </w:tr>
      <w:tr w:rsidR="00136147" w:rsidRPr="002341CA" w:rsidTr="00E85080">
        <w:trPr>
          <w:cantSplit/>
          <w:jc w:val="center"/>
        </w:trPr>
        <w:tc>
          <w:tcPr>
            <w:tcW w:w="1446" w:type="dxa"/>
          </w:tcPr>
          <w:p w:rsidR="00136147" w:rsidRPr="002341CA" w:rsidRDefault="00136147" w:rsidP="00E85080">
            <w:pPr>
              <w:pStyle w:val="TAC"/>
            </w:pPr>
            <w:r w:rsidRPr="002341CA">
              <w:t>11001</w:t>
            </w:r>
          </w:p>
        </w:tc>
        <w:tc>
          <w:tcPr>
            <w:tcW w:w="4239" w:type="dxa"/>
          </w:tcPr>
          <w:p w:rsidR="00136147" w:rsidRPr="002341CA" w:rsidRDefault="00136147" w:rsidP="00E85080">
            <w:pPr>
              <w:pStyle w:val="TAL"/>
            </w:pPr>
            <w:r w:rsidRPr="002341CA">
              <w:t>(MCS-7/P2 ; MCS-7/P3)</w:t>
            </w:r>
          </w:p>
        </w:tc>
      </w:tr>
      <w:tr w:rsidR="00136147" w:rsidRPr="002341CA" w:rsidTr="00E85080">
        <w:trPr>
          <w:cantSplit/>
          <w:jc w:val="center"/>
        </w:trPr>
        <w:tc>
          <w:tcPr>
            <w:tcW w:w="1446" w:type="dxa"/>
          </w:tcPr>
          <w:p w:rsidR="00136147" w:rsidRPr="002341CA" w:rsidRDefault="00136147" w:rsidP="00E85080">
            <w:pPr>
              <w:pStyle w:val="TAC"/>
            </w:pPr>
            <w:r w:rsidRPr="002341CA">
              <w:t>11010</w:t>
            </w:r>
          </w:p>
        </w:tc>
        <w:tc>
          <w:tcPr>
            <w:tcW w:w="4239" w:type="dxa"/>
          </w:tcPr>
          <w:p w:rsidR="00136147" w:rsidRPr="002341CA" w:rsidRDefault="00136147" w:rsidP="00E85080">
            <w:pPr>
              <w:pStyle w:val="TAL"/>
            </w:pPr>
            <w:r w:rsidRPr="002341CA">
              <w:t>(MCS-7/P3 ; MCS-7/P1)</w:t>
            </w:r>
          </w:p>
        </w:tc>
      </w:tr>
      <w:tr w:rsidR="00136147" w:rsidRPr="002341CA" w:rsidTr="00E85080">
        <w:trPr>
          <w:cantSplit/>
          <w:jc w:val="center"/>
        </w:trPr>
        <w:tc>
          <w:tcPr>
            <w:tcW w:w="1446" w:type="dxa"/>
          </w:tcPr>
          <w:p w:rsidR="00136147" w:rsidRPr="002341CA" w:rsidRDefault="00136147" w:rsidP="00E85080">
            <w:pPr>
              <w:pStyle w:val="TAC"/>
            </w:pPr>
            <w:r w:rsidRPr="002341CA">
              <w:t>11011</w:t>
            </w:r>
          </w:p>
        </w:tc>
        <w:tc>
          <w:tcPr>
            <w:tcW w:w="4239" w:type="dxa"/>
          </w:tcPr>
          <w:p w:rsidR="00136147" w:rsidRPr="002341CA" w:rsidRDefault="00136147" w:rsidP="00E85080">
            <w:pPr>
              <w:pStyle w:val="TAL"/>
            </w:pPr>
            <w:r w:rsidRPr="002341CA">
              <w:t>(MCS-7/P3 ; MCS-7/P2)</w:t>
            </w:r>
          </w:p>
        </w:tc>
      </w:tr>
      <w:tr w:rsidR="00136147" w:rsidRPr="002341CA" w:rsidTr="00E85080">
        <w:trPr>
          <w:cantSplit/>
          <w:jc w:val="center"/>
        </w:trPr>
        <w:tc>
          <w:tcPr>
            <w:tcW w:w="1446" w:type="dxa"/>
          </w:tcPr>
          <w:p w:rsidR="00136147" w:rsidRPr="002341CA" w:rsidRDefault="00136147" w:rsidP="00E85080">
            <w:pPr>
              <w:pStyle w:val="TAC"/>
            </w:pPr>
            <w:r w:rsidRPr="002341CA">
              <w:t>11100</w:t>
            </w:r>
          </w:p>
        </w:tc>
        <w:tc>
          <w:tcPr>
            <w:tcW w:w="4239" w:type="dxa"/>
          </w:tcPr>
          <w:p w:rsidR="00136147" w:rsidRPr="002341CA" w:rsidRDefault="00136147" w:rsidP="00E85080">
            <w:pPr>
              <w:pStyle w:val="TAL"/>
            </w:pPr>
            <w:r w:rsidRPr="002341CA">
              <w:t>(MCS-7/P3 ; MCS-7/P3)</w:t>
            </w:r>
          </w:p>
        </w:tc>
      </w:tr>
      <w:tr w:rsidR="00136147" w:rsidRPr="002341CA" w:rsidTr="00E85080">
        <w:trPr>
          <w:cantSplit/>
          <w:jc w:val="center"/>
        </w:trPr>
        <w:tc>
          <w:tcPr>
            <w:tcW w:w="1446" w:type="dxa"/>
          </w:tcPr>
          <w:p w:rsidR="00136147" w:rsidRPr="002341CA" w:rsidRDefault="00136147" w:rsidP="00E85080">
            <w:pPr>
              <w:pStyle w:val="TAC"/>
            </w:pPr>
          </w:p>
        </w:tc>
        <w:tc>
          <w:tcPr>
            <w:tcW w:w="4239" w:type="dxa"/>
          </w:tcPr>
          <w:p w:rsidR="00136147" w:rsidRPr="002341CA" w:rsidRDefault="00136147" w:rsidP="00E85080">
            <w:pPr>
              <w:pStyle w:val="TAL"/>
            </w:pPr>
            <w:r w:rsidRPr="002341CA">
              <w:t>All the other values are reserved for future use</w:t>
            </w:r>
          </w:p>
        </w:tc>
      </w:tr>
      <w:tr w:rsidR="00136147" w:rsidRPr="002341CA" w:rsidTr="00E85080">
        <w:trPr>
          <w:cantSplit/>
          <w:jc w:val="center"/>
        </w:trPr>
        <w:tc>
          <w:tcPr>
            <w:tcW w:w="5685" w:type="dxa"/>
            <w:gridSpan w:val="2"/>
          </w:tcPr>
          <w:p w:rsidR="00136147" w:rsidRPr="002341CA" w:rsidRDefault="00136147" w:rsidP="00E85080">
            <w:pPr>
              <w:pStyle w:val="TAN"/>
            </w:pPr>
            <w:r w:rsidRPr="002341CA">
              <w:t>NOTE 1:</w:t>
            </w:r>
            <w:r w:rsidRPr="002341CA">
              <w:tab/>
              <w:t>The bit numbering is relative to the field position.</w:t>
            </w:r>
          </w:p>
          <w:p w:rsidR="00136147" w:rsidRPr="002341CA" w:rsidRDefault="00136147" w:rsidP="00E85080">
            <w:pPr>
              <w:pStyle w:val="TAN"/>
            </w:pPr>
            <w:r w:rsidRPr="002341CA">
              <w:t>NOTE 2:</w:t>
            </w:r>
            <w:r w:rsidRPr="002341CA">
              <w:tab/>
              <w:t xml:space="preserve">MCS-9 shall only be used for an </w:t>
            </w:r>
            <w:del w:id="1760" w:author="Ericsson LM" w:date="2016-05-16T20:29:00Z">
              <w:r w:rsidRPr="002341CA" w:rsidDel="00486C20">
                <w:delText>(EC-)</w:delText>
              </w:r>
            </w:del>
            <w:r w:rsidRPr="002341CA">
              <w:t>EGPRS TBF</w:t>
            </w:r>
            <w:ins w:id="1761" w:author="Ericsson LM" w:date="2016-05-16T20:30:00Z">
              <w:r w:rsidR="00486C20" w:rsidRPr="002341CA">
                <w:t>, for an EC TBF</w:t>
              </w:r>
            </w:ins>
            <w:r w:rsidRPr="002341CA">
              <w:t xml:space="preserve"> or for a downlink EGPRS2-B TBF.</w:t>
            </w:r>
          </w:p>
        </w:tc>
      </w:tr>
    </w:tbl>
    <w:p w:rsidR="00136147" w:rsidRPr="002341CA" w:rsidRDefault="00136147" w:rsidP="00136147"/>
    <w:p w:rsidR="00136147" w:rsidRPr="002341CA" w:rsidRDefault="00136147" w:rsidP="00136147">
      <w:pPr>
        <w:pStyle w:val="Heading4"/>
      </w:pPr>
      <w:bookmarkStart w:id="1762" w:name="_Toc446495588"/>
      <w:r w:rsidRPr="002341CA">
        <w:t>10.4.8a.2</w:t>
      </w:r>
      <w:r w:rsidRPr="002341CA">
        <w:tab/>
        <w:t>Header type 2</w:t>
      </w:r>
      <w:bookmarkEnd w:id="1762"/>
    </w:p>
    <w:p w:rsidR="00136147" w:rsidRPr="002341CA" w:rsidRDefault="00136147" w:rsidP="00136147">
      <w:r w:rsidRPr="002341CA">
        <w:t xml:space="preserve">In </w:t>
      </w:r>
      <w:del w:id="1763" w:author="Ericsson LM" w:date="2016-05-16T20:30:00Z">
        <w:r w:rsidRPr="002341CA" w:rsidDel="00FB4EBD">
          <w:delText>(EC-)</w:delText>
        </w:r>
      </w:del>
      <w:r w:rsidRPr="002341CA">
        <w:t>EGPRS</w:t>
      </w:r>
      <w:ins w:id="1764" w:author="Ericsson LM" w:date="2016-05-16T20:30:00Z">
        <w:r w:rsidR="00FB4EBD" w:rsidRPr="002341CA">
          <w:t>, EC-GSM-</w:t>
        </w:r>
        <w:proofErr w:type="spellStart"/>
        <w:r w:rsidR="00FB4EBD" w:rsidRPr="002341CA">
          <w:t>IoT</w:t>
        </w:r>
      </w:ins>
      <w:proofErr w:type="spellEnd"/>
      <w:r w:rsidRPr="002341CA">
        <w:t xml:space="preserve"> and in EGPRS2-A uplink, the Coding and Puncturing Scheme indicator field indicates the kind of channel coding and puncturing used for data block as defined in table 10.4.8a.2.1.</w:t>
      </w:r>
    </w:p>
    <w:p w:rsidR="00136147" w:rsidRPr="002341CA" w:rsidRDefault="00136147" w:rsidP="00136147">
      <w:pPr>
        <w:pStyle w:val="TH"/>
      </w:pPr>
      <w:r w:rsidRPr="002341CA">
        <w:lastRenderedPageBreak/>
        <w:t xml:space="preserve">Table 10.4.8a.2.1: Coding and Puncturing Scheme indicator field for Header type 2 in </w:t>
      </w:r>
      <w:del w:id="1765" w:author="Ericsson LM" w:date="2016-05-16T20:30:00Z">
        <w:r w:rsidRPr="002341CA" w:rsidDel="00FB4EBD">
          <w:delText>(EC-)</w:delText>
        </w:r>
      </w:del>
      <w:r w:rsidRPr="002341CA">
        <w:t>EGPRS TBF</w:t>
      </w:r>
      <w:ins w:id="1766" w:author="Ericsson LM" w:date="2016-05-16T20:31:00Z">
        <w:r w:rsidR="00FB4EBD" w:rsidRPr="002341CA">
          <w:t>, EC TBF</w:t>
        </w:r>
      </w:ins>
      <w:r w:rsidRPr="002341CA">
        <w:t xml:space="preserve"> or uplink EGPRS2-A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91"/>
        <w:gridCol w:w="4082"/>
      </w:tblGrid>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H"/>
            </w:pPr>
            <w:r w:rsidRPr="002341CA">
              <w:t>bits</w:t>
            </w:r>
            <w:r w:rsidRPr="002341CA">
              <w:br/>
              <w:t>321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H"/>
            </w:pPr>
            <w:r w:rsidRPr="002341CA">
              <w:t>(first block)</w:t>
            </w:r>
            <w:r w:rsidRPr="002341CA">
              <w:br/>
              <w:t>CPS</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000</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MCS-6/P1</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MCS-6/P2</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010</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MCS-6/P1 with 6 octets padding (see NOTE 2)</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MCS-6/P2 with 6 octets padding (see NOTE 2)</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100</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MCS-5/P1 </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MCS-5/P2 </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110</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MCS-6/P1 with 10 octets padding (see NOTE 3)</w:t>
            </w:r>
          </w:p>
        </w:tc>
      </w:tr>
      <w:tr w:rsidR="00136147" w:rsidRPr="002341CA" w:rsidTr="00E85080">
        <w:trPr>
          <w:cantSplit/>
          <w:jc w:val="center"/>
        </w:trPr>
        <w:tc>
          <w:tcPr>
            <w:tcW w:w="1191"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111</w:t>
            </w:r>
          </w:p>
        </w:tc>
        <w:tc>
          <w:tcPr>
            <w:tcW w:w="4082"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MCS-6/P2 with 10 octets padding (see NOTE 3)</w:t>
            </w:r>
          </w:p>
        </w:tc>
      </w:tr>
      <w:tr w:rsidR="00136147" w:rsidRPr="002341CA" w:rsidTr="00E85080">
        <w:trPr>
          <w:cantSplit/>
          <w:jc w:val="center"/>
        </w:trPr>
        <w:tc>
          <w:tcPr>
            <w:tcW w:w="5273" w:type="dxa"/>
            <w:gridSpan w:val="2"/>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N"/>
            </w:pPr>
            <w:r w:rsidRPr="002341CA">
              <w:t>NOTE 1:</w:t>
            </w:r>
            <w:r w:rsidRPr="002341CA">
              <w:tab/>
              <w:t>The bit numbering is relative to the field position.</w:t>
            </w:r>
          </w:p>
          <w:p w:rsidR="00136147" w:rsidRPr="002341CA" w:rsidRDefault="00136147" w:rsidP="00E85080">
            <w:pPr>
              <w:pStyle w:val="TAN"/>
            </w:pPr>
            <w:r w:rsidRPr="002341CA">
              <w:t>NOTE 2:   MCS-6 with 6 octets padding shall only be used for an EGPRS TBF or, in case of an uplink EGPRS2-A TBF, for retransmission of blocks originally transmitted using EGPRS.</w:t>
            </w:r>
          </w:p>
          <w:p w:rsidR="00136147" w:rsidRPr="002341CA" w:rsidRDefault="00136147" w:rsidP="00E85080">
            <w:pPr>
              <w:pStyle w:val="TAN"/>
            </w:pPr>
            <w:r w:rsidRPr="002341CA">
              <w:t>NOTE 3:   MSC-6 with 10 octets padding shall only be used for an uplink EGPRS2-A TBF or, in case of an uplink EGPRS TBF, for retransmission of blocks originally transmitted using EGPRS2-A.</w:t>
            </w:r>
          </w:p>
        </w:tc>
      </w:tr>
    </w:tbl>
    <w:p w:rsidR="00136147" w:rsidRPr="002341CA" w:rsidRDefault="00136147" w:rsidP="00136147"/>
    <w:p w:rsidR="00136147" w:rsidRPr="002341CA" w:rsidRDefault="00136147" w:rsidP="00136147">
      <w:r w:rsidRPr="002341CA">
        <w:t>In EGPRS2 downlink, if the Downlink EGPRS Level assigned (see Table 11.2.7.1 and Table 12.10f.1) is EGPRS2-A, the Coding and Puncturing Scheme indicator field indicates the kind of channel coding and puncturing used for data block as defined in table 10.4.8a.2.2.</w:t>
      </w:r>
    </w:p>
    <w:p w:rsidR="00136147" w:rsidRPr="002341CA" w:rsidRDefault="00136147" w:rsidP="00136147">
      <w:pPr>
        <w:pStyle w:val="TH"/>
      </w:pPr>
      <w:r w:rsidRPr="002341CA">
        <w:t xml:space="preserve">Table 10.4.8a.2.2: Coding and Puncturing Scheme indicator field for </w:t>
      </w:r>
      <w:r w:rsidRPr="002341CA">
        <w:br/>
        <w:t>Header type 2 in downlink EGPRS2-A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136147" w:rsidRPr="002341CA" w:rsidTr="00E85080">
        <w:trPr>
          <w:cantSplit/>
          <w:jc w:val="center"/>
        </w:trPr>
        <w:tc>
          <w:tcPr>
            <w:tcW w:w="1446" w:type="dxa"/>
          </w:tcPr>
          <w:p w:rsidR="00136147" w:rsidRPr="002341CA" w:rsidRDefault="00136147" w:rsidP="00E85080">
            <w:pPr>
              <w:pStyle w:val="TAH"/>
            </w:pPr>
            <w:r w:rsidRPr="002341CA">
              <w:t>bits</w:t>
            </w:r>
            <w:r w:rsidRPr="002341CA">
              <w:br/>
              <w:t>321</w:t>
            </w:r>
          </w:p>
        </w:tc>
        <w:tc>
          <w:tcPr>
            <w:tcW w:w="4239" w:type="dxa"/>
          </w:tcPr>
          <w:p w:rsidR="00136147" w:rsidRPr="002341CA" w:rsidRDefault="00136147" w:rsidP="00E85080">
            <w:pPr>
              <w:pStyle w:val="TAH"/>
            </w:pPr>
            <w:r w:rsidRPr="002341CA">
              <w:t>CPS</w:t>
            </w:r>
          </w:p>
        </w:tc>
      </w:tr>
      <w:tr w:rsidR="00136147" w:rsidRPr="002341CA" w:rsidTr="00E85080">
        <w:trPr>
          <w:cantSplit/>
          <w:jc w:val="center"/>
        </w:trPr>
        <w:tc>
          <w:tcPr>
            <w:tcW w:w="1446" w:type="dxa"/>
          </w:tcPr>
          <w:p w:rsidR="00136147" w:rsidRPr="002341CA" w:rsidRDefault="00136147" w:rsidP="00E85080">
            <w:pPr>
              <w:pStyle w:val="TAC"/>
            </w:pPr>
            <w:r w:rsidRPr="002341CA">
              <w:t>000</w:t>
            </w:r>
          </w:p>
        </w:tc>
        <w:tc>
          <w:tcPr>
            <w:tcW w:w="4239" w:type="dxa"/>
          </w:tcPr>
          <w:p w:rsidR="00136147" w:rsidRPr="002341CA" w:rsidRDefault="00136147" w:rsidP="00E85080">
            <w:pPr>
              <w:pStyle w:val="TAL"/>
            </w:pPr>
            <w:r w:rsidRPr="002341CA">
              <w:t>MCS-6/P1 (see NOTE 2)</w:t>
            </w:r>
          </w:p>
        </w:tc>
      </w:tr>
      <w:tr w:rsidR="00136147" w:rsidRPr="002341CA" w:rsidTr="00E85080">
        <w:trPr>
          <w:cantSplit/>
          <w:jc w:val="center"/>
        </w:trPr>
        <w:tc>
          <w:tcPr>
            <w:tcW w:w="1446" w:type="dxa"/>
          </w:tcPr>
          <w:p w:rsidR="00136147" w:rsidRPr="002341CA" w:rsidRDefault="00136147" w:rsidP="00E85080">
            <w:pPr>
              <w:pStyle w:val="TAC"/>
            </w:pPr>
            <w:r w:rsidRPr="002341CA">
              <w:t>001</w:t>
            </w:r>
          </w:p>
        </w:tc>
        <w:tc>
          <w:tcPr>
            <w:tcW w:w="4239" w:type="dxa"/>
          </w:tcPr>
          <w:p w:rsidR="00136147" w:rsidRPr="002341CA" w:rsidRDefault="00136147" w:rsidP="00E85080">
            <w:pPr>
              <w:pStyle w:val="TAL"/>
            </w:pPr>
            <w:r w:rsidRPr="002341CA">
              <w:t>MCS-6/P2 (see NOTE 2)</w:t>
            </w:r>
          </w:p>
        </w:tc>
      </w:tr>
      <w:tr w:rsidR="00136147" w:rsidRPr="002341CA" w:rsidTr="00E85080">
        <w:trPr>
          <w:cantSplit/>
          <w:jc w:val="center"/>
        </w:trPr>
        <w:tc>
          <w:tcPr>
            <w:tcW w:w="1446" w:type="dxa"/>
          </w:tcPr>
          <w:p w:rsidR="00136147" w:rsidRPr="002341CA" w:rsidRDefault="00136147" w:rsidP="00E85080">
            <w:pPr>
              <w:pStyle w:val="TAC"/>
            </w:pPr>
            <w:r w:rsidRPr="002341CA">
              <w:t>010</w:t>
            </w:r>
          </w:p>
        </w:tc>
        <w:tc>
          <w:tcPr>
            <w:tcW w:w="4239" w:type="dxa"/>
          </w:tcPr>
          <w:p w:rsidR="00136147" w:rsidRPr="002341CA" w:rsidRDefault="00136147" w:rsidP="00E85080">
            <w:pPr>
              <w:pStyle w:val="TAL"/>
            </w:pPr>
            <w:r w:rsidRPr="002341CA">
              <w:t xml:space="preserve">DAS-5/P1 </w:t>
            </w:r>
          </w:p>
        </w:tc>
      </w:tr>
      <w:tr w:rsidR="00136147" w:rsidRPr="002341CA" w:rsidTr="00E85080">
        <w:trPr>
          <w:cantSplit/>
          <w:jc w:val="center"/>
        </w:trPr>
        <w:tc>
          <w:tcPr>
            <w:tcW w:w="1446" w:type="dxa"/>
          </w:tcPr>
          <w:p w:rsidR="00136147" w:rsidRPr="002341CA" w:rsidRDefault="00136147" w:rsidP="00E85080">
            <w:pPr>
              <w:pStyle w:val="TAC"/>
            </w:pPr>
            <w:r w:rsidRPr="002341CA">
              <w:t>011</w:t>
            </w:r>
          </w:p>
        </w:tc>
        <w:tc>
          <w:tcPr>
            <w:tcW w:w="4239" w:type="dxa"/>
          </w:tcPr>
          <w:p w:rsidR="00136147" w:rsidRPr="002341CA" w:rsidRDefault="00136147" w:rsidP="00E85080">
            <w:pPr>
              <w:pStyle w:val="TAL"/>
            </w:pPr>
            <w:r w:rsidRPr="002341CA">
              <w:t>DAS-5/P2</w:t>
            </w:r>
          </w:p>
        </w:tc>
      </w:tr>
      <w:tr w:rsidR="00136147" w:rsidRPr="002341CA" w:rsidTr="00E85080">
        <w:trPr>
          <w:cantSplit/>
          <w:jc w:val="center"/>
        </w:trPr>
        <w:tc>
          <w:tcPr>
            <w:tcW w:w="1446" w:type="dxa"/>
          </w:tcPr>
          <w:p w:rsidR="00136147" w:rsidRPr="002341CA" w:rsidRDefault="00136147" w:rsidP="00E85080">
            <w:pPr>
              <w:pStyle w:val="TAC"/>
            </w:pPr>
            <w:r w:rsidRPr="002341CA">
              <w:t>100</w:t>
            </w:r>
          </w:p>
        </w:tc>
        <w:tc>
          <w:tcPr>
            <w:tcW w:w="4239" w:type="dxa"/>
          </w:tcPr>
          <w:p w:rsidR="00136147" w:rsidRPr="002341CA" w:rsidRDefault="00136147" w:rsidP="00E85080">
            <w:pPr>
              <w:pStyle w:val="TAL"/>
            </w:pPr>
            <w:r w:rsidRPr="002341CA">
              <w:t xml:space="preserve">DAS-6/P1 </w:t>
            </w:r>
          </w:p>
        </w:tc>
      </w:tr>
      <w:tr w:rsidR="00136147" w:rsidRPr="002341CA" w:rsidTr="00E85080">
        <w:trPr>
          <w:cantSplit/>
          <w:jc w:val="center"/>
        </w:trPr>
        <w:tc>
          <w:tcPr>
            <w:tcW w:w="1446" w:type="dxa"/>
          </w:tcPr>
          <w:p w:rsidR="00136147" w:rsidRPr="002341CA" w:rsidRDefault="00136147" w:rsidP="00E85080">
            <w:pPr>
              <w:pStyle w:val="TAC"/>
            </w:pPr>
            <w:r w:rsidRPr="002341CA">
              <w:t>101</w:t>
            </w:r>
          </w:p>
        </w:tc>
        <w:tc>
          <w:tcPr>
            <w:tcW w:w="4239" w:type="dxa"/>
          </w:tcPr>
          <w:p w:rsidR="00136147" w:rsidRPr="002341CA" w:rsidRDefault="00136147" w:rsidP="00E85080">
            <w:pPr>
              <w:pStyle w:val="TAL"/>
            </w:pPr>
            <w:r w:rsidRPr="002341CA">
              <w:t>DAS-6/P2</w:t>
            </w:r>
          </w:p>
        </w:tc>
      </w:tr>
      <w:tr w:rsidR="00136147" w:rsidRPr="002341CA" w:rsidTr="00E85080">
        <w:trPr>
          <w:cantSplit/>
          <w:jc w:val="center"/>
        </w:trPr>
        <w:tc>
          <w:tcPr>
            <w:tcW w:w="1446" w:type="dxa"/>
          </w:tcPr>
          <w:p w:rsidR="00136147" w:rsidRPr="002341CA" w:rsidRDefault="00136147" w:rsidP="00E85080">
            <w:pPr>
              <w:pStyle w:val="TAC"/>
            </w:pPr>
            <w:r w:rsidRPr="002341CA">
              <w:t>110</w:t>
            </w:r>
          </w:p>
        </w:tc>
        <w:tc>
          <w:tcPr>
            <w:tcW w:w="4239" w:type="dxa"/>
          </w:tcPr>
          <w:p w:rsidR="00136147" w:rsidRPr="002341CA" w:rsidRDefault="00136147" w:rsidP="00E85080">
            <w:pPr>
              <w:pStyle w:val="TAL"/>
            </w:pPr>
            <w:r w:rsidRPr="002341CA">
              <w:t>DAS-7/P1</w:t>
            </w:r>
          </w:p>
        </w:tc>
      </w:tr>
      <w:tr w:rsidR="00136147" w:rsidRPr="002341CA" w:rsidTr="00E85080">
        <w:trPr>
          <w:cantSplit/>
          <w:jc w:val="center"/>
        </w:trPr>
        <w:tc>
          <w:tcPr>
            <w:tcW w:w="1446" w:type="dxa"/>
          </w:tcPr>
          <w:p w:rsidR="00136147" w:rsidRPr="002341CA" w:rsidRDefault="00136147" w:rsidP="00E85080">
            <w:pPr>
              <w:pStyle w:val="TAC"/>
            </w:pPr>
            <w:r w:rsidRPr="002341CA">
              <w:t>111</w:t>
            </w:r>
          </w:p>
        </w:tc>
        <w:tc>
          <w:tcPr>
            <w:tcW w:w="4239" w:type="dxa"/>
          </w:tcPr>
          <w:p w:rsidR="00136147" w:rsidRPr="002341CA" w:rsidRDefault="00136147" w:rsidP="00E85080">
            <w:pPr>
              <w:pStyle w:val="TAL"/>
            </w:pPr>
            <w:r w:rsidRPr="002341CA">
              <w:t>DAS-7/P2</w:t>
            </w:r>
          </w:p>
        </w:tc>
      </w:tr>
      <w:tr w:rsidR="00136147" w:rsidRPr="002341CA" w:rsidTr="00E85080">
        <w:trPr>
          <w:cantSplit/>
          <w:jc w:val="center"/>
        </w:trPr>
        <w:tc>
          <w:tcPr>
            <w:tcW w:w="5685" w:type="dxa"/>
            <w:gridSpan w:val="2"/>
          </w:tcPr>
          <w:p w:rsidR="00136147" w:rsidRPr="002341CA" w:rsidRDefault="00136147" w:rsidP="00E85080">
            <w:pPr>
              <w:pStyle w:val="TAN"/>
            </w:pPr>
            <w:r w:rsidRPr="002341CA">
              <w:t>NOTE 1:</w:t>
            </w:r>
            <w:r w:rsidRPr="002341CA">
              <w:tab/>
              <w:t>The bit numbering is relative to the field position.</w:t>
            </w:r>
          </w:p>
          <w:p w:rsidR="00136147" w:rsidRPr="002341CA" w:rsidRDefault="00136147" w:rsidP="00E85080">
            <w:pPr>
              <w:pStyle w:val="TAN"/>
            </w:pPr>
            <w:r w:rsidRPr="002341CA">
              <w:t>NOTE 2:</w:t>
            </w:r>
            <w:r w:rsidRPr="002341CA">
              <w:tab/>
              <w:t>In EGPRS2-A downlink, MCS-6 shall be used only for retransmissions of blocks originally transmitted using EGPRS.</w:t>
            </w:r>
          </w:p>
        </w:tc>
      </w:tr>
    </w:tbl>
    <w:p w:rsidR="00136147" w:rsidRPr="002341CA" w:rsidRDefault="00136147" w:rsidP="00136147"/>
    <w:p w:rsidR="00136147" w:rsidRPr="002341CA" w:rsidRDefault="00136147" w:rsidP="00136147">
      <w:r w:rsidRPr="002341CA">
        <w:t>In EGPRS2 downlink, if the Downlink EGPRS Level assigned (see Table 11.2.7.1 and Table 12.10f.1) is EGPRS2-B, the Coding and Puncturing Scheme indicator field indicates the kind of channel coding and puncturing used for data block as defined in table 10.4.8a.2.3.</w:t>
      </w:r>
    </w:p>
    <w:p w:rsidR="00136147" w:rsidRPr="002341CA" w:rsidRDefault="00136147" w:rsidP="00136147">
      <w:pPr>
        <w:pStyle w:val="TH"/>
      </w:pPr>
      <w:r w:rsidRPr="002341CA">
        <w:t xml:space="preserve">Table 10.4.8a.2.3: Coding and Puncturing Scheme indicator field for </w:t>
      </w:r>
      <w:r w:rsidRPr="002341CA">
        <w:br/>
        <w:t>Header type 2 in downlink EGPRS2-B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136147" w:rsidRPr="002341CA" w:rsidTr="00E85080">
        <w:trPr>
          <w:cantSplit/>
          <w:jc w:val="center"/>
        </w:trPr>
        <w:tc>
          <w:tcPr>
            <w:tcW w:w="1446" w:type="dxa"/>
          </w:tcPr>
          <w:p w:rsidR="00136147" w:rsidRPr="002341CA" w:rsidRDefault="00136147" w:rsidP="00E85080">
            <w:pPr>
              <w:pStyle w:val="TAH"/>
            </w:pPr>
            <w:r w:rsidRPr="002341CA">
              <w:t>bits</w:t>
            </w:r>
            <w:r w:rsidRPr="002341CA">
              <w:br/>
              <w:t>321</w:t>
            </w:r>
          </w:p>
        </w:tc>
        <w:tc>
          <w:tcPr>
            <w:tcW w:w="4239" w:type="dxa"/>
          </w:tcPr>
          <w:p w:rsidR="00136147" w:rsidRPr="002341CA" w:rsidRDefault="00136147" w:rsidP="00E85080">
            <w:pPr>
              <w:pStyle w:val="TAH"/>
            </w:pPr>
            <w:r w:rsidRPr="002341CA">
              <w:t>CPS</w:t>
            </w:r>
          </w:p>
        </w:tc>
      </w:tr>
      <w:tr w:rsidR="00136147" w:rsidRPr="002341CA" w:rsidTr="00E85080">
        <w:trPr>
          <w:cantSplit/>
          <w:jc w:val="center"/>
        </w:trPr>
        <w:tc>
          <w:tcPr>
            <w:tcW w:w="1446" w:type="dxa"/>
          </w:tcPr>
          <w:p w:rsidR="00136147" w:rsidRPr="002341CA" w:rsidRDefault="00136147" w:rsidP="00E85080">
            <w:pPr>
              <w:pStyle w:val="TAC"/>
            </w:pPr>
            <w:r w:rsidRPr="002341CA">
              <w:t>000</w:t>
            </w:r>
          </w:p>
        </w:tc>
        <w:tc>
          <w:tcPr>
            <w:tcW w:w="4239" w:type="dxa"/>
          </w:tcPr>
          <w:p w:rsidR="00136147" w:rsidRPr="002341CA" w:rsidRDefault="00136147" w:rsidP="00E85080">
            <w:pPr>
              <w:pStyle w:val="TAL"/>
            </w:pPr>
            <w:r w:rsidRPr="002341CA">
              <w:t>MCS-6/P1</w:t>
            </w:r>
          </w:p>
        </w:tc>
      </w:tr>
      <w:tr w:rsidR="00136147" w:rsidRPr="002341CA" w:rsidTr="00E85080">
        <w:trPr>
          <w:cantSplit/>
          <w:jc w:val="center"/>
        </w:trPr>
        <w:tc>
          <w:tcPr>
            <w:tcW w:w="1446" w:type="dxa"/>
          </w:tcPr>
          <w:p w:rsidR="00136147" w:rsidRPr="002341CA" w:rsidRDefault="00136147" w:rsidP="00E85080">
            <w:pPr>
              <w:pStyle w:val="TAC"/>
            </w:pPr>
            <w:r w:rsidRPr="002341CA">
              <w:t>001</w:t>
            </w:r>
          </w:p>
        </w:tc>
        <w:tc>
          <w:tcPr>
            <w:tcW w:w="4239" w:type="dxa"/>
          </w:tcPr>
          <w:p w:rsidR="00136147" w:rsidRPr="002341CA" w:rsidRDefault="00136147" w:rsidP="00E85080">
            <w:pPr>
              <w:pStyle w:val="TAL"/>
            </w:pPr>
            <w:r w:rsidRPr="002341CA">
              <w:t>MCS-6/P2</w:t>
            </w:r>
          </w:p>
        </w:tc>
      </w:tr>
      <w:tr w:rsidR="00136147" w:rsidRPr="002341CA" w:rsidTr="00E85080">
        <w:trPr>
          <w:cantSplit/>
          <w:jc w:val="center"/>
        </w:trPr>
        <w:tc>
          <w:tcPr>
            <w:tcW w:w="1446" w:type="dxa"/>
          </w:tcPr>
          <w:p w:rsidR="00136147" w:rsidRPr="002341CA" w:rsidRDefault="00136147" w:rsidP="00E85080">
            <w:pPr>
              <w:pStyle w:val="TAC"/>
            </w:pPr>
            <w:r w:rsidRPr="002341CA">
              <w:t>010</w:t>
            </w:r>
          </w:p>
        </w:tc>
        <w:tc>
          <w:tcPr>
            <w:tcW w:w="4239" w:type="dxa"/>
          </w:tcPr>
          <w:p w:rsidR="00136147" w:rsidRPr="002341CA" w:rsidRDefault="00136147" w:rsidP="00E85080">
            <w:pPr>
              <w:pStyle w:val="TAL"/>
            </w:pPr>
            <w:r w:rsidRPr="002341CA">
              <w:t xml:space="preserve">DAS-5/P1 </w:t>
            </w:r>
          </w:p>
        </w:tc>
      </w:tr>
      <w:tr w:rsidR="00136147" w:rsidRPr="002341CA" w:rsidTr="00E85080">
        <w:trPr>
          <w:cantSplit/>
          <w:jc w:val="center"/>
        </w:trPr>
        <w:tc>
          <w:tcPr>
            <w:tcW w:w="1446" w:type="dxa"/>
          </w:tcPr>
          <w:p w:rsidR="00136147" w:rsidRPr="002341CA" w:rsidRDefault="00136147" w:rsidP="00E85080">
            <w:pPr>
              <w:pStyle w:val="TAC"/>
            </w:pPr>
            <w:r w:rsidRPr="002341CA">
              <w:t>011</w:t>
            </w:r>
          </w:p>
        </w:tc>
        <w:tc>
          <w:tcPr>
            <w:tcW w:w="4239" w:type="dxa"/>
          </w:tcPr>
          <w:p w:rsidR="00136147" w:rsidRPr="002341CA" w:rsidRDefault="00136147" w:rsidP="00E85080">
            <w:pPr>
              <w:pStyle w:val="TAL"/>
            </w:pPr>
            <w:r w:rsidRPr="002341CA">
              <w:t>DAS-5/P2</w:t>
            </w:r>
          </w:p>
        </w:tc>
      </w:tr>
      <w:tr w:rsidR="00136147" w:rsidRPr="002341CA" w:rsidTr="00E85080">
        <w:trPr>
          <w:cantSplit/>
          <w:jc w:val="center"/>
        </w:trPr>
        <w:tc>
          <w:tcPr>
            <w:tcW w:w="1446" w:type="dxa"/>
          </w:tcPr>
          <w:p w:rsidR="00136147" w:rsidRPr="002341CA" w:rsidRDefault="00136147" w:rsidP="00E85080">
            <w:pPr>
              <w:pStyle w:val="TAC"/>
            </w:pPr>
            <w:r w:rsidRPr="002341CA">
              <w:t>100</w:t>
            </w:r>
          </w:p>
        </w:tc>
        <w:tc>
          <w:tcPr>
            <w:tcW w:w="4239" w:type="dxa"/>
          </w:tcPr>
          <w:p w:rsidR="00136147" w:rsidRPr="002341CA" w:rsidRDefault="00136147" w:rsidP="00E85080">
            <w:pPr>
              <w:pStyle w:val="TAL"/>
            </w:pPr>
            <w:r w:rsidRPr="002341CA">
              <w:t xml:space="preserve">DAS-6/P1 </w:t>
            </w:r>
          </w:p>
        </w:tc>
      </w:tr>
      <w:tr w:rsidR="00136147" w:rsidRPr="002341CA" w:rsidTr="00E85080">
        <w:trPr>
          <w:cantSplit/>
          <w:jc w:val="center"/>
        </w:trPr>
        <w:tc>
          <w:tcPr>
            <w:tcW w:w="1446" w:type="dxa"/>
          </w:tcPr>
          <w:p w:rsidR="00136147" w:rsidRPr="002341CA" w:rsidRDefault="00136147" w:rsidP="00E85080">
            <w:pPr>
              <w:pStyle w:val="TAC"/>
            </w:pPr>
            <w:r w:rsidRPr="002341CA">
              <w:t>101</w:t>
            </w:r>
          </w:p>
        </w:tc>
        <w:tc>
          <w:tcPr>
            <w:tcW w:w="4239" w:type="dxa"/>
          </w:tcPr>
          <w:p w:rsidR="00136147" w:rsidRPr="002341CA" w:rsidRDefault="00136147" w:rsidP="00E85080">
            <w:pPr>
              <w:pStyle w:val="TAL"/>
            </w:pPr>
            <w:r w:rsidRPr="002341CA">
              <w:t>DAS-6/P2</w:t>
            </w:r>
          </w:p>
        </w:tc>
      </w:tr>
      <w:tr w:rsidR="00136147" w:rsidRPr="002341CA" w:rsidTr="00E85080">
        <w:trPr>
          <w:cantSplit/>
          <w:jc w:val="center"/>
        </w:trPr>
        <w:tc>
          <w:tcPr>
            <w:tcW w:w="1446" w:type="dxa"/>
          </w:tcPr>
          <w:p w:rsidR="00136147" w:rsidRPr="002341CA" w:rsidRDefault="00136147" w:rsidP="00E85080">
            <w:pPr>
              <w:pStyle w:val="TAC"/>
            </w:pPr>
          </w:p>
        </w:tc>
        <w:tc>
          <w:tcPr>
            <w:tcW w:w="4239" w:type="dxa"/>
          </w:tcPr>
          <w:p w:rsidR="00136147" w:rsidRPr="002341CA" w:rsidRDefault="00136147" w:rsidP="00E85080">
            <w:pPr>
              <w:pStyle w:val="TAL"/>
            </w:pPr>
            <w:r w:rsidRPr="002341CA">
              <w:t>All the other values are reserved for future use</w:t>
            </w:r>
          </w:p>
        </w:tc>
      </w:tr>
      <w:tr w:rsidR="00136147" w:rsidRPr="002341CA" w:rsidTr="00E85080">
        <w:trPr>
          <w:cantSplit/>
          <w:jc w:val="center"/>
        </w:trPr>
        <w:tc>
          <w:tcPr>
            <w:tcW w:w="5685" w:type="dxa"/>
            <w:gridSpan w:val="2"/>
          </w:tcPr>
          <w:p w:rsidR="00136147" w:rsidRPr="002341CA" w:rsidRDefault="00136147" w:rsidP="00E85080">
            <w:pPr>
              <w:pStyle w:val="TAN"/>
            </w:pPr>
            <w:r w:rsidRPr="002341CA">
              <w:t>NOTE:</w:t>
            </w:r>
            <w:r w:rsidRPr="002341CA">
              <w:tab/>
              <w:t>The bit numbering is relative to the field position.</w:t>
            </w:r>
          </w:p>
        </w:tc>
      </w:tr>
    </w:tbl>
    <w:p w:rsidR="00136147" w:rsidRPr="002341CA" w:rsidRDefault="00136147" w:rsidP="00136147"/>
    <w:p w:rsidR="00136147" w:rsidRPr="002341CA" w:rsidRDefault="00136147" w:rsidP="00136147">
      <w:pPr>
        <w:pStyle w:val="Heading4"/>
      </w:pPr>
      <w:bookmarkStart w:id="1767" w:name="_Toc446495589"/>
      <w:r w:rsidRPr="002341CA">
        <w:lastRenderedPageBreak/>
        <w:t>10.4.8a.3</w:t>
      </w:r>
      <w:r w:rsidRPr="002341CA">
        <w:tab/>
        <w:t>Header type 3</w:t>
      </w:r>
      <w:bookmarkEnd w:id="1767"/>
    </w:p>
    <w:p w:rsidR="00136147" w:rsidRPr="002341CA" w:rsidRDefault="00136147" w:rsidP="00136147">
      <w:pPr>
        <w:pStyle w:val="TH"/>
      </w:pPr>
      <w:r w:rsidRPr="002341CA">
        <w:t>Table 10.4.8a.3.1: Coding and Puncturing Scheme indicator field for Header type 3 (non EC</w:t>
      </w:r>
      <w:del w:id="1768" w:author="Ericsson LM" w:date="2016-05-16T20:32:00Z">
        <w:r w:rsidRPr="002341CA" w:rsidDel="00FB4EBD">
          <w:delText>-EGPRS</w:delText>
        </w:r>
      </w:del>
      <w:r w:rsidRPr="002341CA">
        <w:t xml:space="preserve">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786"/>
        <w:gridCol w:w="4920"/>
      </w:tblGrid>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H"/>
            </w:pPr>
            <w:r w:rsidRPr="002341CA">
              <w:t>bits</w:t>
            </w:r>
            <w:r w:rsidRPr="002341CA">
              <w:br/>
              <w:t>4321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H"/>
            </w:pPr>
            <w:r w:rsidRPr="002341CA">
              <w:t>First block</w:t>
            </w:r>
            <w:r w:rsidRPr="002341CA">
              <w:br/>
              <w:t>CPS</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0000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MCS-4/P1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0001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MCS-4/P2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0010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MCS-4/P3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0011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MCS-3/P1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0100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MCS-3/P2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0101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MCS-3/P3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0110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MCS-3/P1 with padding</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0111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MCS-3/P2 with padding</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1000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MCS-3/P3 with padding</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1001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MCS-2/P1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1010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MCS-2/P2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1011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MCS-1/P1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1100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MCS-1/P2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1101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MCS-2/P1 with padding (see NOTE 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1110</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 xml:space="preserve">MCS-2/P2 with padding (see NOTE 2) </w:t>
            </w:r>
          </w:p>
        </w:tc>
      </w:tr>
      <w:tr w:rsidR="00136147" w:rsidRPr="002341CA" w:rsidTr="00E85080">
        <w:trPr>
          <w:cantSplit/>
          <w:jc w:val="center"/>
        </w:trPr>
        <w:tc>
          <w:tcPr>
            <w:tcW w:w="1786"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C"/>
            </w:pPr>
            <w:r w:rsidRPr="002341CA">
              <w:t>1111</w:t>
            </w:r>
          </w:p>
        </w:tc>
        <w:tc>
          <w:tcPr>
            <w:tcW w:w="4920" w:type="dxa"/>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L"/>
            </w:pPr>
            <w:r w:rsidRPr="002341CA">
              <w:t>MCS-0 (see NOTE 3)</w:t>
            </w:r>
          </w:p>
        </w:tc>
      </w:tr>
      <w:tr w:rsidR="00136147" w:rsidRPr="002341CA" w:rsidTr="00E85080">
        <w:trPr>
          <w:cantSplit/>
          <w:jc w:val="center"/>
        </w:trPr>
        <w:tc>
          <w:tcPr>
            <w:tcW w:w="6706" w:type="dxa"/>
            <w:gridSpan w:val="2"/>
            <w:tcBorders>
              <w:top w:val="single" w:sz="4" w:space="0" w:color="auto"/>
              <w:left w:val="single" w:sz="4" w:space="0" w:color="auto"/>
              <w:bottom w:val="single" w:sz="4" w:space="0" w:color="auto"/>
              <w:right w:val="single" w:sz="4" w:space="0" w:color="auto"/>
            </w:tcBorders>
          </w:tcPr>
          <w:p w:rsidR="00136147" w:rsidRPr="002341CA" w:rsidRDefault="00136147" w:rsidP="00E85080">
            <w:pPr>
              <w:pStyle w:val="TAN"/>
            </w:pPr>
            <w:r w:rsidRPr="002341CA">
              <w:t>NOTE 1:</w:t>
            </w:r>
            <w:r w:rsidRPr="002341CA">
              <w:tab/>
              <w:t>The bit numbering is relative to the field position.</w:t>
            </w:r>
          </w:p>
          <w:p w:rsidR="00136147" w:rsidRPr="002341CA" w:rsidRDefault="00136147" w:rsidP="00E85080">
            <w:pPr>
              <w:pStyle w:val="TAN"/>
            </w:pPr>
            <w:r w:rsidRPr="002341CA">
              <w:t>NOTE 2:</w:t>
            </w:r>
            <w:r w:rsidRPr="002341CA">
              <w:tab/>
              <w:t>MCS-2 with padding shall only be used for a downlink EGPRS2-A TBF or, in case of a downlink EGPRS TBF, for retransmissions of blocks originally transmitted using EGPRS2</w:t>
            </w:r>
            <w:r w:rsidRPr="002341CA">
              <w:noBreakHyphen/>
              <w:t>A.</w:t>
            </w:r>
          </w:p>
          <w:p w:rsidR="00136147" w:rsidRPr="002341CA" w:rsidRDefault="00136147" w:rsidP="00E85080">
            <w:pPr>
              <w:pStyle w:val="TAN"/>
            </w:pPr>
            <w:r w:rsidRPr="002341CA">
              <w:t>NOTE 3:   MCS-0 shall only be used for a downlink TBF.</w:t>
            </w:r>
          </w:p>
        </w:tc>
      </w:tr>
    </w:tbl>
    <w:p w:rsidR="00136147" w:rsidRPr="002341CA" w:rsidRDefault="00136147" w:rsidP="00136147"/>
    <w:p w:rsidR="00136147" w:rsidRPr="002341CA" w:rsidRDefault="00136147" w:rsidP="00136147">
      <w:r w:rsidRPr="002341CA">
        <w:t xml:space="preserve">The number of padding octets for uplink is indicated by the SPB field (see sub clause 10.4.8b). </w:t>
      </w:r>
    </w:p>
    <w:p w:rsidR="00136147" w:rsidRPr="002341CA" w:rsidRDefault="00136147" w:rsidP="00136147">
      <w:r w:rsidRPr="002341CA">
        <w:t xml:space="preserve">In </w:t>
      </w:r>
      <w:del w:id="1769" w:author="Ericsson LM" w:date="2016-05-16T20:32:00Z">
        <w:r w:rsidRPr="002341CA" w:rsidDel="0008589F">
          <w:delText>EC-EGPRS</w:delText>
        </w:r>
      </w:del>
      <w:ins w:id="1770" w:author="Ericsson LM" w:date="2016-05-16T20:32:00Z">
        <w:r w:rsidR="0008589F" w:rsidRPr="002341CA">
          <w:t>EC-GSM-</w:t>
        </w:r>
        <w:proofErr w:type="spellStart"/>
        <w:r w:rsidR="0008589F" w:rsidRPr="002341CA">
          <w:t>IoT</w:t>
        </w:r>
      </w:ins>
      <w:proofErr w:type="spellEnd"/>
      <w:r w:rsidRPr="002341CA">
        <w:t>, the CPS field for MCS-1-4 in Header type 3 indicates the kind of channel coding and puncturing used for data block as defined in Table 10.4.8a.3.2.</w:t>
      </w:r>
    </w:p>
    <w:p w:rsidR="00136147" w:rsidRPr="002341CA" w:rsidRDefault="00136147" w:rsidP="00136147">
      <w:pPr>
        <w:pStyle w:val="TH"/>
      </w:pPr>
      <w:r w:rsidRPr="002341CA">
        <w:t>Table 10.4.8a.3.2</w:t>
      </w:r>
      <w:ins w:id="1771" w:author="Ericsson LM" w:date="2016-05-16T20:32:00Z">
        <w:r w:rsidR="0008589F" w:rsidRPr="002341CA">
          <w:t>:</w:t>
        </w:r>
      </w:ins>
      <w:del w:id="1772" w:author="Ericsson LM" w:date="2016-05-16T20:32:00Z">
        <w:r w:rsidRPr="002341CA" w:rsidDel="0008589F">
          <w:delText>.</w:delText>
        </w:r>
      </w:del>
      <w:r w:rsidRPr="002341CA">
        <w:t xml:space="preserve"> CPS field for Header type 3 in EC</w:t>
      </w:r>
      <w:del w:id="1773" w:author="Ericsson LM" w:date="2016-05-16T20:32:00Z">
        <w:r w:rsidRPr="002341CA" w:rsidDel="0008589F">
          <w:delText>-EGPRS</w:delText>
        </w:r>
      </w:del>
      <w:r w:rsidRPr="002341CA">
        <w:t xml:space="preserve">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557"/>
        <w:gridCol w:w="2048"/>
      </w:tblGrid>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H"/>
              <w:jc w:val="left"/>
            </w:pPr>
            <w:r w:rsidRPr="002341CA">
              <w:t>bits</w:t>
            </w:r>
            <w:r w:rsidRPr="002341CA">
              <w:br/>
              <w:t>3 2 1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H"/>
            </w:pPr>
            <w:r w:rsidRPr="002341CA">
              <w:t>CPS</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0 0 0</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MCS-4/P1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0 0 1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MCS-4/P2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0 1 0</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MCS-3/P1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0 1 1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MCS-3/P2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1 0 0</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MCS-3/P1 with padding</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1 0 1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MCS-3/P2 with padding</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1 1 0</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MCS-2/P1 </w:t>
            </w:r>
          </w:p>
        </w:tc>
      </w:tr>
      <w:tr w:rsidR="00136147" w:rsidRPr="002341CA" w:rsidTr="00E85080">
        <w:trPr>
          <w:cantSplit/>
          <w:jc w:val="center"/>
        </w:trPr>
        <w:tc>
          <w:tcPr>
            <w:tcW w:w="557"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1 1 1</w:t>
            </w:r>
          </w:p>
        </w:tc>
        <w:tc>
          <w:tcPr>
            <w:tcW w:w="2048" w:type="dxa"/>
            <w:tcBorders>
              <w:top w:val="single" w:sz="4" w:space="0" w:color="auto"/>
              <w:left w:val="single" w:sz="4" w:space="0" w:color="auto"/>
              <w:bottom w:val="single" w:sz="4" w:space="0" w:color="auto"/>
              <w:right w:val="single" w:sz="4" w:space="0" w:color="auto"/>
            </w:tcBorders>
            <w:hideMark/>
          </w:tcPr>
          <w:p w:rsidR="00136147" w:rsidRPr="002341CA" w:rsidRDefault="00136147" w:rsidP="00E85080">
            <w:pPr>
              <w:pStyle w:val="TAL"/>
            </w:pPr>
            <w:r w:rsidRPr="002341CA">
              <w:t xml:space="preserve">MCS-1/P1 </w:t>
            </w:r>
          </w:p>
        </w:tc>
      </w:tr>
    </w:tbl>
    <w:p w:rsidR="00136147" w:rsidRPr="002341CA" w:rsidRDefault="00136147" w:rsidP="001361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96086C" w:rsidRPr="002341CA" w:rsidRDefault="0096086C" w:rsidP="0096086C">
      <w:pPr>
        <w:pStyle w:val="Heading3"/>
      </w:pPr>
      <w:bookmarkStart w:id="1774" w:name="_Toc446495597"/>
      <w:r w:rsidRPr="002341CA">
        <w:lastRenderedPageBreak/>
        <w:t>10.4.8b</w:t>
      </w:r>
      <w:r w:rsidRPr="002341CA">
        <w:tab/>
        <w:t>Split Block indicator field (SPB)</w:t>
      </w:r>
      <w:bookmarkEnd w:id="1774"/>
    </w:p>
    <w:p w:rsidR="0096086C" w:rsidRPr="002341CA" w:rsidRDefault="0096086C" w:rsidP="0096086C">
      <w:pPr>
        <w:keepNext/>
      </w:pPr>
      <w:r w:rsidRPr="002341CA">
        <w:t xml:space="preserve">In </w:t>
      </w:r>
      <w:del w:id="1775" w:author="Ericsson LM" w:date="2016-05-16T20:34:00Z">
        <w:r w:rsidRPr="002341CA" w:rsidDel="0096086C">
          <w:delText>(EC-)</w:delText>
        </w:r>
      </w:del>
      <w:r w:rsidRPr="002341CA">
        <w:t>EGPRS uplink</w:t>
      </w:r>
      <w:ins w:id="1776" w:author="Ericsson LM" w:date="2016-05-16T20:34:00Z">
        <w:r w:rsidRPr="002341CA">
          <w:t>, EC-GSM-</w:t>
        </w:r>
        <w:proofErr w:type="spellStart"/>
        <w:r w:rsidRPr="002341CA">
          <w:t>IoT</w:t>
        </w:r>
        <w:proofErr w:type="spellEnd"/>
        <w:r w:rsidRPr="002341CA">
          <w:t xml:space="preserve"> uplink</w:t>
        </w:r>
      </w:ins>
      <w:r w:rsidRPr="002341CA">
        <w:t xml:space="preserve"> and EGPRS2 uplink, the Split Block indicator is only used in header type 3 to indicate if some user data is retransmitted using 2 block </w:t>
      </w:r>
      <w:proofErr w:type="spellStart"/>
      <w:r w:rsidRPr="002341CA">
        <w:t>resegmentation</w:t>
      </w:r>
      <w:proofErr w:type="spellEnd"/>
      <w:r w:rsidRPr="002341CA">
        <w:t xml:space="preserve"> (see clause 9).</w:t>
      </w:r>
    </w:p>
    <w:p w:rsidR="0096086C" w:rsidRPr="002341CA" w:rsidRDefault="0096086C" w:rsidP="0096086C">
      <w:pPr>
        <w:pStyle w:val="TH"/>
      </w:pPr>
      <w:r w:rsidRPr="002341CA">
        <w:t>Table 10.4.8b.1: Split Block indicator field (uplink)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H"/>
            </w:pPr>
            <w:r w:rsidRPr="002341CA">
              <w:t>bits</w:t>
            </w:r>
            <w:r w:rsidRPr="002341CA">
              <w:br/>
              <w:t>2 1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H"/>
            </w:pPr>
            <w:r w:rsidRPr="002341CA">
              <w:t>SPB</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0 0</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No retransmission</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0 1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first part of block with 10 octet padding</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1 0</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first part of block with no padding or 6 octet padding</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1 1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second part of block</w:t>
            </w:r>
          </w:p>
        </w:tc>
      </w:tr>
      <w:tr w:rsidR="0096086C" w:rsidRPr="002341CA" w:rsidTr="00E85080">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N"/>
            </w:pPr>
            <w:r w:rsidRPr="002341CA">
              <w:t>NOTE:</w:t>
            </w:r>
            <w:r w:rsidRPr="002341CA">
              <w:tab/>
              <w:t>The bit numbering is relative to the field position.</w:t>
            </w:r>
          </w:p>
        </w:tc>
      </w:tr>
    </w:tbl>
    <w:p w:rsidR="0096086C" w:rsidRPr="002341CA" w:rsidRDefault="0096086C" w:rsidP="0096086C"/>
    <w:p w:rsidR="0096086C" w:rsidRPr="002341CA" w:rsidRDefault="0096086C" w:rsidP="0096086C">
      <w:pPr>
        <w:keepNext/>
      </w:pPr>
      <w:r w:rsidRPr="002341CA">
        <w:t>In case of EGPRS, 10 octet padding shall be used only for retransmissions of blocks originally transmitted using EGPRS2-A. In case of EGPRS2-A, 6 octet padding shall be used only for retransmissions of blocks originally transmitted using EGPRS.</w:t>
      </w:r>
    </w:p>
    <w:p w:rsidR="0096086C" w:rsidRPr="002341CA" w:rsidRDefault="0096086C" w:rsidP="0096086C">
      <w:pPr>
        <w:keepNext/>
      </w:pPr>
      <w:r w:rsidRPr="002341CA">
        <w:t>In EGPRS downlink</w:t>
      </w:r>
      <w:ins w:id="1777" w:author="Ericsson LM" w:date="2016-05-16T20:34:00Z">
        <w:r w:rsidR="00004543" w:rsidRPr="002341CA">
          <w:t>, EC-GSM-</w:t>
        </w:r>
        <w:proofErr w:type="spellStart"/>
        <w:r w:rsidR="00004543" w:rsidRPr="002341CA">
          <w:t>IoT</w:t>
        </w:r>
        <w:proofErr w:type="spellEnd"/>
        <w:r w:rsidR="00004543" w:rsidRPr="002341CA">
          <w:t xml:space="preserve"> downlink</w:t>
        </w:r>
      </w:ins>
      <w:r w:rsidRPr="002341CA">
        <w:t xml:space="preserve"> and EGPRS2 downlink, the Split Block indicator is only used in header type 3 to indicate if some user data is retransmitted using 2 or 3 block </w:t>
      </w:r>
      <w:proofErr w:type="spellStart"/>
      <w:r w:rsidRPr="002341CA">
        <w:t>resegmentation</w:t>
      </w:r>
      <w:proofErr w:type="spellEnd"/>
      <w:r w:rsidRPr="002341CA">
        <w:t xml:space="preserve"> (see clause 9).</w:t>
      </w:r>
    </w:p>
    <w:p w:rsidR="0096086C" w:rsidRPr="002341CA" w:rsidRDefault="0096086C" w:rsidP="0096086C">
      <w:pPr>
        <w:pStyle w:val="TH"/>
      </w:pPr>
      <w:r w:rsidRPr="002341CA">
        <w:t>Table 10.4.8b.2: Split Block indicator field (downlink)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H"/>
            </w:pPr>
            <w:r w:rsidRPr="002341CA">
              <w:t>bits</w:t>
            </w:r>
            <w:r w:rsidRPr="002341CA">
              <w:br/>
              <w:t>2 1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H"/>
            </w:pPr>
            <w:r w:rsidRPr="002341CA">
              <w:t>SPB</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0 0</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No retransmission</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0 1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third part of block (Note 2)</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1 0</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first part of block</w:t>
            </w:r>
          </w:p>
        </w:tc>
      </w:tr>
      <w:tr w:rsidR="0096086C"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C"/>
            </w:pPr>
            <w:r w:rsidRPr="002341CA">
              <w:t>1 1</w:t>
            </w:r>
          </w:p>
        </w:tc>
        <w:tc>
          <w:tcPr>
            <w:tcW w:w="4082" w:type="dxa"/>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L"/>
            </w:pPr>
            <w:r w:rsidRPr="002341CA">
              <w:t>Retransmission - second part of block</w:t>
            </w:r>
          </w:p>
        </w:tc>
      </w:tr>
      <w:tr w:rsidR="0096086C" w:rsidRPr="002341CA" w:rsidTr="00E85080">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96086C" w:rsidRPr="002341CA" w:rsidRDefault="0096086C" w:rsidP="00E85080">
            <w:pPr>
              <w:pStyle w:val="TAN"/>
            </w:pPr>
            <w:r w:rsidRPr="002341CA">
              <w:t>NOTE 1:</w:t>
            </w:r>
            <w:r w:rsidRPr="002341CA">
              <w:tab/>
              <w:t>The bit numbering is relative to the field position.</w:t>
            </w:r>
          </w:p>
          <w:p w:rsidR="0096086C" w:rsidRPr="002341CA" w:rsidRDefault="0096086C" w:rsidP="00E85080">
            <w:pPr>
              <w:pStyle w:val="TAN"/>
            </w:pPr>
            <w:r w:rsidRPr="002341CA">
              <w:t xml:space="preserve">NOTE 2: </w:t>
            </w:r>
            <w:r w:rsidRPr="002341CA">
              <w:tab/>
              <w:t xml:space="preserve">In EGPRS downlink this code point is only used when </w:t>
            </w:r>
            <w:proofErr w:type="spellStart"/>
            <w:r w:rsidRPr="002341CA">
              <w:t>retransmiting</w:t>
            </w:r>
            <w:proofErr w:type="spellEnd"/>
            <w:r w:rsidRPr="002341CA">
              <w:t xml:space="preserve"> blocks at EGPRS level change from EGPRS2-A to EGPRS.</w:t>
            </w:r>
          </w:p>
        </w:tc>
      </w:tr>
    </w:tbl>
    <w:p w:rsidR="0096086C" w:rsidRPr="002341CA" w:rsidRDefault="0096086C" w:rsidP="009608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D15831" w:rsidRPr="002341CA" w:rsidRDefault="00D15831" w:rsidP="00D15831">
      <w:pPr>
        <w:pStyle w:val="Heading3"/>
      </w:pPr>
      <w:bookmarkStart w:id="1778" w:name="_Toc446495604"/>
      <w:r w:rsidRPr="002341CA">
        <w:t>10.4.9f</w:t>
      </w:r>
      <w:r w:rsidRPr="002341CA">
        <w:tab/>
        <w:t>Reduced TLLI (</w:t>
      </w:r>
      <w:proofErr w:type="spellStart"/>
      <w:r w:rsidRPr="002341CA">
        <w:t>rTLLI</w:t>
      </w:r>
      <w:proofErr w:type="spellEnd"/>
      <w:r w:rsidRPr="002341CA">
        <w:t>)</w:t>
      </w:r>
      <w:bookmarkEnd w:id="1778"/>
    </w:p>
    <w:p w:rsidR="00D15831" w:rsidRPr="002341CA" w:rsidRDefault="00D15831" w:rsidP="00D15831">
      <w:r w:rsidRPr="002341CA">
        <w:t>A mobile station in EC</w:t>
      </w:r>
      <w:del w:id="1779" w:author="Ericsson LM" w:date="2016-05-16T20:36:00Z">
        <w:r w:rsidRPr="002341CA" w:rsidDel="00783863">
          <w:delText>-EGPRS</w:delText>
        </w:r>
      </w:del>
      <w:r w:rsidRPr="002341CA">
        <w:t xml:space="preserve"> operation that has been indicated to use the enhanced access burst procedure shall only include the TLLI in the first RLC data block of the uplink </w:t>
      </w:r>
      <w:ins w:id="1780" w:author="Ericsson LM" w:date="2016-05-16T20:36:00Z">
        <w:r w:rsidR="00783863" w:rsidRPr="002341CA">
          <w:t xml:space="preserve">EC </w:t>
        </w:r>
      </w:ins>
      <w:r w:rsidRPr="002341CA">
        <w:t xml:space="preserve">TBF and the </w:t>
      </w:r>
      <w:proofErr w:type="spellStart"/>
      <w:r w:rsidRPr="002341CA">
        <w:t>rTLLI</w:t>
      </w:r>
      <w:proofErr w:type="spellEnd"/>
      <w:r w:rsidRPr="002341CA">
        <w:t xml:space="preserve"> in the RLC/MAC headers of the remaining RLC data blocks until the contention resolution is completed (see sub-clause 7a.2.1.2).</w:t>
      </w:r>
    </w:p>
    <w:p w:rsidR="00D15831" w:rsidRPr="002341CA" w:rsidRDefault="00D15831" w:rsidP="00D15831">
      <w:pPr>
        <w:pStyle w:val="Heading3"/>
      </w:pPr>
      <w:bookmarkStart w:id="1781" w:name="_Toc446495605"/>
      <w:r w:rsidRPr="002341CA">
        <w:t>10.4.9g</w:t>
      </w:r>
      <w:r w:rsidRPr="002341CA">
        <w:tab/>
        <w:t>Reduced TLLI Indicator (RI)</w:t>
      </w:r>
      <w:bookmarkEnd w:id="1781"/>
    </w:p>
    <w:p w:rsidR="00D15831" w:rsidRPr="002341CA" w:rsidRDefault="00D15831" w:rsidP="00D15831">
      <w:r w:rsidRPr="002341CA">
        <w:t xml:space="preserve">The RI bit is used to indicate whether the </w:t>
      </w:r>
      <w:proofErr w:type="spellStart"/>
      <w:r w:rsidRPr="002341CA">
        <w:t>rTLLI</w:t>
      </w:r>
      <w:proofErr w:type="spellEnd"/>
      <w:r w:rsidRPr="002341CA">
        <w:t xml:space="preserve"> field is valid or not valid.</w:t>
      </w:r>
    </w:p>
    <w:p w:rsidR="00D15831" w:rsidRPr="002341CA" w:rsidRDefault="00D15831" w:rsidP="00D15831">
      <w:pPr>
        <w:pStyle w:val="TH"/>
      </w:pPr>
      <w:r w:rsidRPr="002341CA">
        <w:t>Table 10.4.9g.1: Reduced TLLI Indicator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D15831" w:rsidRPr="002341CA" w:rsidTr="00E85080">
        <w:trPr>
          <w:cantSplit/>
          <w:jc w:val="center"/>
        </w:trPr>
        <w:tc>
          <w:tcPr>
            <w:tcW w:w="794" w:type="dxa"/>
          </w:tcPr>
          <w:p w:rsidR="00D15831" w:rsidRPr="002341CA" w:rsidRDefault="00D15831" w:rsidP="00E85080">
            <w:pPr>
              <w:pStyle w:val="TAH"/>
            </w:pPr>
            <w:r w:rsidRPr="002341CA">
              <w:t xml:space="preserve">bit </w:t>
            </w:r>
          </w:p>
          <w:p w:rsidR="00D15831" w:rsidRPr="002341CA" w:rsidRDefault="00D15831" w:rsidP="00E85080">
            <w:pPr>
              <w:pStyle w:val="TAH"/>
            </w:pPr>
            <w:r w:rsidRPr="002341CA">
              <w:t>1</w:t>
            </w:r>
          </w:p>
        </w:tc>
        <w:tc>
          <w:tcPr>
            <w:tcW w:w="4536" w:type="dxa"/>
          </w:tcPr>
          <w:p w:rsidR="00D15831" w:rsidRPr="002341CA" w:rsidRDefault="00D15831" w:rsidP="00E85080">
            <w:pPr>
              <w:pStyle w:val="TAH"/>
            </w:pPr>
            <w:r w:rsidRPr="002341CA">
              <w:t>RI</w:t>
            </w:r>
          </w:p>
        </w:tc>
      </w:tr>
      <w:tr w:rsidR="00D15831" w:rsidRPr="002341CA" w:rsidTr="00E85080">
        <w:trPr>
          <w:cantSplit/>
          <w:jc w:val="center"/>
        </w:trPr>
        <w:tc>
          <w:tcPr>
            <w:tcW w:w="794" w:type="dxa"/>
          </w:tcPr>
          <w:p w:rsidR="00D15831" w:rsidRPr="002341CA" w:rsidRDefault="00D15831" w:rsidP="00E85080">
            <w:pPr>
              <w:pStyle w:val="TAC"/>
            </w:pPr>
            <w:r w:rsidRPr="002341CA">
              <w:t>0</w:t>
            </w:r>
          </w:p>
        </w:tc>
        <w:tc>
          <w:tcPr>
            <w:tcW w:w="4536" w:type="dxa"/>
          </w:tcPr>
          <w:p w:rsidR="00D15831" w:rsidRPr="002341CA" w:rsidRDefault="00D15831" w:rsidP="00E85080">
            <w:pPr>
              <w:pStyle w:val="TAL"/>
            </w:pPr>
            <w:del w:id="1782" w:author="Ericsson LM" w:date="2016-05-16T20:36:00Z">
              <w:r w:rsidRPr="002341CA" w:rsidDel="00783863">
                <w:delText xml:space="preserve">RI </w:delText>
              </w:r>
            </w:del>
            <w:proofErr w:type="spellStart"/>
            <w:ins w:id="1783" w:author="Ericsson LM" w:date="2016-05-16T20:36:00Z">
              <w:r w:rsidR="00783863" w:rsidRPr="002341CA">
                <w:t>rTLLI</w:t>
              </w:r>
              <w:proofErr w:type="spellEnd"/>
              <w:r w:rsidR="00783863" w:rsidRPr="002341CA">
                <w:t xml:space="preserve"> </w:t>
              </w:r>
            </w:ins>
            <w:r w:rsidRPr="002341CA">
              <w:t>field is not valid</w:t>
            </w:r>
          </w:p>
        </w:tc>
      </w:tr>
      <w:tr w:rsidR="00D15831" w:rsidRPr="002341CA" w:rsidTr="00E85080">
        <w:trPr>
          <w:cantSplit/>
          <w:jc w:val="center"/>
        </w:trPr>
        <w:tc>
          <w:tcPr>
            <w:tcW w:w="794" w:type="dxa"/>
          </w:tcPr>
          <w:p w:rsidR="00D15831" w:rsidRPr="002341CA" w:rsidRDefault="00D15831" w:rsidP="00E85080">
            <w:pPr>
              <w:pStyle w:val="TAC"/>
            </w:pPr>
            <w:r w:rsidRPr="002341CA">
              <w:t>1</w:t>
            </w:r>
          </w:p>
        </w:tc>
        <w:tc>
          <w:tcPr>
            <w:tcW w:w="4536" w:type="dxa"/>
          </w:tcPr>
          <w:p w:rsidR="00D15831" w:rsidRPr="002341CA" w:rsidRDefault="00D15831" w:rsidP="00E85080">
            <w:pPr>
              <w:pStyle w:val="TAL"/>
            </w:pPr>
            <w:del w:id="1784" w:author="Ericsson LM" w:date="2016-05-16T20:36:00Z">
              <w:r w:rsidRPr="002341CA" w:rsidDel="00783863">
                <w:delText xml:space="preserve">RI </w:delText>
              </w:r>
            </w:del>
            <w:proofErr w:type="spellStart"/>
            <w:ins w:id="1785" w:author="Ericsson LM" w:date="2016-05-16T20:36:00Z">
              <w:r w:rsidR="00783863" w:rsidRPr="002341CA">
                <w:t>rTLLI</w:t>
              </w:r>
              <w:proofErr w:type="spellEnd"/>
              <w:r w:rsidR="00783863" w:rsidRPr="002341CA">
                <w:t xml:space="preserve"> </w:t>
              </w:r>
            </w:ins>
            <w:r w:rsidRPr="002341CA">
              <w:t>field is valid</w:t>
            </w:r>
          </w:p>
        </w:tc>
      </w:tr>
    </w:tbl>
    <w:p w:rsidR="00D15831" w:rsidRPr="002341CA" w:rsidRDefault="00D15831" w:rsidP="00D158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670EEB" w:rsidRPr="002341CA" w:rsidRDefault="00670EEB" w:rsidP="00670EEB">
      <w:pPr>
        <w:pStyle w:val="Heading3"/>
      </w:pPr>
      <w:bookmarkStart w:id="1786" w:name="_Toc446495607"/>
      <w:r w:rsidRPr="002341CA">
        <w:lastRenderedPageBreak/>
        <w:t>10.4.10a</w:t>
      </w:r>
      <w:r w:rsidRPr="002341CA">
        <w:tab/>
        <w:t>Power Reduction (PR) field</w:t>
      </w:r>
      <w:bookmarkEnd w:id="1786"/>
    </w:p>
    <w:p w:rsidR="00670EEB" w:rsidRPr="002341CA" w:rsidRDefault="00670EEB" w:rsidP="00670EEB">
      <w:r w:rsidRPr="002341CA">
        <w:t>The Power Reduction (PR) field indicates the power level reduction of the current RLC block.</w:t>
      </w:r>
    </w:p>
    <w:p w:rsidR="00670EEB" w:rsidRPr="002341CA" w:rsidRDefault="00670EEB" w:rsidP="00670EEB">
      <w:r w:rsidRPr="002341CA">
        <w:t>The coding of Power Reduction (PR) field is shown in Table 10.4.10a.1. There is one value of the PR field which indicates that the field shall be ignored by the MS.</w:t>
      </w:r>
    </w:p>
    <w:p w:rsidR="00670EEB" w:rsidRPr="002341CA" w:rsidRDefault="00670EEB" w:rsidP="00670EEB">
      <w:r w:rsidRPr="002341CA">
        <w:t>If downlink power control is not used, the MS shall ignore the PR field.</w:t>
      </w:r>
    </w:p>
    <w:p w:rsidR="00670EEB" w:rsidRPr="002341CA" w:rsidRDefault="00670EEB" w:rsidP="00670EEB">
      <w:r w:rsidRPr="002341CA">
        <w:t>If downlink power control is used and the PR field is not included in a downlink RLC/MAC control block, the MS shall act as if the block contained a usable PR field with value ‘0 0’.</w:t>
      </w:r>
    </w:p>
    <w:p w:rsidR="00670EEB" w:rsidRPr="002341CA" w:rsidRDefault="00670EEB" w:rsidP="00670EEB">
      <w:pPr>
        <w:pStyle w:val="TH"/>
      </w:pPr>
      <w:r w:rsidRPr="002341CA">
        <w:t>Table 10.4.10a.1: Power Reduction (PR) field</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536"/>
      </w:tblGrid>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H"/>
            </w:pPr>
            <w:r w:rsidRPr="002341CA">
              <w:t>bit</w:t>
            </w:r>
            <w:r w:rsidRPr="002341CA">
              <w:br/>
            </w:r>
            <w:ins w:id="1787" w:author="Ericsson LM" w:date="2016-05-16T20:39:00Z">
              <w:r w:rsidR="000C0A34" w:rsidRPr="002341CA">
                <w:t>6</w:t>
              </w:r>
            </w:ins>
            <w:del w:id="1788" w:author="Ericsson LM" w:date="2016-05-16T20:39:00Z">
              <w:r w:rsidRPr="002341CA" w:rsidDel="000C0A34">
                <w:delText>8</w:delText>
              </w:r>
            </w:del>
            <w:r w:rsidRPr="002341CA">
              <w:t xml:space="preserve"> </w:t>
            </w:r>
            <w:ins w:id="1789" w:author="Ericsson LM" w:date="2016-05-16T20:39:00Z">
              <w:r w:rsidR="000C0A34" w:rsidRPr="002341CA">
                <w:t>5</w:t>
              </w:r>
            </w:ins>
            <w:del w:id="1790" w:author="Ericsson LM" w:date="2016-05-16T20:39:00Z">
              <w:r w:rsidRPr="002341CA" w:rsidDel="000C0A34">
                <w:delText>7</w:delText>
              </w:r>
            </w:del>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H"/>
            </w:pPr>
            <w:r w:rsidRPr="002341CA">
              <w:t>Power Reduction</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0 0</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0 dB (included) to 3 dB (excluded) less than BCCH level - P0</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0 1</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3 dB (included) to 7 dB (excluded) less than BCCH level - P0</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1 0</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7 dB (included) to 10 dB (included) less than BCCH level - P0</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1 1</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Not usable</w:t>
            </w:r>
          </w:p>
        </w:tc>
      </w:tr>
    </w:tbl>
    <w:p w:rsidR="00670EEB" w:rsidRPr="002341CA" w:rsidRDefault="00670EEB" w:rsidP="00670EEB"/>
    <w:p w:rsidR="00670EEB" w:rsidRPr="002341CA" w:rsidRDefault="00670EEB" w:rsidP="00670EEB">
      <w:r w:rsidRPr="002341CA">
        <w:t xml:space="preserve">The Power Reduction (PR) field in a downlink </w:t>
      </w:r>
      <w:del w:id="1791" w:author="Ericsson LM" w:date="2016-05-16T20:39:00Z">
        <w:r w:rsidRPr="002341CA" w:rsidDel="000C0A34">
          <w:delText>EC-EGPRS</w:delText>
        </w:r>
      </w:del>
      <w:ins w:id="1792" w:author="Ericsson LM" w:date="2016-05-16T20:39:00Z">
        <w:r w:rsidR="000C0A34" w:rsidRPr="002341CA">
          <w:t>EC-GSM-</w:t>
        </w:r>
        <w:proofErr w:type="spellStart"/>
        <w:r w:rsidR="000C0A34" w:rsidRPr="002341CA">
          <w:t>IoT</w:t>
        </w:r>
      </w:ins>
      <w:proofErr w:type="spellEnd"/>
      <w:r w:rsidRPr="002341CA">
        <w:t xml:space="preserve"> control block indicates the power level reduction of the current RLC/MAC control block. </w:t>
      </w:r>
      <w:ins w:id="1793" w:author="Ericsson LM" w:date="2016-05-16T20:40:00Z">
        <w:r w:rsidR="000C0A34" w:rsidRPr="002341CA">
          <w:t xml:space="preserve">When </w:t>
        </w:r>
        <w:proofErr w:type="spellStart"/>
        <w:r w:rsidR="000C0A34" w:rsidRPr="002341CA">
          <w:t>PRe</w:t>
        </w:r>
        <w:proofErr w:type="spellEnd"/>
        <w:r w:rsidR="000C0A34" w:rsidRPr="002341CA">
          <w:t xml:space="preserve"> is not included, t</w:t>
        </w:r>
      </w:ins>
      <w:del w:id="1794" w:author="Ericsson LM" w:date="2016-05-16T20:40:00Z">
        <w:r w:rsidRPr="002341CA" w:rsidDel="000C0A34">
          <w:delText>T</w:delText>
        </w:r>
      </w:del>
      <w:r w:rsidRPr="002341CA">
        <w:t xml:space="preserve">he coding of Power Reduction (PR) field for a downlink </w:t>
      </w:r>
      <w:ins w:id="1795" w:author="Ericsson LM" w:date="2016-05-16T20:40:00Z">
        <w:r w:rsidR="000C0A34" w:rsidRPr="002341CA">
          <w:t>EC-GSM-</w:t>
        </w:r>
        <w:proofErr w:type="spellStart"/>
        <w:r w:rsidR="000C0A34" w:rsidRPr="002341CA">
          <w:t>IoT</w:t>
        </w:r>
      </w:ins>
      <w:proofErr w:type="spellEnd"/>
      <w:del w:id="1796" w:author="Ericsson LM" w:date="2016-05-16T20:40:00Z">
        <w:r w:rsidRPr="002341CA" w:rsidDel="000C0A34">
          <w:delText>EC-EGPRS</w:delText>
        </w:r>
      </w:del>
      <w:r w:rsidRPr="002341CA">
        <w:t xml:space="preserve"> control block is shown in Table 10.4.10a.2. </w:t>
      </w:r>
    </w:p>
    <w:p w:rsidR="00670EEB" w:rsidRPr="002341CA" w:rsidRDefault="00670EEB" w:rsidP="00670EEB">
      <w:pPr>
        <w:pStyle w:val="TH"/>
      </w:pPr>
      <w:r w:rsidRPr="002341CA">
        <w:t xml:space="preserve">Table 10.4.10a.2: Power Reduction (PR) field for </w:t>
      </w:r>
      <w:ins w:id="1797" w:author="Ericsson LM" w:date="2016-05-16T20:40:00Z">
        <w:r w:rsidR="000C0A34" w:rsidRPr="002341CA">
          <w:t>EC-GSM-</w:t>
        </w:r>
        <w:proofErr w:type="spellStart"/>
        <w:r w:rsidR="000C0A34" w:rsidRPr="002341CA">
          <w:t>IoT</w:t>
        </w:r>
      </w:ins>
      <w:proofErr w:type="spellEnd"/>
      <w:del w:id="1798" w:author="Ericsson LM" w:date="2016-05-16T20:40:00Z">
        <w:r w:rsidRPr="002341CA" w:rsidDel="000C0A34">
          <w:delText>EC-EGPRS</w:delText>
        </w:r>
      </w:del>
      <w:r w:rsidRPr="002341CA">
        <w:t xml:space="preserve"> control blocks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536"/>
      </w:tblGrid>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H"/>
            </w:pPr>
            <w:r w:rsidRPr="002341CA">
              <w:t>bit</w:t>
            </w:r>
            <w:r w:rsidRPr="002341CA">
              <w:br/>
              <w:t xml:space="preserve">8 </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H"/>
            </w:pPr>
            <w:r w:rsidRPr="002341CA">
              <w:t>Power Reduction</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0</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0 dB (included) to 3 dB (excluded) less than BCCH level - P0</w:t>
            </w:r>
          </w:p>
        </w:tc>
      </w:tr>
      <w:tr w:rsidR="00670EEB"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C"/>
            </w:pPr>
            <w:r w:rsidRPr="002341CA">
              <w:t>1</w:t>
            </w:r>
          </w:p>
        </w:tc>
        <w:tc>
          <w:tcPr>
            <w:tcW w:w="4536" w:type="dxa"/>
            <w:tcBorders>
              <w:top w:val="single" w:sz="4" w:space="0" w:color="auto"/>
              <w:left w:val="single" w:sz="4" w:space="0" w:color="auto"/>
              <w:bottom w:val="single" w:sz="4" w:space="0" w:color="auto"/>
              <w:right w:val="single" w:sz="4" w:space="0" w:color="auto"/>
            </w:tcBorders>
          </w:tcPr>
          <w:p w:rsidR="00670EEB" w:rsidRPr="002341CA" w:rsidRDefault="00670EEB" w:rsidP="00E85080">
            <w:pPr>
              <w:pStyle w:val="TAL"/>
            </w:pPr>
            <w:r w:rsidRPr="002341CA">
              <w:t>3 dB (included) to 7 dB (excluded) less than BCCH level - P0</w:t>
            </w:r>
          </w:p>
        </w:tc>
      </w:tr>
    </w:tbl>
    <w:p w:rsidR="00756364" w:rsidRPr="002341CA" w:rsidRDefault="00756364" w:rsidP="00756364"/>
    <w:p w:rsidR="00670EEB" w:rsidRPr="002341CA" w:rsidRDefault="00670EEB" w:rsidP="00670EEB">
      <w:pPr>
        <w:pStyle w:val="Heading3"/>
      </w:pPr>
      <w:bookmarkStart w:id="1799" w:name="_Toc446495608"/>
      <w:r w:rsidRPr="002341CA">
        <w:t>10.4.10b Power Reduction extension (</w:t>
      </w:r>
      <w:proofErr w:type="spellStart"/>
      <w:r w:rsidRPr="002341CA">
        <w:t>PRe</w:t>
      </w:r>
      <w:proofErr w:type="spellEnd"/>
      <w:r w:rsidRPr="002341CA">
        <w:t>) field</w:t>
      </w:r>
      <w:bookmarkEnd w:id="1799"/>
    </w:p>
    <w:p w:rsidR="00670EEB" w:rsidRPr="002341CA" w:rsidRDefault="00670EEB" w:rsidP="00670EEB">
      <w:r w:rsidRPr="002341CA">
        <w:t>The Power Reduction extension (</w:t>
      </w:r>
      <w:proofErr w:type="spellStart"/>
      <w:r w:rsidRPr="002341CA">
        <w:t>PRe</w:t>
      </w:r>
      <w:proofErr w:type="spellEnd"/>
      <w:r w:rsidRPr="002341CA">
        <w:t xml:space="preserve">) field indicates the extended power level reduction of the current RLC/MAC control block. The </w:t>
      </w:r>
      <w:proofErr w:type="spellStart"/>
      <w:r w:rsidRPr="002341CA">
        <w:t>PRe</w:t>
      </w:r>
      <w:proofErr w:type="spellEnd"/>
      <w:r w:rsidRPr="002341CA">
        <w:t xml:space="preserve"> field is only included if the Payload Type, see </w:t>
      </w:r>
      <w:del w:id="1800" w:author="Ericsson LM" w:date="2016-05-16T20:41:00Z">
        <w:r w:rsidRPr="002341CA" w:rsidDel="000C0A34">
          <w:delText xml:space="preserve">figure </w:delText>
        </w:r>
      </w:del>
      <w:ins w:id="1801" w:author="Ericsson LM" w:date="2016-05-16T20:41:00Z">
        <w:r w:rsidR="000C0A34" w:rsidRPr="002341CA">
          <w:t xml:space="preserve">table </w:t>
        </w:r>
      </w:ins>
      <w:r w:rsidRPr="002341CA">
        <w:t>10.4.7.</w:t>
      </w:r>
      <w:ins w:id="1802" w:author="Ericsson LM" w:date="2016-05-16T20:41:00Z">
        <w:r w:rsidR="000C0A34" w:rsidRPr="002341CA">
          <w:t>3</w:t>
        </w:r>
      </w:ins>
      <w:del w:id="1803" w:author="Ericsson LM" w:date="2016-05-16T20:41:00Z">
        <w:r w:rsidRPr="002341CA" w:rsidDel="000C0A34">
          <w:delText>2</w:delText>
        </w:r>
      </w:del>
      <w:r w:rsidRPr="002341CA">
        <w:t>, is set to 1.</w:t>
      </w:r>
    </w:p>
    <w:p w:rsidR="00670EEB" w:rsidRPr="002341CA" w:rsidRDefault="00670EEB" w:rsidP="00670EEB">
      <w:r w:rsidRPr="002341CA">
        <w:t xml:space="preserve">When included the </w:t>
      </w:r>
      <w:proofErr w:type="spellStart"/>
      <w:r w:rsidRPr="002341CA">
        <w:t>PRe</w:t>
      </w:r>
      <w:proofErr w:type="spellEnd"/>
      <w:r w:rsidRPr="002341CA">
        <w:t xml:space="preserve"> field, together with the PR field, gives the coding of the power reduction for a downlink </w:t>
      </w:r>
      <w:del w:id="1804" w:author="Ericsson LM" w:date="2016-05-16T20:41:00Z">
        <w:r w:rsidRPr="002341CA" w:rsidDel="000C0A34">
          <w:delText>EC-EGPRS</w:delText>
        </w:r>
      </w:del>
      <w:ins w:id="1805" w:author="Ericsson LM" w:date="2016-05-16T20:41:00Z">
        <w:r w:rsidR="000C0A34" w:rsidRPr="002341CA">
          <w:t>EC-GSM-</w:t>
        </w:r>
        <w:proofErr w:type="spellStart"/>
        <w:r w:rsidR="000C0A34" w:rsidRPr="002341CA">
          <w:t>IoT</w:t>
        </w:r>
      </w:ins>
      <w:proofErr w:type="spellEnd"/>
      <w:r w:rsidRPr="002341CA">
        <w:t xml:space="preserve"> control block as shown in Table 10.4.10b.1.</w:t>
      </w:r>
    </w:p>
    <w:p w:rsidR="00670EEB" w:rsidRPr="002341CA" w:rsidRDefault="00670EEB" w:rsidP="00670EEB">
      <w:pPr>
        <w:pStyle w:val="TH"/>
      </w:pPr>
      <w:r w:rsidRPr="002341CA">
        <w:t xml:space="preserve">Table 10.4.10b.1: PR bit, </w:t>
      </w:r>
      <w:proofErr w:type="spellStart"/>
      <w:r w:rsidRPr="002341CA">
        <w:t>PRe</w:t>
      </w:r>
      <w:proofErr w:type="spellEnd"/>
      <w:r w:rsidRPr="002341CA">
        <w:t xml:space="preserve">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1434"/>
        <w:gridCol w:w="2997"/>
      </w:tblGrid>
      <w:tr w:rsidR="00670EEB" w:rsidRPr="002341CA" w:rsidTr="00E85080">
        <w:trPr>
          <w:cantSplit/>
          <w:jc w:val="center"/>
        </w:trPr>
        <w:tc>
          <w:tcPr>
            <w:tcW w:w="794" w:type="dxa"/>
          </w:tcPr>
          <w:p w:rsidR="00670EEB" w:rsidRPr="002341CA" w:rsidRDefault="00670EEB" w:rsidP="00E85080">
            <w:pPr>
              <w:pStyle w:val="TAH"/>
            </w:pPr>
            <w:r w:rsidRPr="002341CA">
              <w:t>PR</w:t>
            </w:r>
          </w:p>
        </w:tc>
        <w:tc>
          <w:tcPr>
            <w:tcW w:w="1434" w:type="dxa"/>
          </w:tcPr>
          <w:p w:rsidR="00670EEB" w:rsidRPr="002341CA" w:rsidRDefault="00670EEB" w:rsidP="00E85080">
            <w:pPr>
              <w:pStyle w:val="TAH"/>
            </w:pPr>
            <w:proofErr w:type="spellStart"/>
            <w:r w:rsidRPr="002341CA">
              <w:t>PRe</w:t>
            </w:r>
            <w:proofErr w:type="spellEnd"/>
          </w:p>
        </w:tc>
        <w:tc>
          <w:tcPr>
            <w:tcW w:w="2997" w:type="dxa"/>
          </w:tcPr>
          <w:p w:rsidR="00670EEB" w:rsidRPr="002341CA" w:rsidRDefault="00670EEB" w:rsidP="00E85080">
            <w:pPr>
              <w:pStyle w:val="TAH"/>
            </w:pPr>
            <w:r w:rsidRPr="002341CA">
              <w:t>Power Reduction</w:t>
            </w:r>
          </w:p>
        </w:tc>
      </w:tr>
      <w:tr w:rsidR="00670EEB" w:rsidRPr="002341CA" w:rsidTr="00E85080">
        <w:trPr>
          <w:cantSplit/>
          <w:jc w:val="center"/>
        </w:trPr>
        <w:tc>
          <w:tcPr>
            <w:tcW w:w="794" w:type="dxa"/>
          </w:tcPr>
          <w:p w:rsidR="00670EEB" w:rsidRPr="002341CA" w:rsidRDefault="00670EEB" w:rsidP="00E85080">
            <w:pPr>
              <w:pStyle w:val="TAC"/>
            </w:pPr>
            <w:r w:rsidRPr="002341CA">
              <w:t>0</w:t>
            </w:r>
          </w:p>
        </w:tc>
        <w:tc>
          <w:tcPr>
            <w:tcW w:w="1434" w:type="dxa"/>
          </w:tcPr>
          <w:p w:rsidR="00670EEB" w:rsidRPr="002341CA" w:rsidRDefault="00670EEB" w:rsidP="00E85080">
            <w:pPr>
              <w:pStyle w:val="TAC"/>
            </w:pPr>
            <w:r w:rsidRPr="002341CA">
              <w:t>0</w:t>
            </w:r>
          </w:p>
        </w:tc>
        <w:tc>
          <w:tcPr>
            <w:tcW w:w="2997" w:type="dxa"/>
          </w:tcPr>
          <w:p w:rsidR="00670EEB" w:rsidRPr="002341CA" w:rsidRDefault="00670EEB" w:rsidP="00E85080">
            <w:pPr>
              <w:pStyle w:val="TAL"/>
            </w:pPr>
            <w:r w:rsidRPr="002341CA">
              <w:t>0 dB (included) to 3 dB (excluded) less than BCCH level - P0</w:t>
            </w:r>
          </w:p>
        </w:tc>
      </w:tr>
      <w:tr w:rsidR="00670EEB" w:rsidRPr="002341CA" w:rsidTr="00E85080">
        <w:trPr>
          <w:cantSplit/>
          <w:jc w:val="center"/>
        </w:trPr>
        <w:tc>
          <w:tcPr>
            <w:tcW w:w="794" w:type="dxa"/>
          </w:tcPr>
          <w:p w:rsidR="00670EEB" w:rsidRPr="002341CA" w:rsidRDefault="00670EEB" w:rsidP="00E85080">
            <w:pPr>
              <w:pStyle w:val="TAC"/>
            </w:pPr>
            <w:r w:rsidRPr="002341CA">
              <w:t>1</w:t>
            </w:r>
          </w:p>
        </w:tc>
        <w:tc>
          <w:tcPr>
            <w:tcW w:w="1434" w:type="dxa"/>
          </w:tcPr>
          <w:p w:rsidR="00670EEB" w:rsidRPr="002341CA" w:rsidRDefault="00670EEB" w:rsidP="00E85080">
            <w:pPr>
              <w:pStyle w:val="TAC"/>
            </w:pPr>
            <w:r w:rsidRPr="002341CA">
              <w:t>0</w:t>
            </w:r>
          </w:p>
        </w:tc>
        <w:tc>
          <w:tcPr>
            <w:tcW w:w="2997" w:type="dxa"/>
          </w:tcPr>
          <w:p w:rsidR="00670EEB" w:rsidRPr="002341CA" w:rsidRDefault="00670EEB" w:rsidP="00E85080">
            <w:pPr>
              <w:pStyle w:val="TAL"/>
            </w:pPr>
            <w:r w:rsidRPr="002341CA">
              <w:t>3 dB (included) to 7 dB (excluded) less than BCCH level - P0</w:t>
            </w:r>
          </w:p>
        </w:tc>
      </w:tr>
      <w:tr w:rsidR="00670EEB" w:rsidRPr="002341CA" w:rsidTr="00E85080">
        <w:trPr>
          <w:cantSplit/>
          <w:jc w:val="center"/>
        </w:trPr>
        <w:tc>
          <w:tcPr>
            <w:tcW w:w="794" w:type="dxa"/>
          </w:tcPr>
          <w:p w:rsidR="00670EEB" w:rsidRPr="002341CA" w:rsidRDefault="00670EEB" w:rsidP="00E85080">
            <w:pPr>
              <w:pStyle w:val="TAC"/>
            </w:pPr>
            <w:r w:rsidRPr="002341CA">
              <w:t>0</w:t>
            </w:r>
          </w:p>
        </w:tc>
        <w:tc>
          <w:tcPr>
            <w:tcW w:w="1434" w:type="dxa"/>
          </w:tcPr>
          <w:p w:rsidR="00670EEB" w:rsidRPr="002341CA" w:rsidRDefault="00670EEB" w:rsidP="00E85080">
            <w:pPr>
              <w:pStyle w:val="TAC"/>
            </w:pPr>
            <w:r w:rsidRPr="002341CA">
              <w:t>1</w:t>
            </w:r>
          </w:p>
        </w:tc>
        <w:tc>
          <w:tcPr>
            <w:tcW w:w="2997" w:type="dxa"/>
          </w:tcPr>
          <w:p w:rsidR="00670EEB" w:rsidRPr="002341CA" w:rsidRDefault="00670EEB" w:rsidP="00E85080">
            <w:pPr>
              <w:pStyle w:val="TAL"/>
            </w:pPr>
            <w:r w:rsidRPr="002341CA">
              <w:t>7 dB (included) to 10 dB (included) less than BCCH level - P0</w:t>
            </w:r>
          </w:p>
        </w:tc>
      </w:tr>
      <w:tr w:rsidR="00670EEB" w:rsidRPr="002341CA" w:rsidTr="00E85080">
        <w:trPr>
          <w:cantSplit/>
          <w:jc w:val="center"/>
        </w:trPr>
        <w:tc>
          <w:tcPr>
            <w:tcW w:w="794" w:type="dxa"/>
          </w:tcPr>
          <w:p w:rsidR="00670EEB" w:rsidRPr="002341CA" w:rsidRDefault="00670EEB" w:rsidP="00E85080">
            <w:pPr>
              <w:pStyle w:val="TAC"/>
            </w:pPr>
            <w:r w:rsidRPr="002341CA">
              <w:t>1</w:t>
            </w:r>
          </w:p>
        </w:tc>
        <w:tc>
          <w:tcPr>
            <w:tcW w:w="1434" w:type="dxa"/>
          </w:tcPr>
          <w:p w:rsidR="00670EEB" w:rsidRPr="002341CA" w:rsidRDefault="00670EEB" w:rsidP="00E85080">
            <w:pPr>
              <w:pStyle w:val="TAC"/>
            </w:pPr>
            <w:r w:rsidRPr="002341CA">
              <w:t>1</w:t>
            </w:r>
          </w:p>
        </w:tc>
        <w:tc>
          <w:tcPr>
            <w:tcW w:w="2997" w:type="dxa"/>
          </w:tcPr>
          <w:p w:rsidR="00670EEB" w:rsidRPr="002341CA" w:rsidRDefault="00670EEB" w:rsidP="00E85080">
            <w:pPr>
              <w:pStyle w:val="TAL"/>
            </w:pPr>
            <w:r w:rsidRPr="002341CA">
              <w:t>Reserved</w:t>
            </w:r>
          </w:p>
        </w:tc>
      </w:tr>
    </w:tbl>
    <w:p w:rsidR="00670EEB" w:rsidRPr="002341CA" w:rsidRDefault="00670EEB" w:rsidP="00670EE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E914D4" w:rsidRPr="002341CA" w:rsidRDefault="00E914D4" w:rsidP="00E914D4">
      <w:pPr>
        <w:pStyle w:val="Heading3"/>
      </w:pPr>
      <w:bookmarkStart w:id="1806" w:name="_Toc446495610"/>
      <w:r w:rsidRPr="002341CA">
        <w:lastRenderedPageBreak/>
        <w:t>10.4.12</w:t>
      </w:r>
      <w:r w:rsidRPr="002341CA">
        <w:tab/>
        <w:t>Block Sequence Number (BSN) field</w:t>
      </w:r>
      <w:bookmarkEnd w:id="1806"/>
    </w:p>
    <w:p w:rsidR="00E914D4" w:rsidRPr="002341CA" w:rsidRDefault="00E914D4" w:rsidP="00E914D4">
      <w:r w:rsidRPr="002341CA">
        <w:t xml:space="preserve">The Block Sequence Number (BSN) field carries the sequence absolute Block Sequence Number (BSN') modulo Sequence Number Space (SNS) (32 in </w:t>
      </w:r>
      <w:del w:id="1807" w:author="Ericsson LM" w:date="2016-05-16T20:43:00Z">
        <w:r w:rsidRPr="002341CA" w:rsidDel="002805D7">
          <w:delText>EC-EGPRS</w:delText>
        </w:r>
      </w:del>
      <w:ins w:id="1808" w:author="Ericsson LM" w:date="2016-05-16T20:43:00Z">
        <w:r w:rsidR="002805D7" w:rsidRPr="002341CA">
          <w:t>EC-GSM-</w:t>
        </w:r>
        <w:proofErr w:type="spellStart"/>
        <w:r w:rsidR="002805D7" w:rsidRPr="002341CA">
          <w:t>IoT</w:t>
        </w:r>
      </w:ins>
      <w:proofErr w:type="spellEnd"/>
      <w:r w:rsidRPr="002341CA">
        <w:t xml:space="preserve">, 128 in GPRS, 2 048 in EGPRS and 8192 in a DLMC configuration) of each RLC data block within the TBF. </w:t>
      </w:r>
    </w:p>
    <w:p w:rsidR="00E914D4" w:rsidRPr="002341CA" w:rsidRDefault="00E914D4" w:rsidP="00E914D4">
      <w:r w:rsidRPr="002341CA">
        <w:t>In EC-</w:t>
      </w:r>
      <w:del w:id="1809" w:author="Ericsson LM" w:date="2016-05-16T20:43:00Z">
        <w:r w:rsidRPr="002341CA" w:rsidDel="002805D7">
          <w:delText>EGPRS</w:delText>
        </w:r>
      </w:del>
      <w:ins w:id="1810" w:author="Ericsson LM" w:date="2016-05-16T20:43:00Z">
        <w:r w:rsidR="002805D7" w:rsidRPr="002341CA">
          <w:t>GSM-</w:t>
        </w:r>
        <w:proofErr w:type="spellStart"/>
        <w:r w:rsidR="002805D7" w:rsidRPr="002341CA">
          <w:t>IoT</w:t>
        </w:r>
      </w:ins>
      <w:proofErr w:type="spellEnd"/>
      <w:r w:rsidRPr="002341CA">
        <w:t>, the BSN is 5 bits in length and is encoded as a binary number with range 0 to 31.</w:t>
      </w:r>
    </w:p>
    <w:p w:rsidR="00E914D4" w:rsidRPr="002341CA" w:rsidRDefault="00E914D4" w:rsidP="00E914D4">
      <w:r w:rsidRPr="002341CA">
        <w:t>In GPRS, the BSN is 7 bits in length and is encoded as a binary number with range 0 to 127.</w:t>
      </w:r>
    </w:p>
    <w:p w:rsidR="00E914D4" w:rsidRPr="002341CA" w:rsidRDefault="00E914D4" w:rsidP="00E914D4">
      <w:r w:rsidRPr="002341CA">
        <w:t>In EGPRS, or in a DLMC configuration where a SNS of 2048 is used (see sub-clause 5.13), the BSN is 11 bits in length and is encoded as a binary number with range 0 to 2 047.</w:t>
      </w:r>
    </w:p>
    <w:p w:rsidR="00E914D4" w:rsidRPr="002341CA" w:rsidRDefault="00E914D4" w:rsidP="00E914D4">
      <w:r w:rsidRPr="002341CA">
        <w:t xml:space="preserve">In a DLMC configuration where a SNS of 8192 is used (see sub-clause 5.13), the BSN is 13 bits in length and is encoded as a binary number with range 0 to 8191. </w:t>
      </w:r>
    </w:p>
    <w:p w:rsidR="00E914D4" w:rsidRPr="002341CA" w:rsidRDefault="00E914D4" w:rsidP="00E914D4">
      <w:r w:rsidRPr="002341CA">
        <w:t>In case two to four RLC data blocks are sent within a RLC/MAC block, BSN2 to BSN4 are relative to BSN1, provided the difference between the second to fourth block number and the first block modulo SNS is less than Window Size (WS).</w:t>
      </w:r>
    </w:p>
    <w:p w:rsidR="00E914D4" w:rsidRPr="002341CA" w:rsidRDefault="00E914D4" w:rsidP="00E914D4">
      <w:r w:rsidRPr="002341CA">
        <w:t>For example,</w:t>
      </w:r>
    </w:p>
    <w:p w:rsidR="00E914D4" w:rsidRPr="002341CA" w:rsidRDefault="00E914D4" w:rsidP="00E914D4">
      <w:pPr>
        <w:pStyle w:val="EX"/>
      </w:pPr>
      <w:r w:rsidRPr="002341CA">
        <w:t xml:space="preserve">Second block number = [BSN1 + BSN2] modulo SNS </w:t>
      </w:r>
    </w:p>
    <w:p w:rsidR="00E914D4" w:rsidRPr="002341CA" w:rsidRDefault="00E914D4" w:rsidP="00E914D4">
      <w:pPr>
        <w:pStyle w:val="EX"/>
      </w:pPr>
      <w:r w:rsidRPr="002341CA">
        <w:t>(</w:t>
      </w:r>
      <w:proofErr w:type="gramStart"/>
      <w:r w:rsidRPr="002341CA">
        <w:t>e.g</w:t>
      </w:r>
      <w:proofErr w:type="gramEnd"/>
      <w:r w:rsidRPr="002341CA">
        <w:t>. SNS = 2 048, WS = 512, Block A block number = 10 and Block </w:t>
      </w:r>
      <w:proofErr w:type="spellStart"/>
      <w:r w:rsidRPr="002341CA">
        <w:t>B</w:t>
      </w:r>
      <w:proofErr w:type="spellEnd"/>
      <w:r w:rsidRPr="002341CA">
        <w:t xml:space="preserve"> block number= 2 000 then:</w:t>
      </w:r>
    </w:p>
    <w:p w:rsidR="00E914D4" w:rsidRPr="002341CA" w:rsidRDefault="00E914D4" w:rsidP="00E914D4">
      <w:pPr>
        <w:pStyle w:val="EX"/>
      </w:pPr>
      <w:r w:rsidRPr="002341CA">
        <w:t>[Block A - Block B] modulo SNS = 58 &lt; 512;</w:t>
      </w:r>
    </w:p>
    <w:p w:rsidR="00E914D4" w:rsidRPr="002341CA" w:rsidRDefault="00E914D4" w:rsidP="00E914D4">
      <w:pPr>
        <w:pStyle w:val="EX"/>
      </w:pPr>
      <w:r w:rsidRPr="002341CA">
        <w:t>[Block B - Block A] modulo SNS = 1 990 &gt; 512;</w:t>
      </w:r>
    </w:p>
    <w:p w:rsidR="00E914D4" w:rsidRPr="002341CA" w:rsidRDefault="00E914D4" w:rsidP="00E914D4">
      <w:pPr>
        <w:pStyle w:val="EX"/>
      </w:pPr>
      <w:r w:rsidRPr="002341CA">
        <w:t>Then: Block #1 = Block B and Block #2 = Block A, BSN1 = 2 000 and BSN2 = 58).</w:t>
      </w:r>
    </w:p>
    <w:p w:rsidR="00E914D4" w:rsidRPr="002341CA" w:rsidRDefault="00E914D4" w:rsidP="00E914D4">
      <w:r w:rsidRPr="002341CA">
        <w:t>In a DLMC configuration there are restrictions regarding the selection of RLC data blocks for inclusion within a given RLC/MAC block:</w:t>
      </w:r>
    </w:p>
    <w:p w:rsidR="00E914D4" w:rsidRPr="002341CA" w:rsidRDefault="00E914D4" w:rsidP="00E914D4">
      <w:pPr>
        <w:pStyle w:val="B1"/>
      </w:pPr>
      <w:r w:rsidRPr="002341CA">
        <w:t>-</w:t>
      </w:r>
      <w:r w:rsidRPr="002341CA">
        <w:tab/>
      </w:r>
      <w:r w:rsidRPr="002341CA">
        <w:tab/>
        <w:t xml:space="preserve">In the RLC/MAC header for MCS-7, MCS-8 and MCS-9 13 bits for BSN1 and 11 bits for BSN2 are defined. For these MCSs the difference between the two RLC data blocks (Block A and Block B) shall be less than 2048. </w:t>
      </w:r>
    </w:p>
    <w:p w:rsidR="00E914D4" w:rsidRPr="002341CA" w:rsidRDefault="00E914D4" w:rsidP="00E914D4">
      <w:pPr>
        <w:pStyle w:val="B2"/>
      </w:pPr>
      <w:r w:rsidRPr="002341CA">
        <w:t>-</w:t>
      </w:r>
      <w:r w:rsidRPr="002341CA">
        <w:tab/>
        <w:t>i.e. [Block A - Block B] modulo SNS &lt; 2048 or [Block B - Block A] modulo SNS &lt; 2048</w:t>
      </w:r>
    </w:p>
    <w:p w:rsidR="00E914D4" w:rsidRPr="002341CA" w:rsidRDefault="00E914D4" w:rsidP="00E914D4">
      <w:pPr>
        <w:pStyle w:val="B1"/>
      </w:pPr>
      <w:r w:rsidRPr="002341CA">
        <w:t>-</w:t>
      </w:r>
      <w:r w:rsidRPr="002341CA">
        <w:tab/>
        <w:t xml:space="preserve">In the RLC/MAC header for DAS-11 and DAS-12 13 bits for BSN1, 12 bits for BSN2 and 11 bits for BSN3 are defined. For these MCSs the difference between two of the RLC data blocks (i.e. two out of Block A, B or C) shall be less than 2048. </w:t>
      </w:r>
    </w:p>
    <w:p w:rsidR="00E914D4" w:rsidRPr="002341CA" w:rsidRDefault="00E914D4" w:rsidP="00E914D4">
      <w:pPr>
        <w:pStyle w:val="B2"/>
      </w:pPr>
      <w:r w:rsidRPr="002341CA">
        <w:t>-</w:t>
      </w:r>
      <w:r w:rsidRPr="002341CA">
        <w:tab/>
        <w:t>i.e. [Block X - Block Y] modulo SNS &lt; 2048 or [Block Y - Block X] modulo SNS &lt; 2048 where X is any one of Block A, B or C, and Y is any of the two remaining blocks.</w:t>
      </w:r>
    </w:p>
    <w:p w:rsidR="00E914D4" w:rsidRPr="002341CA" w:rsidRDefault="00E914D4" w:rsidP="00E914D4">
      <w:r w:rsidRPr="002341CA">
        <w:t>For example,</w:t>
      </w:r>
    </w:p>
    <w:p w:rsidR="00E914D4" w:rsidRPr="002341CA" w:rsidRDefault="00E914D4" w:rsidP="00E914D4">
      <w:pPr>
        <w:pStyle w:val="EX"/>
      </w:pPr>
      <w:r w:rsidRPr="002341CA">
        <w:t>SNS = 8192, WS = 4096:</w:t>
      </w:r>
    </w:p>
    <w:p w:rsidR="00E914D4" w:rsidRPr="002341CA" w:rsidRDefault="00E914D4" w:rsidP="00E914D4">
      <w:pPr>
        <w:pStyle w:val="EX"/>
      </w:pPr>
      <w:r w:rsidRPr="002341CA">
        <w:t xml:space="preserve">BSN1=2000 (Block </w:t>
      </w:r>
      <w:proofErr w:type="spellStart"/>
      <w:r w:rsidRPr="002341CA">
        <w:t>B</w:t>
      </w:r>
      <w:proofErr w:type="spellEnd"/>
      <w:r w:rsidRPr="002341CA">
        <w:t xml:space="preserve"> block number=2000)</w:t>
      </w:r>
    </w:p>
    <w:p w:rsidR="00E914D4" w:rsidRPr="002341CA" w:rsidRDefault="00E914D4" w:rsidP="00E914D4">
      <w:pPr>
        <w:pStyle w:val="EX"/>
      </w:pPr>
      <w:r w:rsidRPr="002341CA">
        <w:t>BSN2=58 (Block A block number=2058) </w:t>
      </w:r>
    </w:p>
    <w:p w:rsidR="00E914D4" w:rsidRPr="002341CA" w:rsidRDefault="00E914D4" w:rsidP="00E914D4">
      <w:pPr>
        <w:pStyle w:val="B2"/>
      </w:pPr>
      <w:r w:rsidRPr="002341CA">
        <w:t>-</w:t>
      </w:r>
      <w:r w:rsidRPr="002341CA">
        <w:tab/>
        <w:t>[Block A – Block B] modulo 8192 = 58 &lt; 4096</w:t>
      </w:r>
    </w:p>
    <w:p w:rsidR="00E914D4" w:rsidRPr="002341CA" w:rsidRDefault="00E914D4" w:rsidP="00E914D4">
      <w:pPr>
        <w:pStyle w:val="B2"/>
      </w:pPr>
      <w:r w:rsidRPr="002341CA">
        <w:t>-</w:t>
      </w:r>
      <w:r w:rsidRPr="002341CA">
        <w:tab/>
        <w:t>[Block B – Block A] modulo 8192 = 8133 &gt; 4096</w:t>
      </w:r>
    </w:p>
    <w:p w:rsidR="00E914D4" w:rsidRPr="002341CA" w:rsidRDefault="00E914D4" w:rsidP="00E914D4">
      <w:pPr>
        <w:pStyle w:val="EX"/>
      </w:pPr>
      <w:proofErr w:type="gramStart"/>
      <w:r w:rsidRPr="002341CA">
        <w:t>then</w:t>
      </w:r>
      <w:proofErr w:type="gramEnd"/>
      <w:r w:rsidRPr="002341CA">
        <w:t xml:space="preserve"> Block C block number shall </w:t>
      </w:r>
      <w:proofErr w:type="spellStart"/>
      <w:r w:rsidRPr="002341CA">
        <w:t>fulfill</w:t>
      </w:r>
      <w:proofErr w:type="spellEnd"/>
      <w:r w:rsidRPr="002341CA">
        <w:t> [Block C - Block B] modulo SNS &lt; 2048. </w:t>
      </w:r>
    </w:p>
    <w:p w:rsidR="00E914D4" w:rsidRPr="002341CA" w:rsidRDefault="00E914D4" w:rsidP="00E914D4">
      <w:pPr>
        <w:pStyle w:val="EX"/>
      </w:pPr>
      <w:r w:rsidRPr="002341CA">
        <w:t>For example Block C block number = 4003, and BSN3=2003</w:t>
      </w:r>
    </w:p>
    <w:p w:rsidR="00E914D4" w:rsidRPr="002341CA" w:rsidRDefault="00E914D4" w:rsidP="00E914D4">
      <w:pPr>
        <w:pStyle w:val="B2"/>
      </w:pPr>
      <w:r w:rsidRPr="002341CA">
        <w:t>-</w:t>
      </w:r>
      <w:r w:rsidRPr="002341CA">
        <w:tab/>
        <w:t>[Block C – Block B] modulo 8192 = 2003 &lt; 2048</w:t>
      </w:r>
    </w:p>
    <w:p w:rsidR="00F219E3" w:rsidRPr="002341CA" w:rsidRDefault="00F219E3" w:rsidP="00F219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lastRenderedPageBreak/>
              <w:t>*****         Next modification         *****</w:t>
            </w:r>
          </w:p>
        </w:tc>
      </w:tr>
    </w:tbl>
    <w:p w:rsidR="00F219E3" w:rsidRPr="002341CA" w:rsidRDefault="00F219E3" w:rsidP="00F219E3">
      <w:pPr>
        <w:rPr>
          <w:lang w:eastAsia="ko-KR"/>
        </w:rPr>
      </w:pPr>
    </w:p>
    <w:p w:rsidR="007A5D98" w:rsidRPr="002341CA" w:rsidRDefault="007A5D98" w:rsidP="007A5D98">
      <w:pPr>
        <w:pStyle w:val="Heading3"/>
      </w:pPr>
      <w:bookmarkStart w:id="1811" w:name="_Toc446495615"/>
      <w:r w:rsidRPr="002341CA">
        <w:t>10.4.14a</w:t>
      </w:r>
      <w:r w:rsidRPr="002341CA">
        <w:tab/>
        <w:t>Length Indicator (LI) field in EGPRS TBF mode, EC</w:t>
      </w:r>
      <w:del w:id="1812" w:author="Ericsson LM" w:date="2016-05-16T20:44:00Z">
        <w:r w:rsidRPr="002341CA" w:rsidDel="00B87DE9">
          <w:delText>-EGPRS</w:delText>
        </w:r>
      </w:del>
      <w:r w:rsidRPr="002341CA">
        <w:t xml:space="preserve"> TBF mode and TCH TBF mode (</w:t>
      </w:r>
      <w:proofErr w:type="spellStart"/>
      <w:proofErr w:type="gramStart"/>
      <w:r w:rsidRPr="002341CA">
        <w:rPr>
          <w:i/>
          <w:iCs/>
        </w:rPr>
        <w:t>Iu</w:t>
      </w:r>
      <w:proofErr w:type="spellEnd"/>
      <w:proofErr w:type="gramEnd"/>
      <w:r w:rsidRPr="002341CA">
        <w:rPr>
          <w:i/>
          <w:iCs/>
        </w:rPr>
        <w:t xml:space="preserve"> mode</w:t>
      </w:r>
      <w:r w:rsidRPr="002341CA">
        <w:t>)</w:t>
      </w:r>
      <w:bookmarkEnd w:id="1811"/>
    </w:p>
    <w:p w:rsidR="007A5D98" w:rsidRPr="002341CA" w:rsidRDefault="007A5D98" w:rsidP="007A5D98">
      <w:r w:rsidRPr="002341CA">
        <w:t xml:space="preserve">The Length indicator is used to delimit Upper Layer PDUs within the RLC data block. Additionally for </w:t>
      </w:r>
      <w:proofErr w:type="spellStart"/>
      <w:proofErr w:type="gramStart"/>
      <w:r w:rsidRPr="002341CA">
        <w:rPr>
          <w:i/>
        </w:rPr>
        <w:t>Iu</w:t>
      </w:r>
      <w:proofErr w:type="spellEnd"/>
      <w:proofErr w:type="gramEnd"/>
      <w:r w:rsidRPr="002341CA">
        <w:rPr>
          <w:i/>
        </w:rPr>
        <w:t xml:space="preserve"> mode</w:t>
      </w:r>
      <w:r w:rsidRPr="002341CA">
        <w:t>, a Length Indicator of value 127 may be used to indicate the presence of filler information within the RLC data block. If the first length indicator in the RLC data block is set to 127, then the entire RLC data block contains filler information.</w:t>
      </w:r>
    </w:p>
    <w:p w:rsidR="007A5D98" w:rsidRPr="002341CA" w:rsidRDefault="007A5D98" w:rsidP="007A5D98">
      <w:r w:rsidRPr="002341CA">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rsidR="007A5D98" w:rsidRPr="002341CA" w:rsidRDefault="007A5D98" w:rsidP="007A5D98">
      <w:r w:rsidRPr="002341CA">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rsidR="007A5D98" w:rsidRPr="002341CA" w:rsidRDefault="007A5D98" w:rsidP="007A5D98">
      <w:r w:rsidRPr="002341CA">
        <w:t>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last segment of the previous Upper Layer PDU precisely fills the previous in sequence RLC data block, shall be included.</w:t>
      </w:r>
    </w:p>
    <w:p w:rsidR="007A5D98" w:rsidRPr="002341CA" w:rsidRDefault="007A5D98" w:rsidP="007A5D98">
      <w:r w:rsidRPr="002341CA">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rsidR="007A5D98" w:rsidRPr="002341CA" w:rsidRDefault="007A5D98" w:rsidP="007A5D98">
      <w:r w:rsidRPr="002341CA">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2341CA">
        <w:t>eTFI</w:t>
      </w:r>
      <w:proofErr w:type="spellEnd"/>
      <w:r w:rsidRPr="002341CA">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2341CA">
        <w:t>eTFI</w:t>
      </w:r>
      <w:proofErr w:type="spellEnd"/>
      <w:r w:rsidRPr="002341CA">
        <w:t xml:space="preserve"> if assigned) associated with the new Upper Layer PDU after the LI associated with the last segment of the Upper Layer PDU whose transmission is completed. In addition:</w:t>
      </w:r>
    </w:p>
    <w:p w:rsidR="007A5D98" w:rsidRPr="002341CA" w:rsidRDefault="007A5D98" w:rsidP="007A5D98">
      <w:pPr>
        <w:pStyle w:val="B1"/>
      </w:pPr>
      <w:r w:rsidRPr="002341CA">
        <w:t>-</w:t>
      </w:r>
      <w:r w:rsidRPr="002341CA">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rsidR="007A5D98" w:rsidRPr="002341CA" w:rsidRDefault="007A5D98" w:rsidP="007A5D98">
      <w:pPr>
        <w:pStyle w:val="B1"/>
      </w:pPr>
      <w:r w:rsidRPr="002341CA">
        <w:t>-</w:t>
      </w:r>
      <w:r w:rsidRPr="002341CA">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2341CA">
        <w:t>eTFI</w:t>
      </w:r>
      <w:proofErr w:type="spellEnd"/>
      <w:r w:rsidRPr="002341CA">
        <w:t xml:space="preserve"> is assigned, the </w:t>
      </w:r>
      <w:proofErr w:type="spellStart"/>
      <w:r w:rsidRPr="002341CA">
        <w:t>eTFI</w:t>
      </w:r>
      <w:proofErr w:type="spellEnd"/>
      <w:r w:rsidRPr="002341CA">
        <w:t xml:space="preserve"> indicated by the CRC of the  next in sequence RLC data block, shall correspond to the last segment of the Upper Layer PDU.</w:t>
      </w:r>
    </w:p>
    <w:p w:rsidR="007A5D98" w:rsidRPr="002341CA" w:rsidRDefault="007A5D98" w:rsidP="007A5D98">
      <w:pPr>
        <w:pStyle w:val="B1"/>
      </w:pPr>
      <w:r w:rsidRPr="002341CA">
        <w:lastRenderedPageBreak/>
        <w:t>-</w:t>
      </w:r>
      <w:r w:rsidRPr="002341CA">
        <w:tab/>
        <w:t xml:space="preserve">When a Length Indicator having the value 124 is included in the same RLC data block as the last segment of the Upper Layer PDU and fills the RLC data block precisely then the first octet of the RLC data field of the next in sequence RLC data block shall include the TFI (and </w:t>
      </w:r>
      <w:proofErr w:type="spellStart"/>
      <w:r w:rsidRPr="002341CA">
        <w:t>eTFI</w:t>
      </w:r>
      <w:proofErr w:type="spellEnd"/>
      <w:r w:rsidRPr="002341CA">
        <w:t xml:space="preserve"> if assigned) corresponding to the Upper Layer PDU whose transmission is resumed (if a suspend occurred) or to a new Upper Layer PDU (if no suspend occurred).</w:t>
      </w:r>
    </w:p>
    <w:p w:rsidR="007A5D98" w:rsidRPr="002341CA" w:rsidRDefault="007A5D98" w:rsidP="007A5D98">
      <w:r w:rsidRPr="002341CA">
        <w:t xml:space="preserve">A Length Indicator of value 123 is used by a mobile station supporting network sharing to indicate the presence of the </w:t>
      </w:r>
      <w:r w:rsidRPr="002341CA">
        <w:rPr>
          <w:i/>
        </w:rPr>
        <w:t>Selected PLMN Index</w:t>
      </w:r>
      <w:r w:rsidRPr="002341CA">
        <w:t xml:space="preserve"> field (see sub-clause 10.4.27) in the octet immediately following this Length Indicator. In this </w:t>
      </w:r>
      <w:proofErr w:type="gramStart"/>
      <w:r w:rsidRPr="002341CA">
        <w:t>case  it</w:t>
      </w:r>
      <w:proofErr w:type="gramEnd"/>
      <w:r w:rsidRPr="002341CA">
        <w:t xml:space="preserve">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rsidR="007A5D98" w:rsidRPr="002341CA" w:rsidRDefault="007A5D98" w:rsidP="007A5D98">
      <w:r w:rsidRPr="002341CA">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rsidR="007A5D98" w:rsidRPr="002341CA" w:rsidRDefault="007A5D98" w:rsidP="007A5D98">
      <w:r w:rsidRPr="002341CA">
        <w:t xml:space="preserve">The Length Indicator field is 7 bits in length and shall be encoded as a binary number. The valid values are the values ranging from 0 to 74 for an </w:t>
      </w:r>
      <w:del w:id="1813" w:author="Ericsson LM" w:date="2016-05-16T20:45:00Z">
        <w:r w:rsidRPr="002341CA" w:rsidDel="002253EF">
          <w:delText>(EC-)</w:delText>
        </w:r>
      </w:del>
      <w:r w:rsidRPr="002341CA">
        <w:t xml:space="preserve">EGPRS TBF, </w:t>
      </w:r>
      <w:ins w:id="1814" w:author="Ericsson LM" w:date="2016-05-16T20:45:00Z">
        <w:r w:rsidR="002253EF" w:rsidRPr="002341CA">
          <w:t xml:space="preserve">an EC TBF, </w:t>
        </w:r>
      </w:ins>
      <w:r w:rsidRPr="002341CA">
        <w:t>an EGPRS2-A uplink TBF or an EGPRS2-B TBF, from 0 to 82 for an EGPRS2-A downlink TBF, from 0 to 103 in TCH TBF mode (</w:t>
      </w:r>
      <w:proofErr w:type="spellStart"/>
      <w:r w:rsidRPr="002341CA">
        <w:rPr>
          <w:i/>
          <w:iCs/>
        </w:rPr>
        <w:t>Iu</w:t>
      </w:r>
      <w:proofErr w:type="spellEnd"/>
      <w:r w:rsidRPr="002341CA">
        <w:rPr>
          <w:i/>
          <w:iCs/>
        </w:rPr>
        <w:t xml:space="preserve"> mode</w:t>
      </w:r>
      <w:r w:rsidRPr="002341CA">
        <w:t>), and the values 124 to 127. All other values are reserved. A mobile station detecting a reserved Length Indicator value or an inconsistent encoding of the Length Indicator and E fields shall ignore the RLC data block.</w:t>
      </w:r>
    </w:p>
    <w:p w:rsidR="007A5D98" w:rsidRPr="002341CA" w:rsidRDefault="007A5D98" w:rsidP="007A5D98">
      <w:r w:rsidRPr="002341CA">
        <w:t>The interpretation of the value contained in the length indicator with corresponding E bit is summarized in table 10.4.14a.1 and some examples are shown in annex B.</w:t>
      </w:r>
    </w:p>
    <w:p w:rsidR="007A5D98" w:rsidRPr="002341CA" w:rsidRDefault="007A5D98" w:rsidP="007A5D98">
      <w:pPr>
        <w:pStyle w:val="TH"/>
      </w:pPr>
      <w:r w:rsidRPr="002341CA">
        <w:lastRenderedPageBreak/>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701"/>
        <w:gridCol w:w="4787"/>
      </w:tblGrid>
      <w:tr w:rsidR="007A5D98" w:rsidRPr="002341CA" w:rsidTr="00E85080">
        <w:tc>
          <w:tcPr>
            <w:tcW w:w="1709" w:type="pct"/>
            <w:tcBorders>
              <w:bottom w:val="single" w:sz="4" w:space="0" w:color="auto"/>
            </w:tcBorders>
          </w:tcPr>
          <w:p w:rsidR="007A5D98" w:rsidRPr="002341CA" w:rsidRDefault="007A5D98" w:rsidP="00E85080">
            <w:pPr>
              <w:pStyle w:val="TAH"/>
            </w:pPr>
            <w:r w:rsidRPr="002341CA">
              <w:t>Value of LI in a RLC data block</w:t>
            </w:r>
          </w:p>
        </w:tc>
        <w:tc>
          <w:tcPr>
            <w:tcW w:w="863" w:type="pct"/>
            <w:tcBorders>
              <w:bottom w:val="single" w:sz="4" w:space="0" w:color="auto"/>
            </w:tcBorders>
          </w:tcPr>
          <w:p w:rsidR="007A5D98" w:rsidRPr="002341CA" w:rsidRDefault="007A5D98" w:rsidP="00E85080">
            <w:pPr>
              <w:pStyle w:val="TAH"/>
            </w:pPr>
            <w:r w:rsidRPr="002341CA">
              <w:t>Value of E bit in the same octet</w:t>
            </w:r>
          </w:p>
        </w:tc>
        <w:tc>
          <w:tcPr>
            <w:tcW w:w="2428" w:type="pct"/>
            <w:tcBorders>
              <w:bottom w:val="single" w:sz="4" w:space="0" w:color="auto"/>
            </w:tcBorders>
          </w:tcPr>
          <w:p w:rsidR="007A5D98" w:rsidRPr="002341CA" w:rsidRDefault="007A5D98" w:rsidP="00E85080">
            <w:pPr>
              <w:pStyle w:val="TAH"/>
            </w:pPr>
            <w:r w:rsidRPr="002341CA">
              <w:t xml:space="preserve">Interpretation </w:t>
            </w:r>
          </w:p>
        </w:tc>
      </w:tr>
      <w:tr w:rsidR="007A5D98" w:rsidRPr="002341CA" w:rsidTr="00E85080">
        <w:tc>
          <w:tcPr>
            <w:tcW w:w="1709" w:type="pct"/>
            <w:tcBorders>
              <w:top w:val="single" w:sz="4" w:space="0" w:color="auto"/>
              <w:left w:val="single" w:sz="4" w:space="0" w:color="auto"/>
              <w:bottom w:val="nil"/>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LI (k&gt;0 integer): </w:t>
            </w:r>
          </w:p>
          <w:p w:rsidR="007A5D98" w:rsidRPr="002341CA" w:rsidRDefault="007A5D98" w:rsidP="00E85080">
            <w:pPr>
              <w:pStyle w:val="TAL"/>
            </w:pPr>
            <w:r w:rsidRPr="002341CA">
              <w:t>0&lt; value &lt;75 (</w:t>
            </w:r>
            <w:del w:id="1815" w:author="Ericsson LM" w:date="2016-05-16T20:45:00Z">
              <w:r w:rsidRPr="002341CA" w:rsidDel="00325E70">
                <w:delText>(EC-)</w:delText>
              </w:r>
            </w:del>
            <w:r w:rsidRPr="002341CA">
              <w:t>EGPRS</w:t>
            </w:r>
            <w:ins w:id="1816" w:author="Ericsson LM" w:date="2016-05-16T20:45:00Z">
              <w:r w:rsidR="00325E70" w:rsidRPr="002341CA">
                <w:t>/EC-GSM-</w:t>
              </w:r>
              <w:proofErr w:type="spellStart"/>
              <w:r w:rsidR="00325E70" w:rsidRPr="002341CA">
                <w:t>IoT</w:t>
              </w:r>
            </w:ins>
            <w:proofErr w:type="spellEnd"/>
            <w:r w:rsidRPr="002341CA">
              <w:t xml:space="preserve"> except EGPRS2-A downlink)</w:t>
            </w:r>
          </w:p>
          <w:p w:rsidR="007A5D98" w:rsidRPr="002341CA" w:rsidRDefault="007A5D98" w:rsidP="00E85080">
            <w:pPr>
              <w:pStyle w:val="TAL"/>
            </w:pPr>
            <w:r w:rsidRPr="002341CA">
              <w:t xml:space="preserve">0&lt; value &lt;83 (EGPRS2-A downlink) </w:t>
            </w:r>
          </w:p>
          <w:p w:rsidR="007A5D98" w:rsidRPr="002341CA" w:rsidRDefault="007A5D98" w:rsidP="00E85080">
            <w:pPr>
              <w:pStyle w:val="TAL"/>
            </w:pPr>
            <w:r w:rsidRPr="002341CA">
              <w:t>0&lt; value &lt;104 (TCH)</w:t>
            </w:r>
          </w:p>
        </w:tc>
        <w:tc>
          <w:tcPr>
            <w:tcW w:w="863" w:type="pct"/>
            <w:tcBorders>
              <w:top w:val="single" w:sz="4" w:space="0" w:color="auto"/>
              <w:left w:val="nil"/>
              <w:bottom w:val="nil"/>
              <w:right w:val="nil"/>
            </w:tcBorders>
          </w:tcPr>
          <w:p w:rsidR="007A5D98" w:rsidRPr="002341CA" w:rsidRDefault="007A5D98" w:rsidP="00E85080">
            <w:pPr>
              <w:pStyle w:val="TAC"/>
            </w:pPr>
          </w:p>
        </w:tc>
        <w:tc>
          <w:tcPr>
            <w:tcW w:w="2428" w:type="pct"/>
            <w:tcBorders>
              <w:top w:val="single" w:sz="4" w:space="0" w:color="auto"/>
              <w:left w:val="nil"/>
              <w:bottom w:val="nil"/>
              <w:right w:val="single" w:sz="4" w:space="0" w:color="auto"/>
            </w:tcBorders>
          </w:tcPr>
          <w:p w:rsidR="007A5D98" w:rsidRPr="002341CA" w:rsidRDefault="007A5D98" w:rsidP="00E85080">
            <w:pPr>
              <w:pStyle w:val="TAL"/>
            </w:pPr>
            <w:r w:rsidRPr="002341CA">
              <w:t>The value of the k-</w:t>
            </w:r>
            <w:proofErr w:type="spellStart"/>
            <w:r w:rsidRPr="002341CA">
              <w:t>th</w:t>
            </w:r>
            <w:proofErr w:type="spellEnd"/>
            <w:r w:rsidRPr="002341CA">
              <w:t xml:space="preserve"> LI is the number of octets of the k-</w:t>
            </w:r>
            <w:proofErr w:type="spellStart"/>
            <w:r w:rsidRPr="002341CA">
              <w:t>th</w:t>
            </w:r>
            <w:proofErr w:type="spellEnd"/>
            <w:r w:rsidRPr="002341CA">
              <w:t xml:space="preserve"> Upper Layer PDU, or the last segment of it, in the current RLC data block.</w:t>
            </w:r>
          </w:p>
        </w:tc>
      </w:tr>
      <w:tr w:rsidR="007A5D98" w:rsidRPr="002341CA" w:rsidTr="00E85080">
        <w:tc>
          <w:tcPr>
            <w:tcW w:w="1709" w:type="pct"/>
            <w:tcBorders>
              <w:top w:val="nil"/>
              <w:left w:val="single" w:sz="4" w:space="0" w:color="auto"/>
              <w:bottom w:val="nil"/>
              <w:right w:val="nil"/>
            </w:tcBorders>
          </w:tcPr>
          <w:p w:rsidR="007A5D98" w:rsidRPr="002341CA" w:rsidRDefault="007A5D98" w:rsidP="00E85080">
            <w:pPr>
              <w:pStyle w:val="TAL"/>
            </w:pPr>
          </w:p>
        </w:tc>
        <w:tc>
          <w:tcPr>
            <w:tcW w:w="863" w:type="pct"/>
            <w:tcBorders>
              <w:top w:val="nil"/>
              <w:left w:val="nil"/>
              <w:bottom w:val="nil"/>
              <w:right w:val="nil"/>
            </w:tcBorders>
          </w:tcPr>
          <w:p w:rsidR="007A5D98" w:rsidRPr="002341CA" w:rsidRDefault="007A5D98" w:rsidP="00E85080">
            <w:pPr>
              <w:pStyle w:val="TAC"/>
            </w:pPr>
            <w:r w:rsidRPr="002341CA">
              <w:t>0</w:t>
            </w:r>
          </w:p>
        </w:tc>
        <w:tc>
          <w:tcPr>
            <w:tcW w:w="2428" w:type="pct"/>
            <w:tcBorders>
              <w:top w:val="nil"/>
              <w:left w:val="nil"/>
              <w:bottom w:val="nil"/>
              <w:right w:val="single" w:sz="4" w:space="0" w:color="auto"/>
            </w:tcBorders>
          </w:tcPr>
          <w:p w:rsidR="007A5D98" w:rsidRPr="002341CA" w:rsidRDefault="007A5D98" w:rsidP="00E85080">
            <w:pPr>
              <w:pStyle w:val="TAL"/>
            </w:pPr>
            <w:r w:rsidRPr="002341CA">
              <w:t>There is at least one Upper Layer PDU following the k-</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nil"/>
              <w:left w:val="single" w:sz="4" w:space="0" w:color="auto"/>
              <w:bottom w:val="single" w:sz="4" w:space="0" w:color="auto"/>
              <w:right w:val="nil"/>
            </w:tcBorders>
          </w:tcPr>
          <w:p w:rsidR="007A5D98" w:rsidRPr="002341CA" w:rsidRDefault="007A5D98" w:rsidP="00E85080">
            <w:pPr>
              <w:pStyle w:val="TAL"/>
            </w:pPr>
          </w:p>
        </w:tc>
        <w:tc>
          <w:tcPr>
            <w:tcW w:w="863" w:type="pct"/>
            <w:tcBorders>
              <w:top w:val="nil"/>
              <w:left w:val="nil"/>
              <w:bottom w:val="single" w:sz="4" w:space="0" w:color="auto"/>
              <w:right w:val="nil"/>
            </w:tcBorders>
          </w:tcPr>
          <w:p w:rsidR="007A5D98" w:rsidRPr="002341CA" w:rsidRDefault="007A5D98" w:rsidP="00E85080">
            <w:pPr>
              <w:pStyle w:val="TAC"/>
            </w:pPr>
            <w:r w:rsidRPr="002341CA">
              <w:t>1</w:t>
            </w:r>
          </w:p>
        </w:tc>
        <w:tc>
          <w:tcPr>
            <w:tcW w:w="2428" w:type="pct"/>
            <w:tcBorders>
              <w:top w:val="nil"/>
              <w:left w:val="nil"/>
              <w:bottom w:val="single" w:sz="4" w:space="0" w:color="auto"/>
              <w:right w:val="single" w:sz="4" w:space="0" w:color="auto"/>
            </w:tcBorders>
          </w:tcPr>
          <w:p w:rsidR="007A5D98" w:rsidRPr="002341CA" w:rsidRDefault="007A5D98" w:rsidP="00E85080">
            <w:pPr>
              <w:pStyle w:val="TAL"/>
            </w:pPr>
            <w:r w:rsidRPr="002341CA">
              <w:t>There is no more than one Upper Layer PDU following the k-</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single" w:sz="4" w:space="0" w:color="auto"/>
              <w:left w:val="single" w:sz="4" w:space="0" w:color="auto"/>
              <w:bottom w:val="nil"/>
              <w:right w:val="nil"/>
            </w:tcBorders>
          </w:tcPr>
          <w:p w:rsidR="007A5D98" w:rsidRPr="002341CA" w:rsidRDefault="007A5D98" w:rsidP="00E85080">
            <w:pPr>
              <w:pStyle w:val="TAL"/>
            </w:pPr>
            <w:r w:rsidRPr="002341CA">
              <w:t>1</w:t>
            </w:r>
            <w:r w:rsidRPr="002341CA">
              <w:rPr>
                <w:vertAlign w:val="superscript"/>
              </w:rPr>
              <w:t>st</w:t>
            </w:r>
            <w:r w:rsidRPr="002341CA">
              <w:t xml:space="preserve"> LI: value =0</w:t>
            </w:r>
          </w:p>
        </w:tc>
        <w:tc>
          <w:tcPr>
            <w:tcW w:w="863" w:type="pct"/>
            <w:tcBorders>
              <w:top w:val="single" w:sz="4" w:space="0" w:color="auto"/>
              <w:left w:val="nil"/>
              <w:bottom w:val="nil"/>
              <w:right w:val="nil"/>
            </w:tcBorders>
          </w:tcPr>
          <w:p w:rsidR="007A5D98" w:rsidRPr="002341CA" w:rsidRDefault="007A5D98" w:rsidP="00E85080">
            <w:pPr>
              <w:pStyle w:val="TAC"/>
            </w:pPr>
            <w:r w:rsidRPr="002341CA">
              <w:t>0</w:t>
            </w:r>
          </w:p>
        </w:tc>
        <w:tc>
          <w:tcPr>
            <w:tcW w:w="2428" w:type="pct"/>
            <w:tcBorders>
              <w:top w:val="single" w:sz="4" w:space="0" w:color="auto"/>
              <w:left w:val="nil"/>
              <w:bottom w:val="nil"/>
              <w:right w:val="single" w:sz="4" w:space="0" w:color="auto"/>
            </w:tcBorders>
          </w:tcPr>
          <w:p w:rsidR="007A5D98" w:rsidRPr="002341CA" w:rsidRDefault="007A5D98" w:rsidP="00E85080">
            <w:pPr>
              <w:pStyle w:val="TAL"/>
            </w:pPr>
            <w:r w:rsidRPr="002341CA">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7A5D98" w:rsidRPr="002341CA" w:rsidTr="00E85080">
        <w:trPr>
          <w:cantSplit/>
        </w:trPr>
        <w:tc>
          <w:tcPr>
            <w:tcW w:w="1709" w:type="pct"/>
            <w:tcBorders>
              <w:top w:val="nil"/>
              <w:left w:val="single" w:sz="4" w:space="0" w:color="auto"/>
              <w:bottom w:val="nil"/>
              <w:right w:val="nil"/>
            </w:tcBorders>
          </w:tcPr>
          <w:p w:rsidR="007A5D98" w:rsidRPr="002341CA" w:rsidRDefault="007A5D98" w:rsidP="00E85080">
            <w:pPr>
              <w:pStyle w:val="TAL"/>
            </w:pPr>
            <w:r w:rsidRPr="002341CA">
              <w:t>1</w:t>
            </w:r>
            <w:r w:rsidRPr="002341CA">
              <w:rPr>
                <w:vertAlign w:val="superscript"/>
              </w:rPr>
              <w:t>st</w:t>
            </w:r>
            <w:r w:rsidRPr="002341CA">
              <w:t xml:space="preserve"> LI: value = 126</w:t>
            </w:r>
          </w:p>
        </w:tc>
        <w:tc>
          <w:tcPr>
            <w:tcW w:w="863" w:type="pct"/>
            <w:tcBorders>
              <w:top w:val="nil"/>
              <w:left w:val="nil"/>
              <w:bottom w:val="nil"/>
              <w:right w:val="nil"/>
            </w:tcBorders>
          </w:tcPr>
          <w:p w:rsidR="007A5D98" w:rsidRPr="002341CA" w:rsidRDefault="007A5D98" w:rsidP="00E85080">
            <w:pPr>
              <w:pStyle w:val="TAC"/>
            </w:pPr>
            <w:r w:rsidRPr="002341CA">
              <w:t>0</w:t>
            </w:r>
          </w:p>
        </w:tc>
        <w:tc>
          <w:tcPr>
            <w:tcW w:w="2428" w:type="pct"/>
            <w:tcBorders>
              <w:top w:val="nil"/>
              <w:left w:val="nil"/>
              <w:bottom w:val="nil"/>
              <w:right w:val="single" w:sz="4" w:space="0" w:color="auto"/>
            </w:tcBorders>
          </w:tcPr>
          <w:p w:rsidR="007A5D98" w:rsidRPr="002341CA" w:rsidRDefault="007A5D98" w:rsidP="00E85080">
            <w:pPr>
              <w:pStyle w:val="TAL"/>
            </w:pPr>
            <w:r w:rsidRPr="002341CA">
              <w:t>The current RLC data block contains the first segment of all included Upper Layer PDUs.</w:t>
            </w:r>
          </w:p>
        </w:tc>
      </w:tr>
      <w:tr w:rsidR="007A5D98" w:rsidRPr="002341CA" w:rsidTr="00E85080">
        <w:tc>
          <w:tcPr>
            <w:tcW w:w="1709" w:type="pct"/>
            <w:tcBorders>
              <w:top w:val="nil"/>
              <w:left w:val="single" w:sz="4" w:space="0" w:color="auto"/>
              <w:bottom w:val="nil"/>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LI (k&gt;1 integer): </w:t>
            </w:r>
          </w:p>
          <w:p w:rsidR="007A5D98" w:rsidRPr="002341CA" w:rsidRDefault="007A5D98" w:rsidP="00E85080">
            <w:pPr>
              <w:pStyle w:val="TAL"/>
            </w:pPr>
            <w:r w:rsidRPr="002341CA">
              <w:t>0&lt; value &lt;75 (</w:t>
            </w:r>
            <w:del w:id="1817" w:author="Ericsson LM" w:date="2016-05-16T20:46:00Z">
              <w:r w:rsidRPr="002341CA" w:rsidDel="00325E70">
                <w:delText>(EC-)</w:delText>
              </w:r>
            </w:del>
            <w:r w:rsidRPr="002341CA">
              <w:t>EGPRS</w:t>
            </w:r>
            <w:ins w:id="1818" w:author="Ericsson LM" w:date="2016-05-16T20:46:00Z">
              <w:r w:rsidR="00325E70" w:rsidRPr="002341CA">
                <w:t>/EC-GSM-</w:t>
              </w:r>
              <w:proofErr w:type="spellStart"/>
              <w:r w:rsidR="00325E70" w:rsidRPr="002341CA">
                <w:t>IoT</w:t>
              </w:r>
            </w:ins>
            <w:proofErr w:type="spellEnd"/>
            <w:r w:rsidRPr="002341CA">
              <w:t xml:space="preserve"> except EGPRS2-A downlink)</w:t>
            </w:r>
          </w:p>
          <w:p w:rsidR="007A5D98" w:rsidRPr="002341CA" w:rsidRDefault="007A5D98" w:rsidP="00E85080">
            <w:pPr>
              <w:pStyle w:val="TAL"/>
            </w:pPr>
            <w:r w:rsidRPr="002341CA">
              <w:t xml:space="preserve">0&lt; value &lt;83 (EGPRS2-A downlink) </w:t>
            </w:r>
          </w:p>
          <w:p w:rsidR="007A5D98" w:rsidRPr="002341CA" w:rsidRDefault="007A5D98" w:rsidP="00E85080">
            <w:pPr>
              <w:pStyle w:val="TAL"/>
            </w:pPr>
            <w:r w:rsidRPr="002341CA">
              <w:t>0&lt; value &lt;104 (TCH)</w:t>
            </w:r>
          </w:p>
        </w:tc>
        <w:tc>
          <w:tcPr>
            <w:tcW w:w="863" w:type="pct"/>
            <w:tcBorders>
              <w:top w:val="nil"/>
              <w:left w:val="nil"/>
              <w:bottom w:val="nil"/>
              <w:right w:val="nil"/>
            </w:tcBorders>
          </w:tcPr>
          <w:p w:rsidR="007A5D98" w:rsidRPr="002341CA" w:rsidRDefault="007A5D98" w:rsidP="00E85080">
            <w:pPr>
              <w:pStyle w:val="TAC"/>
            </w:pPr>
          </w:p>
        </w:tc>
        <w:tc>
          <w:tcPr>
            <w:tcW w:w="2428" w:type="pct"/>
            <w:tcBorders>
              <w:top w:val="nil"/>
              <w:left w:val="nil"/>
              <w:bottom w:val="nil"/>
              <w:right w:val="single" w:sz="4" w:space="0" w:color="auto"/>
            </w:tcBorders>
          </w:tcPr>
          <w:p w:rsidR="007A5D98" w:rsidRPr="002341CA" w:rsidRDefault="007A5D98" w:rsidP="00E85080">
            <w:pPr>
              <w:pStyle w:val="TAL"/>
            </w:pPr>
            <w:r w:rsidRPr="002341CA">
              <w:t>The k-</w:t>
            </w:r>
            <w:proofErr w:type="spellStart"/>
            <w:r w:rsidRPr="002341CA">
              <w:t>th</w:t>
            </w:r>
            <w:proofErr w:type="spellEnd"/>
            <w:r w:rsidRPr="002341CA">
              <w:t xml:space="preserve"> LI contains the number of octets of the (k-1)-</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nil"/>
              <w:left w:val="single" w:sz="4" w:space="0" w:color="auto"/>
              <w:bottom w:val="nil"/>
              <w:right w:val="nil"/>
            </w:tcBorders>
          </w:tcPr>
          <w:p w:rsidR="007A5D98" w:rsidRPr="002341CA" w:rsidRDefault="007A5D98" w:rsidP="00E85080">
            <w:pPr>
              <w:pStyle w:val="TAL"/>
            </w:pPr>
          </w:p>
        </w:tc>
        <w:tc>
          <w:tcPr>
            <w:tcW w:w="863" w:type="pct"/>
            <w:tcBorders>
              <w:top w:val="nil"/>
              <w:left w:val="nil"/>
              <w:bottom w:val="nil"/>
              <w:right w:val="nil"/>
            </w:tcBorders>
          </w:tcPr>
          <w:p w:rsidR="007A5D98" w:rsidRPr="002341CA" w:rsidRDefault="007A5D98" w:rsidP="00E85080">
            <w:pPr>
              <w:pStyle w:val="TAC"/>
            </w:pPr>
            <w:r w:rsidRPr="002341CA">
              <w:t>0</w:t>
            </w:r>
          </w:p>
        </w:tc>
        <w:tc>
          <w:tcPr>
            <w:tcW w:w="2428" w:type="pct"/>
            <w:tcBorders>
              <w:top w:val="nil"/>
              <w:left w:val="nil"/>
              <w:bottom w:val="nil"/>
              <w:right w:val="single" w:sz="4" w:space="0" w:color="auto"/>
            </w:tcBorders>
          </w:tcPr>
          <w:p w:rsidR="007A5D98" w:rsidRPr="002341CA" w:rsidRDefault="007A5D98" w:rsidP="00E85080">
            <w:pPr>
              <w:pStyle w:val="TAL"/>
            </w:pPr>
            <w:r w:rsidRPr="002341CA">
              <w:t>There is at least one Upper Layer PDU following the (k-1)-</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nil"/>
              <w:left w:val="single" w:sz="4" w:space="0" w:color="auto"/>
              <w:bottom w:val="single" w:sz="4" w:space="0" w:color="auto"/>
              <w:right w:val="nil"/>
            </w:tcBorders>
          </w:tcPr>
          <w:p w:rsidR="007A5D98" w:rsidRPr="002341CA" w:rsidRDefault="007A5D98" w:rsidP="00E85080">
            <w:pPr>
              <w:pStyle w:val="TAL"/>
            </w:pPr>
          </w:p>
        </w:tc>
        <w:tc>
          <w:tcPr>
            <w:tcW w:w="863" w:type="pct"/>
            <w:tcBorders>
              <w:top w:val="nil"/>
              <w:left w:val="nil"/>
              <w:bottom w:val="single" w:sz="4" w:space="0" w:color="auto"/>
              <w:right w:val="nil"/>
            </w:tcBorders>
          </w:tcPr>
          <w:p w:rsidR="007A5D98" w:rsidRPr="002341CA" w:rsidRDefault="007A5D98" w:rsidP="00E85080">
            <w:pPr>
              <w:pStyle w:val="TAC"/>
            </w:pPr>
            <w:r w:rsidRPr="002341CA">
              <w:t>1</w:t>
            </w:r>
          </w:p>
        </w:tc>
        <w:tc>
          <w:tcPr>
            <w:tcW w:w="2428" w:type="pct"/>
            <w:tcBorders>
              <w:top w:val="nil"/>
              <w:left w:val="nil"/>
              <w:bottom w:val="single" w:sz="4" w:space="0" w:color="auto"/>
              <w:right w:val="single" w:sz="4" w:space="0" w:color="auto"/>
            </w:tcBorders>
          </w:tcPr>
          <w:p w:rsidR="007A5D98" w:rsidRPr="002341CA" w:rsidRDefault="007A5D98" w:rsidP="00E85080">
            <w:pPr>
              <w:pStyle w:val="TAL"/>
            </w:pPr>
            <w:r w:rsidRPr="002341CA">
              <w:t>There is no more than one Upper Layer PDU following the (k-1)-</w:t>
            </w:r>
            <w:proofErr w:type="spellStart"/>
            <w:r w:rsidRPr="002341CA">
              <w:t>th</w:t>
            </w:r>
            <w:proofErr w:type="spellEnd"/>
            <w:r w:rsidRPr="002341CA">
              <w:t xml:space="preserve"> Upper Layer PDU in the current RLC data block.</w:t>
            </w:r>
          </w:p>
        </w:tc>
      </w:tr>
      <w:tr w:rsidR="007A5D98" w:rsidRPr="002341CA" w:rsidTr="00E85080">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LI: value=127</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The octets between the end of the Upper Layer PDU indicated by the (k-1)-</w:t>
            </w:r>
            <w:proofErr w:type="spellStart"/>
            <w:r w:rsidRPr="002341CA">
              <w:t>th</w:t>
            </w:r>
            <w:proofErr w:type="spellEnd"/>
            <w:r w:rsidRPr="002341CA">
              <w:t xml:space="preserve"> LI and the end of the current RLC data block are filling octets.</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1</w:t>
            </w:r>
            <w:r w:rsidRPr="002341CA">
              <w:rPr>
                <w:vertAlign w:val="superscript"/>
              </w:rPr>
              <w:t>st</w:t>
            </w:r>
            <w:r w:rsidRPr="002341CA">
              <w:t xml:space="preserve"> LI: value=0</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 xml:space="preserve">The previous RLC data block contains </w:t>
            </w:r>
            <w:proofErr w:type="gramStart"/>
            <w:r w:rsidRPr="002341CA">
              <w:t>a</w:t>
            </w:r>
            <w:proofErr w:type="gramEnd"/>
            <w:r w:rsidRPr="002341CA">
              <w:t xml:space="preserve"> Upper Layer PDU, or a part of it, that fills precisely the previous data block and for which there is no length indicator in that RLC data block. The current RLC data block contains </w:t>
            </w:r>
            <w:proofErr w:type="gramStart"/>
            <w:r w:rsidRPr="002341CA">
              <w:t>a</w:t>
            </w:r>
            <w:proofErr w:type="gramEnd"/>
            <w:r w:rsidRPr="002341CA">
              <w:t xml:space="preserve"> Upper Layer PDU that either fills the current RLC data block precisely or continues in the next RLC data block.</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1</w:t>
            </w:r>
            <w:r w:rsidRPr="002341CA">
              <w:rPr>
                <w:vertAlign w:val="superscript"/>
              </w:rPr>
              <w:t>st</w:t>
            </w:r>
            <w:r w:rsidRPr="002341CA">
              <w:t xml:space="preserve"> LI: value = 126</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The current RLC data block contains the first segment of an Upper Layer PDU that either fills the current RLC data block precisely or continues in the next RLC data block.</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1</w:t>
            </w:r>
            <w:r w:rsidRPr="002341CA">
              <w:rPr>
                <w:vertAlign w:val="superscript"/>
              </w:rPr>
              <w:t>st</w:t>
            </w:r>
            <w:r w:rsidRPr="002341CA">
              <w:t xml:space="preserve"> LI: value=127</w:t>
            </w:r>
          </w:p>
          <w:p w:rsidR="007A5D98" w:rsidRPr="002341CA" w:rsidRDefault="007A5D98" w:rsidP="00E85080">
            <w:pPr>
              <w:pStyle w:val="TAL"/>
            </w:pPr>
            <w:r w:rsidRPr="002341CA">
              <w:t>(</w:t>
            </w:r>
            <w:proofErr w:type="spellStart"/>
            <w:r w:rsidRPr="002341CA">
              <w:rPr>
                <w:i/>
              </w:rPr>
              <w:t>Iu</w:t>
            </w:r>
            <w:proofErr w:type="spellEnd"/>
            <w:r w:rsidRPr="002341CA">
              <w:rPr>
                <w:i/>
              </w:rPr>
              <w:t xml:space="preserve"> mode</w:t>
            </w:r>
            <w:r w:rsidRPr="002341CA">
              <w:t xml:space="preserve"> only)</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All octets of the RLC Data block contain filling information.</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LI: value=125</w:t>
            </w:r>
          </w:p>
          <w:p w:rsidR="007A5D98" w:rsidRPr="002341CA" w:rsidRDefault="007A5D98" w:rsidP="00325E70">
            <w:pPr>
              <w:pStyle w:val="TAL"/>
            </w:pPr>
            <w:r w:rsidRPr="002341CA">
              <w:t>(this value is not supported in EC</w:t>
            </w:r>
            <w:del w:id="1819" w:author="Ericsson LM" w:date="2016-05-16T20:47:00Z">
              <w:r w:rsidRPr="002341CA" w:rsidDel="00325E70">
                <w:delText>-EGPRS</w:delText>
              </w:r>
            </w:del>
            <w:r w:rsidRPr="002341CA">
              <w:t xml:space="preserve"> operation)</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0/1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The current RLC data block contains the dynamic timeslot reduction control information.</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k-</w:t>
            </w:r>
            <w:proofErr w:type="spellStart"/>
            <w:r w:rsidRPr="002341CA">
              <w:t>th</w:t>
            </w:r>
            <w:proofErr w:type="spellEnd"/>
            <w:r w:rsidRPr="002341CA">
              <w:t xml:space="preserve"> </w:t>
            </w:r>
            <w:proofErr w:type="spellStart"/>
            <w:r w:rsidRPr="002341CA">
              <w:t>LI:value</w:t>
            </w:r>
            <w:proofErr w:type="spellEnd"/>
            <w:r w:rsidRPr="002341CA">
              <w:t>=124</w:t>
            </w:r>
          </w:p>
          <w:p w:rsidR="007A5D98" w:rsidRPr="002341CA" w:rsidRDefault="007A5D98" w:rsidP="00E85080">
            <w:pPr>
              <w:pStyle w:val="TAL"/>
            </w:pPr>
            <w:r w:rsidRPr="002341CA">
              <w:t>(this value is only allowed if EMSR is enabled)</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0</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2341CA">
              <w:t>eTFI</w:t>
            </w:r>
            <w:proofErr w:type="spellEnd"/>
            <w:r w:rsidRPr="002341CA">
              <w:t xml:space="preserve"> is assigned then it shall be indicated by bit positions 6 to 8 (where bit 8 is the most significant bit).</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1</w:t>
            </w:r>
            <w:r w:rsidRPr="002341CA">
              <w:rPr>
                <w:vertAlign w:val="superscript"/>
              </w:rPr>
              <w:t xml:space="preserve"> </w:t>
            </w:r>
            <w:proofErr w:type="spellStart"/>
            <w:r w:rsidRPr="002341CA">
              <w:rPr>
                <w:vertAlign w:val="superscript"/>
              </w:rPr>
              <w:t>st</w:t>
            </w:r>
            <w:proofErr w:type="spellEnd"/>
            <w:r w:rsidRPr="002341CA">
              <w:t xml:space="preserve"> </w:t>
            </w:r>
            <w:proofErr w:type="spellStart"/>
            <w:r w:rsidRPr="002341CA">
              <w:t>LI:value</w:t>
            </w:r>
            <w:proofErr w:type="spellEnd"/>
            <w:r w:rsidRPr="002341CA">
              <w:t>=123</w:t>
            </w:r>
          </w:p>
          <w:p w:rsidR="007A5D98" w:rsidRPr="002341CA" w:rsidRDefault="007A5D98" w:rsidP="00E85080">
            <w:pPr>
              <w:pStyle w:val="TAL"/>
            </w:pPr>
            <w:r w:rsidRPr="002341CA">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r w:rsidRPr="002341CA">
              <w:t>0/1</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 xml:space="preserve">An LI value of 123 serves as a </w:t>
            </w:r>
            <w:r w:rsidRPr="002341CA">
              <w:rPr>
                <w:i/>
              </w:rPr>
              <w:t xml:space="preserve">Selected PLMN Index </w:t>
            </w:r>
            <w:r w:rsidRPr="002341CA">
              <w:t xml:space="preserve">field indicator and is immediately followed by an octet that contains the </w:t>
            </w:r>
            <w:r w:rsidRPr="002341CA">
              <w:rPr>
                <w:i/>
              </w:rPr>
              <w:t>Selected PLMN Index</w:t>
            </w:r>
            <w:r w:rsidRPr="002341CA">
              <w:t xml:space="preserve"> field (see sub-clause 10.4.27).</w:t>
            </w:r>
          </w:p>
        </w:tc>
      </w:tr>
      <w:tr w:rsidR="007A5D98" w:rsidRPr="002341CA" w:rsidTr="00E85080">
        <w:trPr>
          <w:cantSplit/>
        </w:trPr>
        <w:tc>
          <w:tcPr>
            <w:tcW w:w="1709" w:type="pct"/>
            <w:tcBorders>
              <w:top w:val="single" w:sz="4" w:space="0" w:color="auto"/>
              <w:left w:val="single" w:sz="4" w:space="0" w:color="auto"/>
              <w:bottom w:val="single" w:sz="4" w:space="0" w:color="auto"/>
              <w:right w:val="nil"/>
            </w:tcBorders>
          </w:tcPr>
          <w:p w:rsidR="007A5D98" w:rsidRPr="002341CA" w:rsidRDefault="007A5D98" w:rsidP="00E85080">
            <w:pPr>
              <w:pStyle w:val="TAL"/>
            </w:pPr>
            <w:r w:rsidRPr="002341CA">
              <w:t>No LI field present</w:t>
            </w:r>
          </w:p>
        </w:tc>
        <w:tc>
          <w:tcPr>
            <w:tcW w:w="863" w:type="pct"/>
            <w:tcBorders>
              <w:top w:val="single" w:sz="4" w:space="0" w:color="auto"/>
              <w:left w:val="nil"/>
              <w:bottom w:val="single" w:sz="4" w:space="0" w:color="auto"/>
              <w:right w:val="nil"/>
            </w:tcBorders>
          </w:tcPr>
          <w:p w:rsidR="007A5D98" w:rsidRPr="002341CA" w:rsidRDefault="007A5D98" w:rsidP="00E85080">
            <w:pPr>
              <w:pStyle w:val="TAC"/>
            </w:pPr>
            <w:proofErr w:type="spellStart"/>
            <w:r w:rsidRPr="002341CA">
              <w:t>n.a</w:t>
            </w:r>
            <w:proofErr w:type="spellEnd"/>
            <w:r w:rsidRPr="002341CA">
              <w:t>.</w:t>
            </w:r>
          </w:p>
        </w:tc>
        <w:tc>
          <w:tcPr>
            <w:tcW w:w="2428" w:type="pct"/>
            <w:tcBorders>
              <w:top w:val="single" w:sz="4" w:space="0" w:color="auto"/>
              <w:left w:val="nil"/>
              <w:bottom w:val="single" w:sz="4" w:space="0" w:color="auto"/>
              <w:right w:val="single" w:sz="4" w:space="0" w:color="auto"/>
            </w:tcBorders>
          </w:tcPr>
          <w:p w:rsidR="007A5D98" w:rsidRPr="002341CA" w:rsidRDefault="007A5D98" w:rsidP="00E85080">
            <w:pPr>
              <w:pStyle w:val="TAL"/>
            </w:pPr>
            <w:r w:rsidRPr="002341CA">
              <w:t>The Upper Layer PDU that starts with the current RLC data block either fills the current RLC data block precisely or continues in the following in-sequence RLC data block</w:t>
            </w:r>
          </w:p>
        </w:tc>
      </w:tr>
    </w:tbl>
    <w:p w:rsidR="007A5D98" w:rsidRPr="002341CA" w:rsidRDefault="007A5D98" w:rsidP="007A5D98"/>
    <w:p w:rsidR="00F219E3" w:rsidRPr="002341CA" w:rsidRDefault="00F219E3" w:rsidP="00F219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693A68" w:rsidRPr="002341CA" w:rsidRDefault="00693A68" w:rsidP="00693A68">
      <w:pPr>
        <w:pStyle w:val="Heading3"/>
      </w:pPr>
      <w:bookmarkStart w:id="1820" w:name="_Toc446495621"/>
      <w:r w:rsidRPr="002341CA">
        <w:t>10.4.20</w:t>
      </w:r>
      <w:r w:rsidRPr="002341CA">
        <w:tab/>
        <w:t>Packet Flow Identifier (PFI) field</w:t>
      </w:r>
      <w:bookmarkEnd w:id="1820"/>
    </w:p>
    <w:p w:rsidR="00693A68" w:rsidRPr="002341CA" w:rsidRDefault="00693A68" w:rsidP="00693A68">
      <w:pPr>
        <w:rPr>
          <w:sz w:val="40"/>
          <w:szCs w:val="40"/>
          <w:lang w:eastAsia="ja-JP"/>
        </w:rPr>
      </w:pPr>
      <w:r w:rsidRPr="002341CA">
        <w:t>The PFI field contains a PFI value encoded as the contents of the PFI information element as defined in 3GPP TS 44.018. The use of PFI is not supported in EC</w:t>
      </w:r>
      <w:del w:id="1821" w:author="Ericsson LM" w:date="2016-05-16T20:47:00Z">
        <w:r w:rsidRPr="002341CA" w:rsidDel="0055008B">
          <w:delText>-EGPRS</w:delText>
        </w:r>
      </w:del>
      <w:r w:rsidRPr="002341CA">
        <w:t xml:space="preserve"> operation.</w:t>
      </w:r>
    </w:p>
    <w:p w:rsidR="00F219E3" w:rsidRPr="002341CA" w:rsidRDefault="00F219E3" w:rsidP="00F219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066BF9" w:rsidRPr="002341CA" w:rsidRDefault="00066BF9" w:rsidP="00066BF9">
      <w:pPr>
        <w:pStyle w:val="Heading3"/>
      </w:pPr>
      <w:bookmarkStart w:id="1822" w:name="_Toc446495628"/>
      <w:r w:rsidRPr="002341CA">
        <w:t>10.4.27</w:t>
      </w:r>
      <w:r w:rsidRPr="002341CA">
        <w:tab/>
        <w:t>Selected PLMN Index field</w:t>
      </w:r>
      <w:bookmarkEnd w:id="1822"/>
    </w:p>
    <w:p w:rsidR="00066BF9" w:rsidRPr="002341CA" w:rsidRDefault="00066BF9" w:rsidP="00066BF9">
      <w:r w:rsidRPr="002341CA">
        <w:t>This field contains the index of the PLMN selected by a mobile station supporting network sharing. The index value refers either to the identity of the Common PLMN broadcast in the SYSTEM INFORMATION TYPE 3/4 message, or EC</w:t>
      </w:r>
      <w:ins w:id="1823" w:author="Ericsson LM" w:date="2016-05-16T20:48:00Z">
        <w:r w:rsidR="00CE6C84" w:rsidRPr="002341CA">
          <w:t xml:space="preserve"> </w:t>
        </w:r>
      </w:ins>
      <w:del w:id="1824" w:author="Ericsson LM" w:date="2016-05-16T20:48:00Z">
        <w:r w:rsidRPr="002341CA" w:rsidDel="00CE6C84">
          <w:delText>-</w:delText>
        </w:r>
      </w:del>
      <w:r w:rsidRPr="002341CA">
        <w:t>SYSTEM INFORMATION TYPE 2 message for EC-</w:t>
      </w:r>
      <w:del w:id="1825" w:author="Ericsson LM" w:date="2016-05-16T20:49:00Z">
        <w:r w:rsidRPr="002341CA" w:rsidDel="00CE6C84">
          <w:delText>EGPRS</w:delText>
        </w:r>
      </w:del>
      <w:ins w:id="1826" w:author="Ericsson LM" w:date="2016-05-16T20:49:00Z">
        <w:r w:rsidR="00CE6C84" w:rsidRPr="002341CA">
          <w:t>GSM-</w:t>
        </w:r>
        <w:proofErr w:type="spellStart"/>
        <w:r w:rsidR="00CE6C84" w:rsidRPr="002341CA">
          <w:t>IoT</w:t>
        </w:r>
      </w:ins>
      <w:proofErr w:type="spellEnd"/>
      <w:r w:rsidRPr="002341CA">
        <w:t>, or to the identity of an Additional PLMN broadcast in the SYSTEM INFORMATION TYPE 22 message, or EC</w:t>
      </w:r>
      <w:ins w:id="1827" w:author="Ericsson LM" w:date="2016-05-16T20:49:00Z">
        <w:r w:rsidR="00CE6C84" w:rsidRPr="002341CA">
          <w:t xml:space="preserve"> </w:t>
        </w:r>
      </w:ins>
      <w:del w:id="1828" w:author="Ericsson LM" w:date="2016-05-16T20:49:00Z">
        <w:r w:rsidRPr="002341CA" w:rsidDel="00CE6C84">
          <w:delText>-</w:delText>
        </w:r>
      </w:del>
      <w:r w:rsidRPr="002341CA">
        <w:t>SYSTEM INFORMATION TYPE 4 message for EC-</w:t>
      </w:r>
      <w:del w:id="1829" w:author="Ericsson LM" w:date="2016-05-16T20:49:00Z">
        <w:r w:rsidRPr="002341CA" w:rsidDel="00CE6C84">
          <w:delText>EGPRS</w:delText>
        </w:r>
      </w:del>
      <w:ins w:id="1830" w:author="Ericsson LM" w:date="2016-05-16T20:49:00Z">
        <w:r w:rsidR="00CE6C84" w:rsidRPr="002341CA">
          <w:t>GSM-</w:t>
        </w:r>
        <w:proofErr w:type="spellStart"/>
        <w:r w:rsidR="00CE6C84" w:rsidRPr="002341CA">
          <w:t>IoT</w:t>
        </w:r>
      </w:ins>
      <w:proofErr w:type="spellEnd"/>
      <w:r w:rsidRPr="002341CA">
        <w:t xml:space="preserve">, as described in Table 10.4.27.1. </w:t>
      </w:r>
    </w:p>
    <w:p w:rsidR="00066BF9" w:rsidRPr="002341CA" w:rsidRDefault="00066BF9" w:rsidP="00066BF9">
      <w:pPr>
        <w:pStyle w:val="TH"/>
      </w:pPr>
      <w:r w:rsidRPr="002341CA">
        <w:t>Table 10.4.27.1: Selected PLMN Index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3"/>
        <w:gridCol w:w="6817"/>
      </w:tblGrid>
      <w:tr w:rsidR="00066BF9" w:rsidRPr="002341CA" w:rsidTr="00E85080">
        <w:trPr>
          <w:cantSplit/>
          <w:jc w:val="center"/>
        </w:trPr>
        <w:tc>
          <w:tcPr>
            <w:tcW w:w="1433" w:type="dxa"/>
          </w:tcPr>
          <w:p w:rsidR="00066BF9" w:rsidRPr="002341CA" w:rsidRDefault="00066BF9" w:rsidP="00E85080">
            <w:pPr>
              <w:pStyle w:val="TAH"/>
            </w:pPr>
            <w:r w:rsidRPr="002341CA">
              <w:t>bit</w:t>
            </w:r>
            <w:r w:rsidRPr="002341CA">
              <w:br/>
              <w:t>3 2 1</w:t>
            </w:r>
          </w:p>
        </w:tc>
        <w:tc>
          <w:tcPr>
            <w:tcW w:w="6817" w:type="dxa"/>
          </w:tcPr>
          <w:p w:rsidR="00066BF9" w:rsidRPr="002341CA" w:rsidRDefault="00066BF9" w:rsidP="00E85080">
            <w:pPr>
              <w:pStyle w:val="TAH"/>
            </w:pPr>
            <w:r w:rsidRPr="002341CA">
              <w:t>Selected PLMN Index</w:t>
            </w:r>
          </w:p>
        </w:tc>
      </w:tr>
      <w:tr w:rsidR="00066BF9" w:rsidRPr="002341CA" w:rsidTr="00E85080">
        <w:trPr>
          <w:cantSplit/>
          <w:jc w:val="center"/>
        </w:trPr>
        <w:tc>
          <w:tcPr>
            <w:tcW w:w="1433" w:type="dxa"/>
          </w:tcPr>
          <w:p w:rsidR="00066BF9" w:rsidRPr="002341CA" w:rsidRDefault="00066BF9" w:rsidP="00E85080">
            <w:pPr>
              <w:pStyle w:val="TAC"/>
            </w:pPr>
            <w:r w:rsidRPr="002341CA">
              <w:t>0 0 1</w:t>
            </w:r>
          </w:p>
        </w:tc>
        <w:tc>
          <w:tcPr>
            <w:tcW w:w="6817" w:type="dxa"/>
          </w:tcPr>
          <w:p w:rsidR="00066BF9" w:rsidRPr="002341CA" w:rsidRDefault="00066BF9" w:rsidP="00CE6C84">
            <w:pPr>
              <w:pStyle w:val="TAL"/>
            </w:pPr>
            <w:r w:rsidRPr="002341CA">
              <w:t>PLMN identity of the Common PLMN broadcast in SYSTEM INFORMATION TYPE 3/4. For EC-</w:t>
            </w:r>
            <w:del w:id="1831" w:author="Ericsson LM" w:date="2016-05-16T20:49:00Z">
              <w:r w:rsidRPr="002341CA" w:rsidDel="00CE6C84">
                <w:delText>EGPRS</w:delText>
              </w:r>
            </w:del>
            <w:ins w:id="1832" w:author="Ericsson LM" w:date="2016-05-16T20:49:00Z">
              <w:r w:rsidR="00CE6C84" w:rsidRPr="002341CA">
                <w:t>GSM-</w:t>
              </w:r>
              <w:proofErr w:type="spellStart"/>
              <w:r w:rsidR="00CE6C84" w:rsidRPr="002341CA">
                <w:t>IoT</w:t>
              </w:r>
            </w:ins>
            <w:proofErr w:type="spellEnd"/>
            <w:r w:rsidRPr="002341CA">
              <w:t>, the PLMN identity of the Common PLMN is broadcast in EC</w:t>
            </w:r>
            <w:ins w:id="1833" w:author="Ericsson LM" w:date="2016-05-16T20:49:00Z">
              <w:r w:rsidR="00CE6C84" w:rsidRPr="002341CA">
                <w:t xml:space="preserve"> </w:t>
              </w:r>
            </w:ins>
            <w:del w:id="1834" w:author="Ericsson LM" w:date="2016-05-16T20:49:00Z">
              <w:r w:rsidRPr="002341CA" w:rsidDel="00CE6C84">
                <w:delText>-</w:delText>
              </w:r>
            </w:del>
            <w:r w:rsidRPr="002341CA">
              <w:t>SYSTEM INFORMATION TYPE 2.</w:t>
            </w:r>
          </w:p>
        </w:tc>
      </w:tr>
      <w:tr w:rsidR="00066BF9" w:rsidRPr="002341CA" w:rsidTr="00E85080">
        <w:trPr>
          <w:cantSplit/>
          <w:jc w:val="center"/>
        </w:trPr>
        <w:tc>
          <w:tcPr>
            <w:tcW w:w="1433" w:type="dxa"/>
          </w:tcPr>
          <w:p w:rsidR="00066BF9" w:rsidRPr="002341CA" w:rsidRDefault="00066BF9" w:rsidP="00E85080">
            <w:pPr>
              <w:pStyle w:val="TAC"/>
            </w:pPr>
            <w:r w:rsidRPr="002341CA">
              <w:t>0 1 0</w:t>
            </w:r>
          </w:p>
        </w:tc>
        <w:tc>
          <w:tcPr>
            <w:tcW w:w="6817" w:type="dxa"/>
          </w:tcPr>
          <w:p w:rsidR="00066BF9" w:rsidRPr="002341CA" w:rsidRDefault="00066BF9" w:rsidP="00CE6C84">
            <w:pPr>
              <w:pStyle w:val="TAL"/>
            </w:pPr>
            <w:r w:rsidRPr="002341CA">
              <w:t>PLMN identity of the first Additional PLMN in the network sharing information broadcast in SYSTEM INFORMATION TYPE 22. For EC-</w:t>
            </w:r>
            <w:del w:id="1835" w:author="Ericsson LM" w:date="2016-05-16T20:49:00Z">
              <w:r w:rsidRPr="002341CA" w:rsidDel="00CE6C84">
                <w:delText>EGPRS</w:delText>
              </w:r>
            </w:del>
            <w:ins w:id="1836" w:author="Ericsson LM" w:date="2016-05-16T20:49:00Z">
              <w:r w:rsidR="00CE6C84" w:rsidRPr="002341CA">
                <w:t>GSM-</w:t>
              </w:r>
              <w:proofErr w:type="spellStart"/>
              <w:r w:rsidR="00CE6C84" w:rsidRPr="002341CA">
                <w:t>IoT</w:t>
              </w:r>
            </w:ins>
            <w:proofErr w:type="spellEnd"/>
            <w:r w:rsidRPr="002341CA">
              <w:t>, the PLMN identity of the first Additional PLMN in the network sharing information is broadcast in EC</w:t>
            </w:r>
            <w:ins w:id="1837" w:author="Ericsson LM" w:date="2016-05-16T20:50:00Z">
              <w:r w:rsidR="00CE6C84" w:rsidRPr="002341CA">
                <w:t xml:space="preserve"> </w:t>
              </w:r>
            </w:ins>
            <w:del w:id="1838" w:author="Ericsson LM" w:date="2016-05-16T20:50:00Z">
              <w:r w:rsidRPr="002341CA" w:rsidDel="00CE6C84">
                <w:delText>-</w:delText>
              </w:r>
            </w:del>
            <w:r w:rsidRPr="002341CA">
              <w:t>SYSTEM INFORMATION TYPE 4.</w:t>
            </w:r>
          </w:p>
        </w:tc>
      </w:tr>
      <w:tr w:rsidR="00066BF9" w:rsidRPr="002341CA" w:rsidTr="00E85080">
        <w:trPr>
          <w:cantSplit/>
          <w:jc w:val="center"/>
        </w:trPr>
        <w:tc>
          <w:tcPr>
            <w:tcW w:w="1433" w:type="dxa"/>
          </w:tcPr>
          <w:p w:rsidR="00066BF9" w:rsidRPr="002341CA" w:rsidRDefault="00066BF9" w:rsidP="00E85080">
            <w:pPr>
              <w:pStyle w:val="TAC"/>
            </w:pPr>
            <w:r w:rsidRPr="002341CA">
              <w:t>0 1 1</w:t>
            </w:r>
          </w:p>
        </w:tc>
        <w:tc>
          <w:tcPr>
            <w:tcW w:w="6817" w:type="dxa"/>
          </w:tcPr>
          <w:p w:rsidR="00066BF9" w:rsidRPr="002341CA" w:rsidRDefault="00066BF9" w:rsidP="00CE6C84">
            <w:pPr>
              <w:pStyle w:val="TAL"/>
            </w:pPr>
            <w:r w:rsidRPr="002341CA">
              <w:t xml:space="preserve">PLMN identity of the second Additional PLMN in the network sharing information broadcast </w:t>
            </w:r>
            <w:del w:id="1839" w:author="Ericsson LM" w:date="2016-05-16T20:50:00Z">
              <w:r w:rsidRPr="002341CA" w:rsidDel="00CE6C84">
                <w:delText xml:space="preserve">broadcast </w:delText>
              </w:r>
            </w:del>
            <w:r w:rsidRPr="002341CA">
              <w:t>in SYSTEM INFORMATION TYPE 22. For EC-</w:t>
            </w:r>
            <w:del w:id="1840" w:author="Ericsson LM" w:date="2016-05-16T20:50:00Z">
              <w:r w:rsidRPr="002341CA" w:rsidDel="00CE6C84">
                <w:delText>EGPRS</w:delText>
              </w:r>
            </w:del>
            <w:ins w:id="1841" w:author="Ericsson LM" w:date="2016-05-16T20:50:00Z">
              <w:r w:rsidR="00CE6C84" w:rsidRPr="002341CA">
                <w:t>GSM-</w:t>
              </w:r>
              <w:proofErr w:type="spellStart"/>
              <w:r w:rsidR="00CE6C84" w:rsidRPr="002341CA">
                <w:t>IoT</w:t>
              </w:r>
            </w:ins>
            <w:proofErr w:type="spellEnd"/>
            <w:r w:rsidRPr="002341CA">
              <w:t>, the PLMN identity of the second Additional PLMN in the network sharing information is broadcast in EC</w:t>
            </w:r>
            <w:ins w:id="1842" w:author="Ericsson LM" w:date="2016-05-16T20:50:00Z">
              <w:r w:rsidR="00CE6C84" w:rsidRPr="002341CA">
                <w:t xml:space="preserve"> </w:t>
              </w:r>
            </w:ins>
            <w:del w:id="1843" w:author="Ericsson LM" w:date="2016-05-16T20:50:00Z">
              <w:r w:rsidRPr="002341CA" w:rsidDel="00CE6C84">
                <w:delText>-</w:delText>
              </w:r>
            </w:del>
            <w:r w:rsidRPr="002341CA">
              <w:t>SYSTEM INFORMATION TYPE 4.</w:t>
            </w:r>
          </w:p>
        </w:tc>
      </w:tr>
      <w:tr w:rsidR="00066BF9" w:rsidRPr="002341CA" w:rsidTr="00E85080">
        <w:trPr>
          <w:cantSplit/>
          <w:jc w:val="center"/>
        </w:trPr>
        <w:tc>
          <w:tcPr>
            <w:tcW w:w="1433" w:type="dxa"/>
          </w:tcPr>
          <w:p w:rsidR="00066BF9" w:rsidRPr="002341CA" w:rsidRDefault="00066BF9" w:rsidP="00E85080">
            <w:pPr>
              <w:pStyle w:val="TAC"/>
            </w:pPr>
            <w:r w:rsidRPr="002341CA">
              <w:t>1 0 0</w:t>
            </w:r>
          </w:p>
        </w:tc>
        <w:tc>
          <w:tcPr>
            <w:tcW w:w="6817" w:type="dxa"/>
          </w:tcPr>
          <w:p w:rsidR="00066BF9" w:rsidRPr="002341CA" w:rsidRDefault="00066BF9" w:rsidP="00CE6C84">
            <w:pPr>
              <w:pStyle w:val="TAL"/>
            </w:pPr>
            <w:r w:rsidRPr="002341CA">
              <w:t>PLMN identity of the third Additional PLMN in the network sharing information broadcast in SYSTEM INFORMATION TYPE 22. For EC-</w:t>
            </w:r>
            <w:del w:id="1844" w:author="Ericsson LM" w:date="2016-05-16T20:50:00Z">
              <w:r w:rsidRPr="002341CA" w:rsidDel="00CE6C84">
                <w:delText>EGPRS</w:delText>
              </w:r>
            </w:del>
            <w:ins w:id="1845" w:author="Ericsson LM" w:date="2016-05-16T20:50:00Z">
              <w:r w:rsidR="00CE6C84" w:rsidRPr="002341CA">
                <w:t>GSM-</w:t>
              </w:r>
              <w:proofErr w:type="spellStart"/>
              <w:r w:rsidR="00CE6C84" w:rsidRPr="002341CA">
                <w:t>IoT</w:t>
              </w:r>
            </w:ins>
            <w:proofErr w:type="spellEnd"/>
            <w:r w:rsidRPr="002341CA">
              <w:t>, the PLMN identity of the third Additional PLMN in the network sharing information is broadcast in EC</w:t>
            </w:r>
            <w:ins w:id="1846" w:author="Ericsson LM" w:date="2016-05-16T20:50:00Z">
              <w:r w:rsidR="00CE6C84" w:rsidRPr="002341CA">
                <w:t xml:space="preserve"> </w:t>
              </w:r>
            </w:ins>
            <w:del w:id="1847" w:author="Ericsson LM" w:date="2016-05-16T20:50:00Z">
              <w:r w:rsidRPr="002341CA" w:rsidDel="00CE6C84">
                <w:delText>-</w:delText>
              </w:r>
            </w:del>
            <w:r w:rsidRPr="002341CA">
              <w:t>SYSTEM INFORMATION TYPE 4.</w:t>
            </w:r>
          </w:p>
        </w:tc>
      </w:tr>
      <w:tr w:rsidR="00066BF9" w:rsidRPr="002341CA" w:rsidTr="00E85080">
        <w:trPr>
          <w:cantSplit/>
          <w:jc w:val="center"/>
        </w:trPr>
        <w:tc>
          <w:tcPr>
            <w:tcW w:w="1433" w:type="dxa"/>
          </w:tcPr>
          <w:p w:rsidR="00066BF9" w:rsidRPr="002341CA" w:rsidRDefault="00066BF9" w:rsidP="00E85080">
            <w:pPr>
              <w:pStyle w:val="TAC"/>
            </w:pPr>
            <w:r w:rsidRPr="002341CA">
              <w:t>1 0 1</w:t>
            </w:r>
          </w:p>
        </w:tc>
        <w:tc>
          <w:tcPr>
            <w:tcW w:w="6817" w:type="dxa"/>
          </w:tcPr>
          <w:p w:rsidR="00066BF9" w:rsidRPr="002341CA" w:rsidRDefault="00066BF9" w:rsidP="00CE6C84">
            <w:pPr>
              <w:pStyle w:val="TAL"/>
            </w:pPr>
            <w:r w:rsidRPr="002341CA">
              <w:t>PLMN identity of the fourth Additional PLMN in the network sharing information broadcast in SYSTEM INFORMATION TYPE 22. For EC-</w:t>
            </w:r>
            <w:del w:id="1848" w:author="Ericsson LM" w:date="2016-05-16T20:50:00Z">
              <w:r w:rsidRPr="002341CA" w:rsidDel="00CE6C84">
                <w:delText>EGPRS</w:delText>
              </w:r>
            </w:del>
            <w:ins w:id="1849" w:author="Ericsson LM" w:date="2016-05-16T20:50:00Z">
              <w:r w:rsidR="00CE6C84" w:rsidRPr="002341CA">
                <w:t>GSM-</w:t>
              </w:r>
              <w:proofErr w:type="spellStart"/>
              <w:r w:rsidR="00CE6C84" w:rsidRPr="002341CA">
                <w:t>IoT</w:t>
              </w:r>
            </w:ins>
            <w:proofErr w:type="spellEnd"/>
            <w:r w:rsidRPr="002341CA">
              <w:t>, the PLMN identity of the fourth Additional PLMN in the network sharing information is broadcast in EC</w:t>
            </w:r>
            <w:ins w:id="1850" w:author="Ericsson LM" w:date="2016-05-16T20:51:00Z">
              <w:r w:rsidR="00CE6C84" w:rsidRPr="002341CA">
                <w:t xml:space="preserve"> </w:t>
              </w:r>
            </w:ins>
            <w:del w:id="1851" w:author="Ericsson LM" w:date="2016-05-16T20:51:00Z">
              <w:r w:rsidRPr="002341CA" w:rsidDel="00CE6C84">
                <w:delText>-</w:delText>
              </w:r>
            </w:del>
            <w:r w:rsidRPr="002341CA">
              <w:t>SYSTEM INFORMATION TYPE 4.</w:t>
            </w:r>
          </w:p>
        </w:tc>
      </w:tr>
      <w:tr w:rsidR="00066BF9" w:rsidRPr="002341CA" w:rsidTr="00E85080">
        <w:trPr>
          <w:cantSplit/>
          <w:jc w:val="center"/>
        </w:trPr>
        <w:tc>
          <w:tcPr>
            <w:tcW w:w="1433" w:type="dxa"/>
          </w:tcPr>
          <w:p w:rsidR="00066BF9" w:rsidRPr="002341CA" w:rsidRDefault="00066BF9" w:rsidP="00E85080">
            <w:pPr>
              <w:pStyle w:val="TAC"/>
            </w:pPr>
          </w:p>
        </w:tc>
        <w:tc>
          <w:tcPr>
            <w:tcW w:w="6817" w:type="dxa"/>
          </w:tcPr>
          <w:p w:rsidR="00066BF9" w:rsidRPr="002341CA" w:rsidRDefault="00066BF9" w:rsidP="00E85080">
            <w:pPr>
              <w:pStyle w:val="TAL"/>
            </w:pPr>
            <w:r w:rsidRPr="002341CA">
              <w:t>All other values are reserved</w:t>
            </w:r>
          </w:p>
        </w:tc>
      </w:tr>
    </w:tbl>
    <w:p w:rsidR="00066BF9" w:rsidRPr="002341CA" w:rsidRDefault="00066BF9" w:rsidP="00066B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219E3" w:rsidRPr="002341CA" w:rsidTr="00E85080">
        <w:tc>
          <w:tcPr>
            <w:tcW w:w="9779" w:type="dxa"/>
            <w:shd w:val="clear" w:color="auto" w:fill="D9D9D9"/>
            <w:vAlign w:val="bottom"/>
          </w:tcPr>
          <w:p w:rsidR="00F219E3" w:rsidRPr="002341CA" w:rsidRDefault="00F219E3"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F219E3" w:rsidRPr="002341CA" w:rsidRDefault="00F219E3" w:rsidP="00F219E3">
      <w:pPr>
        <w:rPr>
          <w:lang w:eastAsia="ko-KR"/>
        </w:rPr>
      </w:pPr>
    </w:p>
    <w:p w:rsidR="004B5118" w:rsidRPr="002341CA" w:rsidRDefault="004B5118" w:rsidP="004B5118">
      <w:pPr>
        <w:pStyle w:val="Heading3"/>
      </w:pPr>
      <w:bookmarkStart w:id="1852" w:name="_Toc446495629"/>
      <w:r w:rsidRPr="002341CA">
        <w:lastRenderedPageBreak/>
        <w:t>10.4.28</w:t>
      </w:r>
      <w:r w:rsidRPr="002341CA">
        <w:tab/>
        <w:t>Coverage Class field (CC)</w:t>
      </w:r>
      <w:bookmarkEnd w:id="1852"/>
    </w:p>
    <w:p w:rsidR="004B5118" w:rsidRPr="002341CA" w:rsidRDefault="004B5118" w:rsidP="004B5118">
      <w:pPr>
        <w:keepNext/>
      </w:pPr>
      <w:r w:rsidRPr="002341CA">
        <w:t>In EC</w:t>
      </w:r>
      <w:del w:id="1853" w:author="Ericsson LM" w:date="2016-05-16T20:52:00Z">
        <w:r w:rsidRPr="002341CA" w:rsidDel="0049282D">
          <w:delText>-EGPRS</w:delText>
        </w:r>
      </w:del>
      <w:r w:rsidRPr="002341CA">
        <w:t xml:space="preserve"> operation, a 2-bit field is included </w:t>
      </w:r>
      <w:ins w:id="1854" w:author="Ericsson LM" w:date="2016-05-16T20:52:00Z">
        <w:r w:rsidR="0049282D" w:rsidRPr="002341CA">
          <w:t xml:space="preserve">in the downlink RLC data block header type 3 </w:t>
        </w:r>
      </w:ins>
      <w:r w:rsidRPr="002341CA">
        <w:t xml:space="preserve">to signal the downlink Coverage Class used in the block. The Coverage Class indicates a predefined number of blind physical layer transmissions to be applied for each logical channel, where the use of blind physical layer transmissions can allow the mobile station to operate in extended coverage, see 3GPP TS 43.064. </w:t>
      </w:r>
    </w:p>
    <w:p w:rsidR="004B5118" w:rsidRPr="002341CA" w:rsidRDefault="004B5118" w:rsidP="004B5118">
      <w:pPr>
        <w:pStyle w:val="TH"/>
      </w:pPr>
      <w:proofErr w:type="gramStart"/>
      <w:r w:rsidRPr="002341CA">
        <w:t>Table 10.4.</w:t>
      </w:r>
      <w:proofErr w:type="gramEnd"/>
      <w:del w:id="1855" w:author="Ericsson LM" w:date="2016-05-16T20:52:00Z">
        <w:r w:rsidRPr="002341CA" w:rsidDel="0049282D">
          <w:delText>8d</w:delText>
        </w:r>
      </w:del>
      <w:ins w:id="1856" w:author="Ericsson LM" w:date="2016-05-16T20:52:00Z">
        <w:r w:rsidR="0049282D" w:rsidRPr="002341CA">
          <w:t>28</w:t>
        </w:r>
      </w:ins>
      <w:r w:rsidRPr="002341CA">
        <w:t xml:space="preserve">.1: Coverage Class field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H"/>
            </w:pPr>
            <w:r w:rsidRPr="002341CA">
              <w:t>bits</w:t>
            </w:r>
            <w:r w:rsidRPr="002341CA">
              <w:br/>
            </w:r>
            <w:ins w:id="1857" w:author="Ericsson LM" w:date="2016-05-16T20:53:00Z">
              <w:r w:rsidR="0049282D" w:rsidRPr="002341CA">
                <w:t>7</w:t>
              </w:r>
            </w:ins>
            <w:del w:id="1858" w:author="Ericsson LM" w:date="2016-05-16T20:53:00Z">
              <w:r w:rsidRPr="002341CA" w:rsidDel="0049282D">
                <w:delText>2</w:delText>
              </w:r>
            </w:del>
            <w:r w:rsidRPr="002341CA">
              <w:t xml:space="preserve"> </w:t>
            </w:r>
            <w:ins w:id="1859" w:author="Ericsson LM" w:date="2016-05-16T20:53:00Z">
              <w:r w:rsidR="0049282D" w:rsidRPr="002341CA">
                <w:t>6</w:t>
              </w:r>
            </w:ins>
            <w:del w:id="1860" w:author="Ericsson LM" w:date="2016-05-16T20:53:00Z">
              <w:r w:rsidRPr="002341CA" w:rsidDel="0049282D">
                <w:delText>1</w:delText>
              </w:r>
            </w:del>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H"/>
            </w:pPr>
            <w:r w:rsidRPr="002341CA">
              <w:t>CC</w:t>
            </w:r>
          </w:p>
        </w:tc>
      </w:tr>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C"/>
            </w:pPr>
            <w:r w:rsidRPr="002341CA">
              <w:t>0 0</w:t>
            </w:r>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L"/>
            </w:pPr>
            <w:r w:rsidRPr="002341CA">
              <w:t>Coverage Class 1, CC1</w:t>
            </w:r>
          </w:p>
        </w:tc>
      </w:tr>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C"/>
            </w:pPr>
            <w:r w:rsidRPr="002341CA">
              <w:t>0 1</w:t>
            </w:r>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L"/>
            </w:pPr>
            <w:r w:rsidRPr="002341CA">
              <w:t>Coverage Class 2, CC2</w:t>
            </w:r>
          </w:p>
        </w:tc>
      </w:tr>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C"/>
            </w:pPr>
            <w:r w:rsidRPr="002341CA">
              <w:t>1 0</w:t>
            </w:r>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L"/>
            </w:pPr>
            <w:r w:rsidRPr="002341CA">
              <w:t>Coverage Class 3, CC3</w:t>
            </w:r>
          </w:p>
        </w:tc>
      </w:tr>
      <w:tr w:rsidR="004B5118" w:rsidRPr="002341CA" w:rsidTr="00E85080">
        <w:trPr>
          <w:cantSplit/>
          <w:jc w:val="center"/>
        </w:trPr>
        <w:tc>
          <w:tcPr>
            <w:tcW w:w="794"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C"/>
            </w:pPr>
            <w:r w:rsidRPr="002341CA">
              <w:t>1 1</w:t>
            </w:r>
          </w:p>
        </w:tc>
        <w:tc>
          <w:tcPr>
            <w:tcW w:w="4082" w:type="dxa"/>
            <w:tcBorders>
              <w:top w:val="single" w:sz="4" w:space="0" w:color="auto"/>
              <w:left w:val="single" w:sz="4" w:space="0" w:color="auto"/>
              <w:bottom w:val="single" w:sz="4" w:space="0" w:color="auto"/>
              <w:right w:val="single" w:sz="4" w:space="0" w:color="auto"/>
            </w:tcBorders>
          </w:tcPr>
          <w:p w:rsidR="004B5118" w:rsidRPr="002341CA" w:rsidRDefault="004B5118" w:rsidP="00E85080">
            <w:pPr>
              <w:pStyle w:val="TAL"/>
            </w:pPr>
            <w:r w:rsidRPr="002341CA">
              <w:t>Coverage Class 4, CC4</w:t>
            </w:r>
          </w:p>
        </w:tc>
      </w:tr>
      <w:tr w:rsidR="004B5118" w:rsidRPr="002341CA" w:rsidDel="0049282D" w:rsidTr="00E85080">
        <w:trPr>
          <w:cantSplit/>
          <w:jc w:val="center"/>
          <w:del w:id="1861" w:author="Ericsson LM" w:date="2016-05-16T20:53:00Z"/>
        </w:trPr>
        <w:tc>
          <w:tcPr>
            <w:tcW w:w="4876" w:type="dxa"/>
            <w:gridSpan w:val="2"/>
            <w:tcBorders>
              <w:top w:val="single" w:sz="4" w:space="0" w:color="auto"/>
              <w:left w:val="single" w:sz="4" w:space="0" w:color="auto"/>
              <w:bottom w:val="single" w:sz="4" w:space="0" w:color="auto"/>
              <w:right w:val="single" w:sz="4" w:space="0" w:color="auto"/>
            </w:tcBorders>
          </w:tcPr>
          <w:p w:rsidR="004B5118" w:rsidRPr="002341CA" w:rsidDel="0049282D" w:rsidRDefault="004B5118" w:rsidP="00E85080">
            <w:pPr>
              <w:pStyle w:val="TAN"/>
              <w:rPr>
                <w:del w:id="1862" w:author="Ericsson LM" w:date="2016-05-16T20:53:00Z"/>
              </w:rPr>
            </w:pPr>
            <w:del w:id="1863" w:author="Ericsson LM" w:date="2016-05-16T20:53:00Z">
              <w:r w:rsidRPr="002341CA" w:rsidDel="0049282D">
                <w:delText>NOTE:</w:delText>
              </w:r>
              <w:r w:rsidRPr="002341CA" w:rsidDel="0049282D">
                <w:tab/>
                <w:delText>The bit numbering is relative to the field position.</w:delText>
              </w:r>
            </w:del>
          </w:p>
        </w:tc>
      </w:tr>
    </w:tbl>
    <w:p w:rsidR="004B5118" w:rsidRPr="002341CA" w:rsidRDefault="004B5118" w:rsidP="004B511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B5118" w:rsidRPr="002341CA" w:rsidTr="00E85080">
        <w:tc>
          <w:tcPr>
            <w:tcW w:w="9779" w:type="dxa"/>
            <w:shd w:val="clear" w:color="auto" w:fill="D9D9D9"/>
            <w:vAlign w:val="bottom"/>
          </w:tcPr>
          <w:p w:rsidR="004B5118" w:rsidRPr="002341CA" w:rsidRDefault="004B5118" w:rsidP="00E85080">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4B5118" w:rsidRPr="002341CA" w:rsidRDefault="004B5118" w:rsidP="004B5118">
      <w:pPr>
        <w:rPr>
          <w:lang w:eastAsia="ko-KR"/>
        </w:rPr>
      </w:pPr>
    </w:p>
    <w:p w:rsidR="005F05A3" w:rsidRPr="002341CA" w:rsidRDefault="005F05A3" w:rsidP="005F05A3">
      <w:pPr>
        <w:pStyle w:val="Heading3"/>
        <w:rPr>
          <w:ins w:id="1864" w:author="Ericsson LM" w:date="2016-05-16T20:54:00Z"/>
          <w:color w:val="000000" w:themeColor="text1"/>
        </w:rPr>
      </w:pPr>
      <w:ins w:id="1865" w:author="Ericsson LM" w:date="2016-05-16T20:54:00Z">
        <w:r w:rsidRPr="002341CA">
          <w:rPr>
            <w:color w:val="000000" w:themeColor="text1"/>
          </w:rPr>
          <w:t>10.4.29</w:t>
        </w:r>
        <w:r w:rsidRPr="002341CA">
          <w:rPr>
            <w:color w:val="000000" w:themeColor="text1"/>
          </w:rPr>
          <w:tab/>
          <w:t xml:space="preserve">Downlink Coverage Class </w:t>
        </w:r>
      </w:ins>
      <w:ins w:id="1866" w:author="Ericsson LM" w:date="2016-05-17T13:36:00Z">
        <w:r w:rsidR="00E67C05" w:rsidRPr="002341CA">
          <w:rPr>
            <w:color w:val="000000" w:themeColor="text1"/>
          </w:rPr>
          <w:t>Estimate</w:t>
        </w:r>
      </w:ins>
      <w:ins w:id="1867" w:author="Ericsson LM" w:date="2016-05-16T20:54:00Z">
        <w:r w:rsidRPr="002341CA">
          <w:rPr>
            <w:color w:val="000000" w:themeColor="text1"/>
          </w:rPr>
          <w:t xml:space="preserve"> (DCC</w:t>
        </w:r>
      </w:ins>
      <w:ins w:id="1868" w:author="Ericsson LM" w:date="2016-05-17T13:36:00Z">
        <w:r w:rsidR="00E67C05" w:rsidRPr="002341CA">
          <w:rPr>
            <w:color w:val="000000" w:themeColor="text1"/>
          </w:rPr>
          <w:t>E</w:t>
        </w:r>
      </w:ins>
      <w:ins w:id="1869" w:author="Ericsson LM" w:date="2016-05-16T20:54:00Z">
        <w:r w:rsidRPr="002341CA">
          <w:rPr>
            <w:color w:val="000000" w:themeColor="text1"/>
          </w:rPr>
          <w:t>)</w:t>
        </w:r>
      </w:ins>
    </w:p>
    <w:p w:rsidR="0082549C" w:rsidRPr="002341CA" w:rsidRDefault="005F05A3" w:rsidP="00CE0772">
      <w:pPr>
        <w:keepNext/>
        <w:rPr>
          <w:ins w:id="1870" w:author="Ericsson LM" w:date="2016-05-17T13:18:00Z"/>
        </w:rPr>
      </w:pPr>
      <w:ins w:id="1871" w:author="Ericsson LM" w:date="2016-05-16T20:54:00Z">
        <w:r w:rsidRPr="002341CA">
          <w:t>In EC operation, a 4-bit field is included in the uplink RLC data block header to signal the estimated downlink Cov</w:t>
        </w:r>
        <w:r w:rsidR="00E85080" w:rsidRPr="002341CA">
          <w:t>erage Class, see 3GPP TS 43.064</w:t>
        </w:r>
      </w:ins>
      <w:ins w:id="1872" w:author="Ericsson LM" w:date="2016-05-17T10:15:00Z">
        <w:r w:rsidR="00E85080" w:rsidRPr="002341CA">
          <w:t>,</w:t>
        </w:r>
      </w:ins>
      <w:ins w:id="1873" w:author="Ericsson LM" w:date="2016-05-16T20:54:00Z">
        <w:r w:rsidRPr="002341CA">
          <w:t xml:space="preserve"> and</w:t>
        </w:r>
      </w:ins>
      <w:ins w:id="1874" w:author="Ericsson LM" w:date="2016-05-17T10:15:00Z">
        <w:r w:rsidR="00E85080" w:rsidRPr="002341CA">
          <w:t>,</w:t>
        </w:r>
      </w:ins>
      <w:ins w:id="1875" w:author="Ericsson LM" w:date="2016-05-17T10:14:00Z">
        <w:r w:rsidR="00E85080" w:rsidRPr="002341CA">
          <w:t xml:space="preserve"> when CC1 is estimated,</w:t>
        </w:r>
      </w:ins>
      <w:ins w:id="1876" w:author="Ericsson LM" w:date="2016-05-17T10:18:00Z">
        <w:r w:rsidR="00E85080" w:rsidRPr="002341CA">
          <w:t xml:space="preserve"> the extent to which the </w:t>
        </w:r>
      </w:ins>
      <w:ins w:id="1877" w:author="Ericsson LM" w:date="2016-05-17T10:19:00Z">
        <w:r w:rsidR="00E85080" w:rsidRPr="002341CA">
          <w:t>estimated C value</w:t>
        </w:r>
      </w:ins>
      <w:ins w:id="1878" w:author="Ericsson LM" w:date="2016-05-17T11:21:00Z">
        <w:r w:rsidR="004054CE" w:rsidRPr="002341CA">
          <w:t xml:space="preserve"> </w:t>
        </w:r>
      </w:ins>
      <w:ins w:id="1879" w:author="Ericsson LM" w:date="2016-05-17T11:22:00Z">
        <w:r w:rsidR="004054CE" w:rsidRPr="002341CA">
          <w:t>(</w:t>
        </w:r>
      </w:ins>
      <w:ins w:id="1880" w:author="Ericsson LM" w:date="2016-05-17T11:21:00Z">
        <w:r w:rsidR="004054CE" w:rsidRPr="002341CA">
          <w:t>see 3GPP TS 45.008)</w:t>
        </w:r>
      </w:ins>
      <w:ins w:id="1881" w:author="Ericsson LM" w:date="2016-05-17T10:18:00Z">
        <w:r w:rsidR="00665E1A" w:rsidRPr="002341CA">
          <w:rPr>
            <w:color w:val="FF0000"/>
          </w:rPr>
          <w:t xml:space="preserve"> </w:t>
        </w:r>
        <w:r w:rsidR="00E85080" w:rsidRPr="002341CA">
          <w:t xml:space="preserve">exceeds the value indicated by the </w:t>
        </w:r>
        <w:proofErr w:type="spellStart"/>
        <w:r w:rsidR="00E85080" w:rsidRPr="002341CA">
          <w:rPr>
            <w:lang w:eastAsia="en-GB"/>
          </w:rPr>
          <w:t>BT_Threshold_DL</w:t>
        </w:r>
        <w:proofErr w:type="spellEnd"/>
        <w:r w:rsidR="00E85080" w:rsidRPr="002341CA">
          <w:rPr>
            <w:lang w:eastAsia="en-GB"/>
          </w:rPr>
          <w:t xml:space="preserve"> parameter </w:t>
        </w:r>
        <w:r w:rsidR="00E85080" w:rsidRPr="002341CA">
          <w:t>sent in EC SI2</w:t>
        </w:r>
        <w:r w:rsidR="00E85080" w:rsidRPr="002341CA">
          <w:rPr>
            <w:lang w:eastAsia="en-GB"/>
          </w:rPr>
          <w:t xml:space="preserve"> (see </w:t>
        </w:r>
      </w:ins>
      <w:ins w:id="1882" w:author="Ericsson LM" w:date="2016-05-17T10:20:00Z">
        <w:r w:rsidR="00665E1A" w:rsidRPr="002341CA">
          <w:t>3GPP TS 44.018).</w:t>
        </w:r>
      </w:ins>
      <w:ins w:id="1883" w:author="Ericsson LM" w:date="2016-05-17T13:24:00Z">
        <w:r w:rsidR="00FD395B" w:rsidRPr="002341CA">
          <w:t xml:space="preserve"> The C value will be reported in steps of 3 dB above the </w:t>
        </w:r>
        <w:proofErr w:type="spellStart"/>
        <w:r w:rsidR="00FD395B" w:rsidRPr="002341CA">
          <w:t>BT_Threshold_DL</w:t>
        </w:r>
        <w:proofErr w:type="spellEnd"/>
        <w:r w:rsidR="00FD395B" w:rsidRPr="002341CA">
          <w:t xml:space="preserve"> where </w:t>
        </w:r>
        <w:proofErr w:type="spellStart"/>
        <w:r w:rsidR="00FD395B" w:rsidRPr="002341CA">
          <w:t>BT_Threshold_DL</w:t>
        </w:r>
        <w:proofErr w:type="spellEnd"/>
        <w:r w:rsidR="00FD395B" w:rsidRPr="002341CA">
          <w:t xml:space="preserve"> indicates when blind physical layer transmissions are used</w:t>
        </w:r>
      </w:ins>
      <w:ins w:id="1884" w:author="Ericsson LM" w:date="2016-05-18T02:12:00Z">
        <w:r w:rsidR="00CE0772">
          <w:t>.</w:t>
        </w:r>
      </w:ins>
    </w:p>
    <w:p w:rsidR="005F05A3" w:rsidRPr="002341CA" w:rsidRDefault="005F05A3" w:rsidP="005F05A3">
      <w:pPr>
        <w:pStyle w:val="TH"/>
        <w:rPr>
          <w:ins w:id="1885" w:author="Ericsson LM" w:date="2016-05-16T20:54:00Z"/>
        </w:rPr>
      </w:pPr>
      <w:ins w:id="1886" w:author="Ericsson LM" w:date="2016-05-16T20:54:00Z">
        <w:r w:rsidRPr="002341CA">
          <w:t>Table 10.4.29.1: DCC</w:t>
        </w:r>
      </w:ins>
      <w:ins w:id="1887" w:author="Ericsson LM" w:date="2016-05-17T13:37:00Z">
        <w:r w:rsidR="00E67C05" w:rsidRPr="002341CA">
          <w:t>E</w:t>
        </w:r>
      </w:ins>
      <w:ins w:id="1888" w:author="Ericsson LM" w:date="2016-05-16T20:54:00Z">
        <w:r w:rsidRPr="002341CA">
          <w:t xml:space="preserve"> field </w:t>
        </w:r>
      </w:ins>
    </w:p>
    <w:tbl>
      <w:tblPr>
        <w:tblW w:w="0" w:type="auto"/>
        <w:jc w:val="center"/>
        <w:tblInd w:w="-335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81"/>
        <w:gridCol w:w="3897"/>
        <w:gridCol w:w="780"/>
        <w:gridCol w:w="3757"/>
      </w:tblGrid>
      <w:tr w:rsidR="005F05A3" w:rsidRPr="002341CA" w:rsidTr="00E85080">
        <w:trPr>
          <w:cantSplit/>
          <w:jc w:val="center"/>
          <w:ins w:id="1889"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H"/>
              <w:rPr>
                <w:ins w:id="1890" w:author="Ericsson LM" w:date="2016-05-16T20:54:00Z"/>
              </w:rPr>
            </w:pPr>
            <w:ins w:id="1891" w:author="Ericsson LM" w:date="2016-05-16T20:54:00Z">
              <w:r w:rsidRPr="002341CA">
                <w:t>bits</w:t>
              </w:r>
              <w:r w:rsidRPr="002341CA">
                <w:br/>
                <w:t>4 3 2 1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H"/>
              <w:rPr>
                <w:ins w:id="1892" w:author="Ericsson LM" w:date="2016-05-16T20:54:00Z"/>
              </w:rPr>
            </w:pPr>
            <w:ins w:id="1893" w:author="Ericsson LM" w:date="2016-05-16T20:54:00Z">
              <w:r w:rsidRPr="002341CA">
                <w:t>DCC</w:t>
              </w:r>
            </w:ins>
            <w:ins w:id="1894" w:author="Ericsson LM" w:date="2016-05-17T13:37:00Z">
              <w:r w:rsidR="00E67C05" w:rsidRPr="002341CA">
                <w:t>E</w:t>
              </w:r>
            </w:ins>
          </w:p>
          <w:p w:rsidR="005F05A3" w:rsidRPr="002341CA" w:rsidRDefault="005F05A3" w:rsidP="00E85080">
            <w:pPr>
              <w:pStyle w:val="TAL"/>
              <w:rPr>
                <w:ins w:id="1895" w:author="Ericsson LM" w:date="2016-05-16T20:54:00Z"/>
              </w:rPr>
            </w:pPr>
          </w:p>
        </w:tc>
        <w:tc>
          <w:tcPr>
            <w:tcW w:w="780" w:type="dxa"/>
            <w:tcBorders>
              <w:top w:val="single" w:sz="4" w:space="0" w:color="auto"/>
              <w:left w:val="single" w:sz="4" w:space="0" w:color="auto"/>
              <w:bottom w:val="single" w:sz="4" w:space="0" w:color="auto"/>
              <w:right w:val="single" w:sz="4" w:space="0" w:color="auto"/>
            </w:tcBorders>
          </w:tcPr>
          <w:p w:rsidR="005F05A3" w:rsidRPr="00D859F5" w:rsidRDefault="005F05A3" w:rsidP="00E85080">
            <w:pPr>
              <w:pStyle w:val="TAL"/>
              <w:jc w:val="center"/>
              <w:rPr>
                <w:ins w:id="1896" w:author="Ericsson LM" w:date="2016-05-16T20:54:00Z"/>
                <w:b/>
              </w:rPr>
            </w:pPr>
            <w:ins w:id="1897" w:author="Ericsson LM" w:date="2016-05-16T20:54:00Z">
              <w:r w:rsidRPr="00D859F5">
                <w:rPr>
                  <w:b/>
                </w:rPr>
                <w:t>bits</w:t>
              </w:r>
              <w:r w:rsidRPr="00D859F5">
                <w:rPr>
                  <w:b/>
                </w:rPr>
                <w:br/>
                <w:t>4 3 2 1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898" w:author="Ericsson LM" w:date="2016-05-16T20:54:00Z"/>
                <w:b/>
              </w:rPr>
            </w:pPr>
            <w:ins w:id="1899" w:author="Ericsson LM" w:date="2016-05-16T20:54:00Z">
              <w:r w:rsidRPr="002341CA">
                <w:rPr>
                  <w:b/>
                </w:rPr>
                <w:t>DCC</w:t>
              </w:r>
            </w:ins>
            <w:ins w:id="1900" w:author="Ericsson LM" w:date="2016-05-17T13:37:00Z">
              <w:r w:rsidR="00E67C05" w:rsidRPr="002341CA">
                <w:rPr>
                  <w:b/>
                </w:rPr>
                <w:t>E</w:t>
              </w:r>
            </w:ins>
          </w:p>
        </w:tc>
      </w:tr>
      <w:tr w:rsidR="005F05A3" w:rsidRPr="002341CA" w:rsidTr="00E85080">
        <w:trPr>
          <w:cantSplit/>
          <w:jc w:val="center"/>
          <w:ins w:id="1901"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02" w:author="Ericsson LM" w:date="2016-05-16T20:54:00Z"/>
              </w:rPr>
            </w:pPr>
            <w:ins w:id="1903" w:author="Ericsson LM" w:date="2016-05-16T20:54:00Z">
              <w:r w:rsidRPr="002341CA">
                <w:t>0 0 0 0</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04" w:author="Ericsson LM" w:date="2016-05-16T20:54:00Z"/>
              </w:rPr>
            </w:pPr>
            <w:ins w:id="1905" w:author="Ericsson LM" w:date="2016-05-16T20:54:00Z">
              <w:r w:rsidRPr="002341CA">
                <w:t>DL CC4</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06" w:author="Ericsson LM" w:date="2016-05-16T20:54:00Z"/>
              </w:rPr>
            </w:pPr>
            <w:ins w:id="1907" w:author="Ericsson LM" w:date="2016-05-16T20:54:00Z">
              <w:r w:rsidRPr="002341CA">
                <w:t>1 0 0 0</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08" w:author="Ericsson LM" w:date="2016-05-16T20:54:00Z"/>
              </w:rPr>
            </w:pPr>
            <w:ins w:id="1909" w:author="Ericsson LM" w:date="2016-05-16T20:54:00Z">
              <w:r w:rsidRPr="002341CA">
                <w:t>DL CC1</w:t>
              </w:r>
              <w:r w:rsidRPr="002341CA">
                <w:rPr>
                  <w:bCs/>
                </w:rPr>
                <w:t xml:space="preserve">; BT_Threshold_DL+15 dB ≤ </w:t>
              </w:r>
            </w:ins>
            <w:ins w:id="1910" w:author="Ericsson LM" w:date="2016-05-18T02:11:00Z">
              <w:r w:rsidR="00CE0772">
                <w:rPr>
                  <w:bCs/>
                </w:rPr>
                <w:t>C value</w:t>
              </w:r>
            </w:ins>
            <w:ins w:id="1911" w:author="Ericsson LM" w:date="2016-05-16T20:54:00Z">
              <w:r w:rsidRPr="002341CA">
                <w:rPr>
                  <w:bCs/>
                </w:rPr>
                <w:t xml:space="preserve"> &lt; BT_Threshold_DL+18 dB</w:t>
              </w:r>
            </w:ins>
          </w:p>
        </w:tc>
      </w:tr>
      <w:tr w:rsidR="005F05A3" w:rsidRPr="002341CA" w:rsidTr="00E85080">
        <w:trPr>
          <w:cantSplit/>
          <w:jc w:val="center"/>
          <w:ins w:id="1912"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13" w:author="Ericsson LM" w:date="2016-05-16T20:54:00Z"/>
              </w:rPr>
            </w:pPr>
            <w:ins w:id="1914" w:author="Ericsson LM" w:date="2016-05-16T20:54:00Z">
              <w:r w:rsidRPr="002341CA">
                <w:t>0 0 0 1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15" w:author="Ericsson LM" w:date="2016-05-16T20:54:00Z"/>
              </w:rPr>
            </w:pPr>
            <w:ins w:id="1916" w:author="Ericsson LM" w:date="2016-05-16T20:54:00Z">
              <w:r w:rsidRPr="002341CA">
                <w:t>DL CC3</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17" w:author="Ericsson LM" w:date="2016-05-16T20:54:00Z"/>
              </w:rPr>
            </w:pPr>
            <w:ins w:id="1918" w:author="Ericsson LM" w:date="2016-05-16T20:54:00Z">
              <w:r w:rsidRPr="002341CA">
                <w:t>1 0 0 1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19" w:author="Ericsson LM" w:date="2016-05-16T20:54:00Z"/>
              </w:rPr>
            </w:pPr>
            <w:ins w:id="1920" w:author="Ericsson LM" w:date="2016-05-16T20:54:00Z">
              <w:r w:rsidRPr="002341CA">
                <w:t>DL CC1</w:t>
              </w:r>
              <w:r w:rsidRPr="002341CA">
                <w:rPr>
                  <w:bCs/>
                </w:rPr>
                <w:t xml:space="preserve">; BT_Threshold_DL+18 dB ≤ </w:t>
              </w:r>
            </w:ins>
            <w:ins w:id="1921" w:author="Ericsson LM" w:date="2016-05-18T02:11:00Z">
              <w:r w:rsidR="00CE0772">
                <w:rPr>
                  <w:bCs/>
                </w:rPr>
                <w:t>C value</w:t>
              </w:r>
            </w:ins>
            <w:ins w:id="1922" w:author="Ericsson LM" w:date="2016-05-16T20:54:00Z">
              <w:r w:rsidRPr="002341CA">
                <w:rPr>
                  <w:bCs/>
                </w:rPr>
                <w:t xml:space="preserve"> &lt; BT_Threshold_DL+21 dB</w:t>
              </w:r>
            </w:ins>
          </w:p>
        </w:tc>
      </w:tr>
      <w:tr w:rsidR="005F05A3" w:rsidRPr="002341CA" w:rsidTr="00E85080">
        <w:trPr>
          <w:cantSplit/>
          <w:jc w:val="center"/>
          <w:ins w:id="1923"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24" w:author="Ericsson LM" w:date="2016-05-16T20:54:00Z"/>
              </w:rPr>
            </w:pPr>
            <w:ins w:id="1925" w:author="Ericsson LM" w:date="2016-05-16T20:54:00Z">
              <w:r w:rsidRPr="002341CA">
                <w:t>0 0 1 0</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26" w:author="Ericsson LM" w:date="2016-05-16T20:54:00Z"/>
              </w:rPr>
            </w:pPr>
            <w:ins w:id="1927" w:author="Ericsson LM" w:date="2016-05-16T20:54:00Z">
              <w:r w:rsidRPr="002341CA">
                <w:t>DL CC2</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28" w:author="Ericsson LM" w:date="2016-05-16T20:54:00Z"/>
              </w:rPr>
            </w:pPr>
            <w:ins w:id="1929" w:author="Ericsson LM" w:date="2016-05-16T20:54:00Z">
              <w:r w:rsidRPr="002341CA">
                <w:t>1 0 1 0</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30" w:author="Ericsson LM" w:date="2016-05-16T20:54:00Z"/>
              </w:rPr>
            </w:pPr>
            <w:ins w:id="1931" w:author="Ericsson LM" w:date="2016-05-16T20:54:00Z">
              <w:r w:rsidRPr="002341CA">
                <w:t>DL CC1</w:t>
              </w:r>
              <w:r w:rsidRPr="002341CA">
                <w:rPr>
                  <w:bCs/>
                </w:rPr>
                <w:t xml:space="preserve">; BT_Threshold_DL+21 dB ≤ </w:t>
              </w:r>
            </w:ins>
            <w:ins w:id="1932" w:author="Ericsson LM" w:date="2016-05-18T02:11:00Z">
              <w:r w:rsidR="00CE0772">
                <w:rPr>
                  <w:bCs/>
                </w:rPr>
                <w:t>C value</w:t>
              </w:r>
            </w:ins>
            <w:ins w:id="1933" w:author="Ericsson LM" w:date="2016-05-16T20:54:00Z">
              <w:r w:rsidRPr="002341CA">
                <w:rPr>
                  <w:bCs/>
                </w:rPr>
                <w:t xml:space="preserve"> &lt; BT_Threshold_DL+24 dB</w:t>
              </w:r>
            </w:ins>
          </w:p>
        </w:tc>
      </w:tr>
      <w:tr w:rsidR="005F05A3" w:rsidRPr="002341CA" w:rsidTr="00E85080">
        <w:trPr>
          <w:cantSplit/>
          <w:jc w:val="center"/>
          <w:ins w:id="1934"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35" w:author="Ericsson LM" w:date="2016-05-16T20:54:00Z"/>
              </w:rPr>
            </w:pPr>
            <w:ins w:id="1936" w:author="Ericsson LM" w:date="2016-05-16T20:54:00Z">
              <w:r w:rsidRPr="002341CA">
                <w:t>0 0 1 1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CE0772">
            <w:pPr>
              <w:pStyle w:val="TAL"/>
              <w:rPr>
                <w:ins w:id="1937" w:author="Ericsson LM" w:date="2016-05-16T20:54:00Z"/>
              </w:rPr>
            </w:pPr>
            <w:ins w:id="1938" w:author="Ericsson LM" w:date="2016-05-16T20:54:00Z">
              <w:r w:rsidRPr="002341CA">
                <w:t>DL CC1</w:t>
              </w:r>
              <w:r w:rsidRPr="002341CA">
                <w:rPr>
                  <w:bCs/>
                </w:rPr>
                <w:t xml:space="preserve">; </w:t>
              </w:r>
              <w:proofErr w:type="spellStart"/>
              <w:r w:rsidRPr="002341CA">
                <w:rPr>
                  <w:bCs/>
                </w:rPr>
                <w:t>BT_Threshold_DL</w:t>
              </w:r>
              <w:proofErr w:type="spellEnd"/>
              <w:r w:rsidRPr="002341CA">
                <w:rPr>
                  <w:bCs/>
                </w:rPr>
                <w:t xml:space="preserve"> ≤ </w:t>
              </w:r>
            </w:ins>
            <w:ins w:id="1939" w:author="Ericsson LM" w:date="2016-05-18T02:10:00Z">
              <w:r w:rsidR="00CE0772">
                <w:rPr>
                  <w:bCs/>
                </w:rPr>
                <w:t>C value</w:t>
              </w:r>
            </w:ins>
            <w:ins w:id="1940" w:author="Ericsson LM" w:date="2016-05-16T20:54:00Z">
              <w:r w:rsidRPr="002341CA">
                <w:rPr>
                  <w:bCs/>
                </w:rPr>
                <w:t xml:space="preserve"> &lt; BT_Threshold_DL+3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41" w:author="Ericsson LM" w:date="2016-05-16T20:54:00Z"/>
              </w:rPr>
            </w:pPr>
            <w:ins w:id="1942" w:author="Ericsson LM" w:date="2016-05-16T20:54:00Z">
              <w:r w:rsidRPr="002341CA">
                <w:t>1 0 1 1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43" w:author="Ericsson LM" w:date="2016-05-16T20:54:00Z"/>
              </w:rPr>
            </w:pPr>
            <w:ins w:id="1944" w:author="Ericsson LM" w:date="2016-05-16T20:54:00Z">
              <w:r w:rsidRPr="002341CA">
                <w:t>DL CC1</w:t>
              </w:r>
              <w:r w:rsidRPr="002341CA">
                <w:rPr>
                  <w:bCs/>
                </w:rPr>
                <w:t xml:space="preserve">; BT_Threshold_DL+24 dB ≤ </w:t>
              </w:r>
            </w:ins>
            <w:ins w:id="1945" w:author="Ericsson LM" w:date="2016-05-18T02:11:00Z">
              <w:r w:rsidR="00CE0772">
                <w:rPr>
                  <w:bCs/>
                </w:rPr>
                <w:t>C value</w:t>
              </w:r>
            </w:ins>
            <w:ins w:id="1946" w:author="Ericsson LM" w:date="2016-05-16T20:54:00Z">
              <w:r w:rsidRPr="002341CA">
                <w:rPr>
                  <w:bCs/>
                </w:rPr>
                <w:t xml:space="preserve"> &lt; BT_Threshold_DL+27 dB</w:t>
              </w:r>
            </w:ins>
          </w:p>
        </w:tc>
      </w:tr>
      <w:tr w:rsidR="005F05A3" w:rsidRPr="002341CA" w:rsidTr="00E85080">
        <w:trPr>
          <w:cantSplit/>
          <w:jc w:val="center"/>
          <w:ins w:id="1947"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48" w:author="Ericsson LM" w:date="2016-05-16T20:54:00Z"/>
              </w:rPr>
            </w:pPr>
            <w:ins w:id="1949" w:author="Ericsson LM" w:date="2016-05-16T20:54:00Z">
              <w:r w:rsidRPr="002341CA">
                <w:t>0 1 0 0</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50" w:author="Ericsson LM" w:date="2016-05-16T20:54:00Z"/>
              </w:rPr>
            </w:pPr>
            <w:ins w:id="1951" w:author="Ericsson LM" w:date="2016-05-16T20:54:00Z">
              <w:r w:rsidRPr="002341CA">
                <w:t>DL CC1</w:t>
              </w:r>
              <w:r w:rsidRPr="002341CA">
                <w:rPr>
                  <w:bCs/>
                </w:rPr>
                <w:t xml:space="preserve">; BT_Threshold_DL+3 dB ≤ </w:t>
              </w:r>
            </w:ins>
            <w:ins w:id="1952" w:author="Ericsson LM" w:date="2016-05-18T02:11:00Z">
              <w:r w:rsidR="00CE0772">
                <w:rPr>
                  <w:bCs/>
                </w:rPr>
                <w:t>C value</w:t>
              </w:r>
            </w:ins>
            <w:ins w:id="1953" w:author="Ericsson LM" w:date="2016-05-16T20:54:00Z">
              <w:r w:rsidRPr="002341CA">
                <w:rPr>
                  <w:bCs/>
                </w:rPr>
                <w:t xml:space="preserve"> &lt; BT_Threshold_DL+6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54" w:author="Ericsson LM" w:date="2016-05-16T20:54:00Z"/>
              </w:rPr>
            </w:pPr>
            <w:ins w:id="1955" w:author="Ericsson LM" w:date="2016-05-16T20:54:00Z">
              <w:r w:rsidRPr="002341CA">
                <w:t>1 1 0 0</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56" w:author="Ericsson LM" w:date="2016-05-16T20:54:00Z"/>
              </w:rPr>
            </w:pPr>
            <w:ins w:id="1957" w:author="Ericsson LM" w:date="2016-05-16T20:54:00Z">
              <w:r w:rsidRPr="002341CA">
                <w:t>DL CC1</w:t>
              </w:r>
              <w:r w:rsidRPr="002341CA">
                <w:rPr>
                  <w:bCs/>
                </w:rPr>
                <w:t xml:space="preserve">; BT_Threshold_DL+27 dB ≤ </w:t>
              </w:r>
            </w:ins>
            <w:ins w:id="1958" w:author="Ericsson LM" w:date="2016-05-18T02:11:00Z">
              <w:r w:rsidR="00CE0772">
                <w:rPr>
                  <w:bCs/>
                </w:rPr>
                <w:t>C value</w:t>
              </w:r>
            </w:ins>
            <w:ins w:id="1959" w:author="Ericsson LM" w:date="2016-05-16T20:54:00Z">
              <w:r w:rsidRPr="002341CA">
                <w:rPr>
                  <w:bCs/>
                </w:rPr>
                <w:t xml:space="preserve"> &lt; BT_Threshold_DL+30 dB</w:t>
              </w:r>
            </w:ins>
          </w:p>
        </w:tc>
      </w:tr>
      <w:tr w:rsidR="005F05A3" w:rsidRPr="002341CA" w:rsidTr="00E85080">
        <w:trPr>
          <w:cantSplit/>
          <w:jc w:val="center"/>
          <w:ins w:id="1960"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61" w:author="Ericsson LM" w:date="2016-05-16T20:54:00Z"/>
              </w:rPr>
            </w:pPr>
            <w:ins w:id="1962" w:author="Ericsson LM" w:date="2016-05-16T20:54:00Z">
              <w:r w:rsidRPr="002341CA">
                <w:t>0 1 0 1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63" w:author="Ericsson LM" w:date="2016-05-16T20:54:00Z"/>
              </w:rPr>
            </w:pPr>
            <w:ins w:id="1964" w:author="Ericsson LM" w:date="2016-05-16T20:54:00Z">
              <w:r w:rsidRPr="002341CA">
                <w:t>DL CC1</w:t>
              </w:r>
              <w:r w:rsidRPr="002341CA">
                <w:rPr>
                  <w:bCs/>
                </w:rPr>
                <w:t xml:space="preserve">; BT_Threshold_DL+6 dB ≤ </w:t>
              </w:r>
            </w:ins>
            <w:ins w:id="1965" w:author="Ericsson LM" w:date="2016-05-18T02:11:00Z">
              <w:r w:rsidR="00CE0772">
                <w:rPr>
                  <w:bCs/>
                </w:rPr>
                <w:t>C value</w:t>
              </w:r>
            </w:ins>
            <w:ins w:id="1966" w:author="Ericsson LM" w:date="2016-05-16T20:54:00Z">
              <w:r w:rsidRPr="002341CA">
                <w:rPr>
                  <w:bCs/>
                </w:rPr>
                <w:t xml:space="preserve"> &lt; BT_Threshold_DL+9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67" w:author="Ericsson LM" w:date="2016-05-16T20:54:00Z"/>
              </w:rPr>
            </w:pPr>
            <w:ins w:id="1968" w:author="Ericsson LM" w:date="2016-05-16T20:54:00Z">
              <w:r w:rsidRPr="002341CA">
                <w:t>1 1 0 1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69" w:author="Ericsson LM" w:date="2016-05-16T20:54:00Z"/>
              </w:rPr>
            </w:pPr>
            <w:ins w:id="1970" w:author="Ericsson LM" w:date="2016-05-16T20:54:00Z">
              <w:r w:rsidRPr="002341CA">
                <w:t>DL CC1</w:t>
              </w:r>
              <w:r w:rsidRPr="002341CA">
                <w:rPr>
                  <w:bCs/>
                </w:rPr>
                <w:t xml:space="preserve">; BT_Threshold_DL+30 dB ≤ </w:t>
              </w:r>
            </w:ins>
            <w:ins w:id="1971" w:author="Ericsson LM" w:date="2016-05-18T02:12:00Z">
              <w:r w:rsidR="00CE0772">
                <w:rPr>
                  <w:bCs/>
                </w:rPr>
                <w:t>C value</w:t>
              </w:r>
            </w:ins>
            <w:ins w:id="1972" w:author="Ericsson LM" w:date="2016-05-16T20:54:00Z">
              <w:r w:rsidRPr="002341CA">
                <w:rPr>
                  <w:bCs/>
                </w:rPr>
                <w:t xml:space="preserve"> &lt; BT_Threshold_DL+33 dB</w:t>
              </w:r>
            </w:ins>
          </w:p>
        </w:tc>
      </w:tr>
      <w:tr w:rsidR="005F05A3" w:rsidRPr="002341CA" w:rsidTr="00E85080">
        <w:trPr>
          <w:cantSplit/>
          <w:jc w:val="center"/>
          <w:ins w:id="1973"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74" w:author="Ericsson LM" w:date="2016-05-16T20:54:00Z"/>
              </w:rPr>
            </w:pPr>
            <w:ins w:id="1975" w:author="Ericsson LM" w:date="2016-05-16T20:54:00Z">
              <w:r w:rsidRPr="002341CA">
                <w:t>0 1 1 0</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76" w:author="Ericsson LM" w:date="2016-05-16T20:54:00Z"/>
              </w:rPr>
            </w:pPr>
            <w:ins w:id="1977" w:author="Ericsson LM" w:date="2016-05-16T20:54:00Z">
              <w:r w:rsidRPr="002341CA">
                <w:t>DL CC1</w:t>
              </w:r>
              <w:r w:rsidRPr="002341CA">
                <w:rPr>
                  <w:bCs/>
                </w:rPr>
                <w:t xml:space="preserve">; BT_Threshold_DL+9 dB ≤ </w:t>
              </w:r>
            </w:ins>
            <w:ins w:id="1978" w:author="Ericsson LM" w:date="2016-05-18T02:11:00Z">
              <w:r w:rsidR="00CE0772">
                <w:rPr>
                  <w:bCs/>
                </w:rPr>
                <w:t>C value</w:t>
              </w:r>
            </w:ins>
            <w:ins w:id="1979" w:author="Ericsson LM" w:date="2016-05-16T20:54:00Z">
              <w:r w:rsidRPr="002341CA">
                <w:rPr>
                  <w:bCs/>
                </w:rPr>
                <w:t xml:space="preserve"> &lt; BT_Threshold_DL+12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80" w:author="Ericsson LM" w:date="2016-05-16T20:54:00Z"/>
              </w:rPr>
            </w:pPr>
            <w:ins w:id="1981" w:author="Ericsson LM" w:date="2016-05-16T20:54:00Z">
              <w:r w:rsidRPr="002341CA">
                <w:t>1 1 1 0</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82" w:author="Ericsson LM" w:date="2016-05-16T20:54:00Z"/>
              </w:rPr>
            </w:pPr>
            <w:ins w:id="1983" w:author="Ericsson LM" w:date="2016-05-16T20:54:00Z">
              <w:r w:rsidRPr="002341CA">
                <w:t>DL CC1</w:t>
              </w:r>
              <w:r w:rsidRPr="002341CA">
                <w:rPr>
                  <w:bCs/>
                </w:rPr>
                <w:t xml:space="preserve">; BT_Threshold_DL+33 dB ≤ </w:t>
              </w:r>
            </w:ins>
            <w:ins w:id="1984" w:author="Ericsson LM" w:date="2016-05-18T02:11:00Z">
              <w:r w:rsidR="00CE0772">
                <w:rPr>
                  <w:bCs/>
                </w:rPr>
                <w:t>C value</w:t>
              </w:r>
            </w:ins>
            <w:ins w:id="1985" w:author="Ericsson LM" w:date="2016-05-16T20:54:00Z">
              <w:r w:rsidRPr="002341CA">
                <w:rPr>
                  <w:bCs/>
                </w:rPr>
                <w:t xml:space="preserve"> &lt; BT_Threshold_DL+36 dB</w:t>
              </w:r>
            </w:ins>
          </w:p>
        </w:tc>
      </w:tr>
      <w:tr w:rsidR="005F05A3" w:rsidRPr="002341CA" w:rsidTr="00E85080">
        <w:trPr>
          <w:cantSplit/>
          <w:jc w:val="center"/>
          <w:ins w:id="1986" w:author="Ericsson LM" w:date="2016-05-16T20:54:00Z"/>
        </w:trPr>
        <w:tc>
          <w:tcPr>
            <w:tcW w:w="781"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C"/>
              <w:rPr>
                <w:ins w:id="1987" w:author="Ericsson LM" w:date="2016-05-16T20:54:00Z"/>
              </w:rPr>
            </w:pPr>
            <w:ins w:id="1988" w:author="Ericsson LM" w:date="2016-05-16T20:54:00Z">
              <w:r w:rsidRPr="002341CA">
                <w:t>0 1 1 1</w:t>
              </w:r>
            </w:ins>
          </w:p>
        </w:tc>
        <w:tc>
          <w:tcPr>
            <w:tcW w:w="389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89" w:author="Ericsson LM" w:date="2016-05-16T20:54:00Z"/>
              </w:rPr>
            </w:pPr>
            <w:ins w:id="1990" w:author="Ericsson LM" w:date="2016-05-16T20:54:00Z">
              <w:r w:rsidRPr="002341CA">
                <w:t>DL CC1</w:t>
              </w:r>
              <w:r w:rsidRPr="002341CA">
                <w:rPr>
                  <w:bCs/>
                </w:rPr>
                <w:t xml:space="preserve">; BT_Threshold_DL+12 dB ≤ </w:t>
              </w:r>
            </w:ins>
            <w:ins w:id="1991" w:author="Ericsson LM" w:date="2016-05-18T02:11:00Z">
              <w:r w:rsidR="00CE0772">
                <w:rPr>
                  <w:bCs/>
                </w:rPr>
                <w:t>C value</w:t>
              </w:r>
            </w:ins>
            <w:ins w:id="1992" w:author="Ericsson LM" w:date="2016-05-16T20:54:00Z">
              <w:r w:rsidRPr="002341CA">
                <w:rPr>
                  <w:bCs/>
                </w:rPr>
                <w:t xml:space="preserve"> &lt; BT_Threshold_DL+15 dB</w:t>
              </w:r>
            </w:ins>
          </w:p>
        </w:tc>
        <w:tc>
          <w:tcPr>
            <w:tcW w:w="780"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jc w:val="center"/>
              <w:rPr>
                <w:ins w:id="1993" w:author="Ericsson LM" w:date="2016-05-16T20:54:00Z"/>
              </w:rPr>
            </w:pPr>
            <w:ins w:id="1994" w:author="Ericsson LM" w:date="2016-05-16T20:54:00Z">
              <w:r w:rsidRPr="002341CA">
                <w:t>1 1 1 1</w:t>
              </w:r>
            </w:ins>
          </w:p>
        </w:tc>
        <w:tc>
          <w:tcPr>
            <w:tcW w:w="3757" w:type="dxa"/>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1995" w:author="Ericsson LM" w:date="2016-05-16T20:54:00Z"/>
              </w:rPr>
            </w:pPr>
            <w:ins w:id="1996" w:author="Ericsson LM" w:date="2016-05-16T20:54:00Z">
              <w:r w:rsidRPr="002341CA">
                <w:t>DL CC1</w:t>
              </w:r>
              <w:r w:rsidRPr="002341CA">
                <w:rPr>
                  <w:bCs/>
                </w:rPr>
                <w:t xml:space="preserve">; BT_Threshold_DL+36 dB ≤ </w:t>
              </w:r>
            </w:ins>
            <w:ins w:id="1997" w:author="Ericsson LM" w:date="2016-05-18T02:12:00Z">
              <w:r w:rsidR="00CE0772">
                <w:rPr>
                  <w:bCs/>
                </w:rPr>
                <w:t>C value</w:t>
              </w:r>
            </w:ins>
            <w:ins w:id="1998" w:author="Ericsson LM" w:date="2016-05-16T20:54:00Z">
              <w:r w:rsidRPr="002341CA">
                <w:rPr>
                  <w:bCs/>
                </w:rPr>
                <w:t xml:space="preserve"> &lt; BT_Threshold_DL+39 dB</w:t>
              </w:r>
            </w:ins>
          </w:p>
        </w:tc>
      </w:tr>
      <w:tr w:rsidR="005F05A3" w:rsidRPr="002341CA" w:rsidTr="00E85080">
        <w:trPr>
          <w:cantSplit/>
          <w:jc w:val="center"/>
          <w:ins w:id="1999" w:author="Ericsson LM" w:date="2016-05-16T20:54:00Z"/>
        </w:trPr>
        <w:tc>
          <w:tcPr>
            <w:tcW w:w="9215" w:type="dxa"/>
            <w:gridSpan w:val="4"/>
            <w:tcBorders>
              <w:top w:val="single" w:sz="4" w:space="0" w:color="auto"/>
              <w:left w:val="single" w:sz="4" w:space="0" w:color="auto"/>
              <w:bottom w:val="single" w:sz="4" w:space="0" w:color="auto"/>
              <w:right w:val="single" w:sz="4" w:space="0" w:color="auto"/>
            </w:tcBorders>
          </w:tcPr>
          <w:p w:rsidR="005F05A3" w:rsidRPr="002341CA" w:rsidRDefault="005F05A3" w:rsidP="00E85080">
            <w:pPr>
              <w:pStyle w:val="TAL"/>
              <w:rPr>
                <w:ins w:id="2000" w:author="Ericsson LM" w:date="2016-05-16T20:54:00Z"/>
              </w:rPr>
            </w:pPr>
            <w:ins w:id="2001" w:author="Ericsson LM" w:date="2016-05-16T20:54:00Z">
              <w:r w:rsidRPr="002341CA">
                <w:t>NOTE:</w:t>
              </w:r>
              <w:r w:rsidRPr="002341CA">
                <w:tab/>
                <w:t>The bit numbering is relative to the field position.</w:t>
              </w:r>
            </w:ins>
          </w:p>
        </w:tc>
      </w:tr>
    </w:tbl>
    <w:p w:rsidR="005725B3" w:rsidRPr="002341CA" w:rsidRDefault="005725B3" w:rsidP="00A02F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02F17" w:rsidRPr="002341CA" w:rsidTr="00AC1E22">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A02F17" w:rsidRPr="002341CA" w:rsidRDefault="00A02F17" w:rsidP="00AC1E22">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A02F17" w:rsidRPr="002341CA" w:rsidRDefault="00A02F17" w:rsidP="00A02F17">
      <w:pPr>
        <w:rPr>
          <w:noProof/>
        </w:rPr>
      </w:pPr>
    </w:p>
    <w:p w:rsidR="00A02F17" w:rsidRPr="002341CA" w:rsidRDefault="00A02F17" w:rsidP="00A02F17">
      <w:pPr>
        <w:pStyle w:val="Heading1"/>
      </w:pPr>
      <w:bookmarkStart w:id="2002" w:name="_Toc446495630"/>
      <w:r w:rsidRPr="002341CA">
        <w:t>11</w:t>
      </w:r>
      <w:r w:rsidRPr="002341CA">
        <w:tab/>
        <w:t>Message functional definitions and contents</w:t>
      </w:r>
      <w:bookmarkEnd w:id="2002"/>
    </w:p>
    <w:p w:rsidR="00A02F17" w:rsidRPr="002341CA" w:rsidRDefault="00A02F17" w:rsidP="00A02F17">
      <w:r w:rsidRPr="002341CA">
        <w:t>This sub-clause defines the structure of the RLC/MAC control messages. These are non-standard L3 messages as defined in 3GPP TS 24.007. The formats for the messages are valid only for the PDCH. The format for RLC/MAC control messages for use on the CCCH are defined in 3GPP TS 44.018.</w:t>
      </w:r>
    </w:p>
    <w:p w:rsidR="00A02F17" w:rsidRPr="002341CA" w:rsidRDefault="00A02F17" w:rsidP="00A02F17">
      <w:r w:rsidRPr="002341CA">
        <w:lastRenderedPageBreak/>
        <w:t xml:space="preserve">The RLC/MAC control messages defined in this sub-clause may be used also on DBPSCH and SBPSCH in </w:t>
      </w:r>
      <w:proofErr w:type="spellStart"/>
      <w:proofErr w:type="gramStart"/>
      <w:r w:rsidRPr="002341CA">
        <w:rPr>
          <w:i/>
          <w:iCs/>
        </w:rPr>
        <w:t>Iu</w:t>
      </w:r>
      <w:proofErr w:type="spellEnd"/>
      <w:proofErr w:type="gramEnd"/>
      <w:r w:rsidRPr="002341CA">
        <w:rPr>
          <w:i/>
          <w:iCs/>
        </w:rPr>
        <w:t xml:space="preserve"> mode</w:t>
      </w:r>
      <w:r w:rsidRPr="002341CA">
        <w:t xml:space="preserve"> according to the requirements specified in 3GPP TS 44.160. A subset of these messages is used exclusively in </w:t>
      </w:r>
      <w:proofErr w:type="spellStart"/>
      <w:proofErr w:type="gramStart"/>
      <w:r w:rsidRPr="002341CA">
        <w:rPr>
          <w:i/>
          <w:iCs/>
        </w:rPr>
        <w:t>Iu</w:t>
      </w:r>
      <w:proofErr w:type="spellEnd"/>
      <w:proofErr w:type="gramEnd"/>
      <w:r w:rsidRPr="002341CA">
        <w:rPr>
          <w:i/>
          <w:iCs/>
        </w:rPr>
        <w:t xml:space="preserve"> mode</w:t>
      </w:r>
      <w:r w:rsidRPr="002341CA">
        <w:t>. Messages belonging to that subset are labelled as "</w:t>
      </w:r>
      <w:proofErr w:type="spellStart"/>
      <w:r w:rsidRPr="002341CA">
        <w:rPr>
          <w:i/>
          <w:iCs/>
        </w:rPr>
        <w:t>Iu</w:t>
      </w:r>
      <w:proofErr w:type="spellEnd"/>
      <w:r w:rsidRPr="002341CA">
        <w:rPr>
          <w:i/>
          <w:iCs/>
        </w:rPr>
        <w:t xml:space="preserve"> mode</w:t>
      </w:r>
      <w:r w:rsidRPr="002341CA">
        <w:t xml:space="preserve"> only" in this technical specification. </w:t>
      </w:r>
    </w:p>
    <w:p w:rsidR="00A02F17" w:rsidRPr="002341CA" w:rsidRDefault="00A02F17" w:rsidP="00A02F17">
      <w:r w:rsidRPr="002341CA">
        <w:t xml:space="preserve">A subset of the </w:t>
      </w:r>
      <w:proofErr w:type="spellStart"/>
      <w:proofErr w:type="gramStart"/>
      <w:r w:rsidRPr="002341CA">
        <w:rPr>
          <w:i/>
          <w:iCs/>
        </w:rPr>
        <w:t>Iu</w:t>
      </w:r>
      <w:proofErr w:type="spellEnd"/>
      <w:proofErr w:type="gramEnd"/>
      <w:r w:rsidRPr="002341CA">
        <w:rPr>
          <w:i/>
          <w:iCs/>
        </w:rPr>
        <w:t xml:space="preserve"> mode</w:t>
      </w:r>
      <w:r w:rsidRPr="002341CA">
        <w:t xml:space="preserve"> only messages is used exclusively on DBPSCH. These messages do not follow the general syntactical rules for the RLC/MAC control messages used on shared channels. The error handling defined for shared channels does not apply. Messages that may be sent from the network to the mobile station, and that belong to this subset, are classified as </w:t>
      </w:r>
      <w:r w:rsidRPr="002341CA">
        <w:rPr>
          <w:i/>
          <w:iCs/>
        </w:rPr>
        <w:t>DBPSCH messages</w:t>
      </w:r>
      <w:r w:rsidRPr="002341CA">
        <w:t>, see sub-clause 11.1.1.</w:t>
      </w:r>
    </w:p>
    <w:p w:rsidR="00A02F17" w:rsidRPr="002341CA" w:rsidRDefault="00A02F17" w:rsidP="00A02F17">
      <w:r w:rsidRPr="002341CA">
        <w:t>Specific RLC/MAC control messages, sent on the EC-PACCH, are used for EC</w:t>
      </w:r>
      <w:del w:id="2003" w:author="Ericsson LM" w:date="2016-05-10T10:31:00Z">
        <w:r w:rsidRPr="002341CA" w:rsidDel="0077423D">
          <w:delText>-EGPRS</w:delText>
        </w:r>
      </w:del>
      <w:r w:rsidRPr="002341CA">
        <w:t xml:space="preserve"> TBFs.</w:t>
      </w:r>
    </w:p>
    <w:p w:rsidR="00A02F17" w:rsidRPr="002341CA" w:rsidRDefault="00A02F17" w:rsidP="00A02F17">
      <w:r w:rsidRPr="002341CA">
        <w:t>Each definition given in the present sub-clause includes:</w:t>
      </w:r>
    </w:p>
    <w:p w:rsidR="00A02F17" w:rsidRPr="002341CA" w:rsidRDefault="00A02F17" w:rsidP="00A02F17">
      <w:pPr>
        <w:pStyle w:val="B1"/>
      </w:pPr>
      <w:r w:rsidRPr="002341CA">
        <w:t>-</w:t>
      </w:r>
      <w:r w:rsidRPr="002341CA">
        <w:tab/>
      </w:r>
      <w:proofErr w:type="gramStart"/>
      <w:r w:rsidRPr="002341CA">
        <w:t>a</w:t>
      </w:r>
      <w:proofErr w:type="gramEnd"/>
      <w:r w:rsidRPr="002341CA">
        <w:t xml:space="preserve"> brief description of the message direction and use;</w:t>
      </w:r>
    </w:p>
    <w:p w:rsidR="00A02F17" w:rsidRPr="002341CA" w:rsidRDefault="00A02F17" w:rsidP="00A02F17">
      <w:pPr>
        <w:pStyle w:val="B1"/>
      </w:pPr>
      <w:r w:rsidRPr="002341CA">
        <w:t>-</w:t>
      </w:r>
      <w:r w:rsidRPr="002341CA">
        <w:tab/>
      </w:r>
      <w:proofErr w:type="gramStart"/>
      <w:r w:rsidRPr="002341CA">
        <w:t>a</w:t>
      </w:r>
      <w:proofErr w:type="gramEnd"/>
      <w:r w:rsidRPr="002341CA">
        <w:t xml:space="preserve"> CSN.1 description of the message information elements and fields (see CSN.1 Specification, Version 2.0). Definition of information elements may immediately follow the definition of the message. If the definition of an information element immediately follows the message definition, the information element name ends with '</w:t>
      </w:r>
      <w:proofErr w:type="spellStart"/>
      <w:r w:rsidRPr="002341CA">
        <w:t>struct</w:t>
      </w:r>
      <w:proofErr w:type="spellEnd"/>
      <w:r w:rsidRPr="002341CA">
        <w:t>'. Otherwise the information element name ends with 'IE' and the definition of the information element is defined in clause 12 or in 3GPP TS 44.018. The definition of a '</w:t>
      </w:r>
      <w:proofErr w:type="spellStart"/>
      <w:r w:rsidRPr="002341CA">
        <w:t>struct</w:t>
      </w:r>
      <w:proofErr w:type="spellEnd"/>
      <w:r w:rsidRPr="002341CA">
        <w:t>' is valid only within the table in which it is defined. No references shall be made to a '</w:t>
      </w:r>
      <w:proofErr w:type="spellStart"/>
      <w:r w:rsidRPr="002341CA">
        <w:t>struct</w:t>
      </w:r>
      <w:proofErr w:type="spellEnd"/>
      <w:r w:rsidRPr="002341CA">
        <w:t>' definition from outside of the table in which it is defined or from outside the present document. The definition of an information element is valid throughout clause 11 and clause 12 as well as in 3GPP TS 44.018;</w:t>
      </w:r>
    </w:p>
    <w:p w:rsidR="00A02F17" w:rsidRPr="002341CA" w:rsidRDefault="00A02F17" w:rsidP="00A02F17">
      <w:pPr>
        <w:pStyle w:val="B1"/>
      </w:pPr>
      <w:r w:rsidRPr="002341CA">
        <w:t>-</w:t>
      </w:r>
      <w:r w:rsidRPr="002341CA">
        <w:tab/>
        <w:t>a note specifying, where appropriate, conditions for information elements or fields with presence requirement C or O in the relevant message which together with other conditions specified in 3GPP TS 44.060 define when the information elements shall be included or not, what non-presence of such information elements or fields means, and - for IEs with presence requirement C - the static conditions for presence and/or non-presence of the information elements or fields (see 3GPP TS 24.007);</w:t>
      </w:r>
    </w:p>
    <w:p w:rsidR="00A02F17" w:rsidRPr="002341CA" w:rsidRDefault="00A02F17" w:rsidP="00A02F17">
      <w:pPr>
        <w:pStyle w:val="B1"/>
      </w:pPr>
      <w:r w:rsidRPr="002341CA">
        <w:t>-</w:t>
      </w:r>
      <w:r w:rsidRPr="002341CA">
        <w:tab/>
      </w:r>
      <w:proofErr w:type="gramStart"/>
      <w:r w:rsidRPr="002341CA">
        <w:t>a</w:t>
      </w:r>
      <w:proofErr w:type="gramEnd"/>
      <w:r w:rsidRPr="002341CA">
        <w:t xml:space="preserve"> table follows which contains a definition for each field referenced in the message definition or in an information element </w:t>
      </w:r>
      <w:proofErr w:type="spellStart"/>
      <w:r w:rsidRPr="002341CA">
        <w:t>struct</w:t>
      </w:r>
      <w:proofErr w:type="spellEnd"/>
      <w:r w:rsidRPr="002341CA">
        <w:t xml:space="preserve"> immediately following the message definition.</w:t>
      </w:r>
    </w:p>
    <w:p w:rsidR="00A02F17" w:rsidRPr="002341CA" w:rsidRDefault="00A02F17" w:rsidP="00A02F17">
      <w:r w:rsidRPr="002341CA">
        <w:t>Bit fields within RLC/MAC messages shall have the highest numbered bit of the bit field in the highest numbered bit of the lowest number octet (see sub-clause 10.0b.3.1). The mapping of an 11 bit field is illustrated in figure 11.1.</w:t>
      </w: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052"/>
      </w:tblGrid>
      <w:tr w:rsidR="00A02F17" w:rsidRPr="002341CA" w:rsidTr="00AC1E22">
        <w:trPr>
          <w:cantSplit/>
          <w:jc w:val="center"/>
        </w:trPr>
        <w:tc>
          <w:tcPr>
            <w:tcW w:w="4992" w:type="dxa"/>
            <w:gridSpan w:val="8"/>
          </w:tcPr>
          <w:p w:rsidR="00A02F17" w:rsidRPr="002341CA" w:rsidRDefault="00A02F17" w:rsidP="00AC1E22">
            <w:pPr>
              <w:pStyle w:val="TAC"/>
            </w:pPr>
            <w:r w:rsidRPr="002341CA">
              <w:t>bit</w:t>
            </w:r>
          </w:p>
        </w:tc>
        <w:tc>
          <w:tcPr>
            <w:tcW w:w="1052" w:type="dxa"/>
          </w:tcPr>
          <w:p w:rsidR="00A02F17" w:rsidRPr="002341CA" w:rsidRDefault="00A02F17" w:rsidP="00AC1E22">
            <w:pPr>
              <w:pStyle w:val="TAC"/>
            </w:pPr>
          </w:p>
        </w:tc>
      </w:tr>
      <w:tr w:rsidR="00A02F17" w:rsidRPr="002341CA" w:rsidTr="00AC1E22">
        <w:trPr>
          <w:cantSplit/>
          <w:jc w:val="center"/>
        </w:trPr>
        <w:tc>
          <w:tcPr>
            <w:tcW w:w="624" w:type="dxa"/>
          </w:tcPr>
          <w:p w:rsidR="00A02F17" w:rsidRPr="002341CA" w:rsidRDefault="00A02F17" w:rsidP="00AC1E22">
            <w:pPr>
              <w:pStyle w:val="TAC"/>
            </w:pPr>
            <w:r w:rsidRPr="002341CA">
              <w:t>8</w:t>
            </w:r>
          </w:p>
        </w:tc>
        <w:tc>
          <w:tcPr>
            <w:tcW w:w="624" w:type="dxa"/>
          </w:tcPr>
          <w:p w:rsidR="00A02F17" w:rsidRPr="002341CA" w:rsidRDefault="00A02F17" w:rsidP="00AC1E22">
            <w:pPr>
              <w:pStyle w:val="TAC"/>
            </w:pPr>
            <w:r w:rsidRPr="002341CA">
              <w:t>7</w:t>
            </w:r>
          </w:p>
        </w:tc>
        <w:tc>
          <w:tcPr>
            <w:tcW w:w="624" w:type="dxa"/>
          </w:tcPr>
          <w:p w:rsidR="00A02F17" w:rsidRPr="002341CA" w:rsidRDefault="00A02F17" w:rsidP="00AC1E22">
            <w:pPr>
              <w:pStyle w:val="TAC"/>
            </w:pPr>
            <w:r w:rsidRPr="002341CA">
              <w:t>6</w:t>
            </w:r>
          </w:p>
        </w:tc>
        <w:tc>
          <w:tcPr>
            <w:tcW w:w="624" w:type="dxa"/>
          </w:tcPr>
          <w:p w:rsidR="00A02F17" w:rsidRPr="002341CA" w:rsidRDefault="00A02F17" w:rsidP="00AC1E22">
            <w:pPr>
              <w:pStyle w:val="TAC"/>
            </w:pPr>
            <w:r w:rsidRPr="002341CA">
              <w:t>5</w:t>
            </w:r>
          </w:p>
        </w:tc>
        <w:tc>
          <w:tcPr>
            <w:tcW w:w="624" w:type="dxa"/>
          </w:tcPr>
          <w:p w:rsidR="00A02F17" w:rsidRPr="002341CA" w:rsidRDefault="00A02F17" w:rsidP="00AC1E22">
            <w:pPr>
              <w:pStyle w:val="TAC"/>
            </w:pPr>
            <w:r w:rsidRPr="002341CA">
              <w:t>4</w:t>
            </w:r>
          </w:p>
        </w:tc>
        <w:tc>
          <w:tcPr>
            <w:tcW w:w="624" w:type="dxa"/>
          </w:tcPr>
          <w:p w:rsidR="00A02F17" w:rsidRPr="002341CA" w:rsidRDefault="00A02F17" w:rsidP="00AC1E22">
            <w:pPr>
              <w:pStyle w:val="TAC"/>
            </w:pPr>
            <w:r w:rsidRPr="002341CA">
              <w:t>3</w:t>
            </w:r>
          </w:p>
        </w:tc>
        <w:tc>
          <w:tcPr>
            <w:tcW w:w="624" w:type="dxa"/>
          </w:tcPr>
          <w:p w:rsidR="00A02F17" w:rsidRPr="002341CA" w:rsidRDefault="00A02F17" w:rsidP="00AC1E22">
            <w:pPr>
              <w:pStyle w:val="TAC"/>
            </w:pPr>
            <w:r w:rsidRPr="002341CA">
              <w:t>2</w:t>
            </w:r>
          </w:p>
        </w:tc>
        <w:tc>
          <w:tcPr>
            <w:tcW w:w="624" w:type="dxa"/>
          </w:tcPr>
          <w:p w:rsidR="00A02F17" w:rsidRPr="002341CA" w:rsidRDefault="00A02F17" w:rsidP="00AC1E22">
            <w:pPr>
              <w:pStyle w:val="TAC"/>
            </w:pPr>
            <w:r w:rsidRPr="002341CA">
              <w:t>1</w:t>
            </w:r>
          </w:p>
        </w:tc>
        <w:tc>
          <w:tcPr>
            <w:tcW w:w="1052" w:type="dxa"/>
          </w:tcPr>
          <w:p w:rsidR="00A02F17" w:rsidRPr="002341CA" w:rsidRDefault="00A02F17" w:rsidP="00AC1E22">
            <w:pPr>
              <w:pStyle w:val="TAC"/>
            </w:pPr>
          </w:p>
        </w:tc>
      </w:tr>
      <w:tr w:rsidR="00A02F17" w:rsidRPr="002341CA" w:rsidTr="00AC1E22">
        <w:trPr>
          <w:cantSplit/>
          <w:jc w:val="center"/>
        </w:trPr>
        <w:tc>
          <w:tcPr>
            <w:tcW w:w="624" w:type="dxa"/>
            <w:tcBorders>
              <w:top w:val="single" w:sz="6" w:space="0" w:color="auto"/>
              <w:left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tcBorders>
          </w:tcPr>
          <w:p w:rsidR="00A02F17" w:rsidRPr="002341CA" w:rsidRDefault="00A02F17" w:rsidP="00AC1E22"/>
        </w:tc>
        <w:tc>
          <w:tcPr>
            <w:tcW w:w="624" w:type="dxa"/>
            <w:tcBorders>
              <w:top w:val="single" w:sz="6" w:space="0" w:color="auto"/>
              <w:right w:val="single" w:sz="6" w:space="0" w:color="auto"/>
            </w:tcBorders>
          </w:tcPr>
          <w:p w:rsidR="00A02F17" w:rsidRPr="002341CA" w:rsidRDefault="00A02F17" w:rsidP="00AC1E22">
            <w:pPr>
              <w:pStyle w:val="TAC"/>
            </w:pPr>
          </w:p>
        </w:tc>
        <w:tc>
          <w:tcPr>
            <w:tcW w:w="1052" w:type="dxa"/>
          </w:tcPr>
          <w:p w:rsidR="00A02F17" w:rsidRPr="002341CA" w:rsidRDefault="00A02F17" w:rsidP="00AC1E22">
            <w:pPr>
              <w:pStyle w:val="TAL"/>
            </w:pPr>
            <w:r w:rsidRPr="002341CA">
              <w:t>Octet N</w:t>
            </w:r>
          </w:p>
        </w:tc>
      </w:tr>
      <w:tr w:rsidR="00A02F17" w:rsidRPr="002341CA" w:rsidTr="00AC1E22">
        <w:trPr>
          <w:cantSplit/>
          <w:jc w:val="center"/>
        </w:trPr>
        <w:tc>
          <w:tcPr>
            <w:tcW w:w="624" w:type="dxa"/>
            <w:tcBorders>
              <w:left w:val="single" w:sz="6" w:space="0" w:color="auto"/>
            </w:tcBorders>
          </w:tcPr>
          <w:p w:rsidR="00A02F17" w:rsidRPr="002341CA" w:rsidRDefault="00A02F17" w:rsidP="00AC1E22"/>
        </w:tc>
        <w:tc>
          <w:tcPr>
            <w:tcW w:w="624" w:type="dxa"/>
          </w:tcPr>
          <w:p w:rsidR="00A02F17" w:rsidRPr="002341CA" w:rsidRDefault="00A02F17" w:rsidP="00AC1E22"/>
        </w:tc>
        <w:tc>
          <w:tcPr>
            <w:tcW w:w="624" w:type="dxa"/>
          </w:tcPr>
          <w:p w:rsidR="00A02F17" w:rsidRPr="002341CA" w:rsidRDefault="00A02F17" w:rsidP="00AC1E22"/>
        </w:tc>
        <w:tc>
          <w:tcPr>
            <w:tcW w:w="624" w:type="dxa"/>
          </w:tcPr>
          <w:p w:rsidR="00A02F17" w:rsidRPr="002341CA" w:rsidRDefault="00A02F17" w:rsidP="00AC1E22"/>
        </w:tc>
        <w:tc>
          <w:tcPr>
            <w:tcW w:w="624" w:type="dxa"/>
            <w:tcBorders>
              <w:top w:val="single" w:sz="6" w:space="0" w:color="auto"/>
              <w:left w:val="single" w:sz="6" w:space="0" w:color="auto"/>
            </w:tcBorders>
          </w:tcPr>
          <w:p w:rsidR="00A02F17" w:rsidRPr="002341CA" w:rsidRDefault="00A02F17" w:rsidP="00AC1E22">
            <w:pPr>
              <w:pStyle w:val="TAC"/>
            </w:pPr>
            <w:r w:rsidRPr="002341CA">
              <w:t>bit 11</w:t>
            </w:r>
          </w:p>
        </w:tc>
        <w:tc>
          <w:tcPr>
            <w:tcW w:w="624" w:type="dxa"/>
            <w:tcBorders>
              <w:top w:val="single" w:sz="6" w:space="0" w:color="auto"/>
            </w:tcBorders>
          </w:tcPr>
          <w:p w:rsidR="00A02F17" w:rsidRPr="002341CA" w:rsidRDefault="00A02F17" w:rsidP="00AC1E22">
            <w:pPr>
              <w:pStyle w:val="TAC"/>
            </w:pPr>
            <w:r w:rsidRPr="002341CA">
              <w:t>bit 10</w:t>
            </w:r>
          </w:p>
        </w:tc>
        <w:tc>
          <w:tcPr>
            <w:tcW w:w="624" w:type="dxa"/>
            <w:tcBorders>
              <w:top w:val="single" w:sz="6" w:space="0" w:color="auto"/>
            </w:tcBorders>
          </w:tcPr>
          <w:p w:rsidR="00A02F17" w:rsidRPr="002341CA" w:rsidRDefault="00A02F17" w:rsidP="00AC1E22">
            <w:pPr>
              <w:pStyle w:val="TAC"/>
            </w:pPr>
            <w:r w:rsidRPr="002341CA">
              <w:t>bit 9</w:t>
            </w:r>
          </w:p>
        </w:tc>
        <w:tc>
          <w:tcPr>
            <w:tcW w:w="624" w:type="dxa"/>
            <w:tcBorders>
              <w:top w:val="single" w:sz="6" w:space="0" w:color="auto"/>
              <w:bottom w:val="single" w:sz="6" w:space="0" w:color="auto"/>
              <w:right w:val="single" w:sz="6" w:space="0" w:color="auto"/>
            </w:tcBorders>
          </w:tcPr>
          <w:p w:rsidR="00A02F17" w:rsidRPr="002341CA" w:rsidRDefault="00A02F17" w:rsidP="00AC1E22">
            <w:pPr>
              <w:pStyle w:val="TAC"/>
            </w:pPr>
            <w:r w:rsidRPr="002341CA">
              <w:t>bit 8</w:t>
            </w:r>
          </w:p>
        </w:tc>
        <w:tc>
          <w:tcPr>
            <w:tcW w:w="1052" w:type="dxa"/>
          </w:tcPr>
          <w:p w:rsidR="00A02F17" w:rsidRPr="002341CA" w:rsidRDefault="00A02F17" w:rsidP="00AC1E22">
            <w:pPr>
              <w:pStyle w:val="TAL"/>
            </w:pPr>
            <w:r w:rsidRPr="002341CA">
              <w:t>Octet N+1</w:t>
            </w:r>
          </w:p>
        </w:tc>
      </w:tr>
      <w:tr w:rsidR="00A02F17" w:rsidRPr="002341CA" w:rsidTr="00AC1E22">
        <w:trPr>
          <w:cantSplit/>
          <w:jc w:val="center"/>
        </w:trPr>
        <w:tc>
          <w:tcPr>
            <w:tcW w:w="624" w:type="dxa"/>
            <w:tcBorders>
              <w:top w:val="single" w:sz="6" w:space="0" w:color="auto"/>
              <w:left w:val="single" w:sz="6" w:space="0" w:color="auto"/>
              <w:bottom w:val="single" w:sz="6" w:space="0" w:color="auto"/>
            </w:tcBorders>
          </w:tcPr>
          <w:p w:rsidR="00A02F17" w:rsidRPr="002341CA" w:rsidRDefault="00A02F17" w:rsidP="00AC1E22">
            <w:pPr>
              <w:pStyle w:val="TAC"/>
            </w:pPr>
            <w:r w:rsidRPr="002341CA">
              <w:t>bit 7</w:t>
            </w:r>
          </w:p>
        </w:tc>
        <w:tc>
          <w:tcPr>
            <w:tcW w:w="624" w:type="dxa"/>
            <w:tcBorders>
              <w:top w:val="single" w:sz="6" w:space="0" w:color="auto"/>
              <w:bottom w:val="single" w:sz="6" w:space="0" w:color="auto"/>
            </w:tcBorders>
          </w:tcPr>
          <w:p w:rsidR="00A02F17" w:rsidRPr="002341CA" w:rsidRDefault="00A02F17" w:rsidP="00AC1E22">
            <w:pPr>
              <w:pStyle w:val="TAC"/>
            </w:pPr>
            <w:r w:rsidRPr="002341CA">
              <w:t>bit 6</w:t>
            </w:r>
          </w:p>
        </w:tc>
        <w:tc>
          <w:tcPr>
            <w:tcW w:w="624" w:type="dxa"/>
            <w:tcBorders>
              <w:top w:val="single" w:sz="6" w:space="0" w:color="auto"/>
              <w:bottom w:val="single" w:sz="6" w:space="0" w:color="auto"/>
            </w:tcBorders>
          </w:tcPr>
          <w:p w:rsidR="00A02F17" w:rsidRPr="002341CA" w:rsidRDefault="00A02F17" w:rsidP="00AC1E22">
            <w:pPr>
              <w:pStyle w:val="TAC"/>
            </w:pPr>
            <w:r w:rsidRPr="002341CA">
              <w:t>bit 5</w:t>
            </w:r>
          </w:p>
        </w:tc>
        <w:tc>
          <w:tcPr>
            <w:tcW w:w="624" w:type="dxa"/>
            <w:tcBorders>
              <w:top w:val="single" w:sz="6" w:space="0" w:color="auto"/>
              <w:bottom w:val="single" w:sz="6" w:space="0" w:color="auto"/>
            </w:tcBorders>
          </w:tcPr>
          <w:p w:rsidR="00A02F17" w:rsidRPr="002341CA" w:rsidRDefault="00A02F17" w:rsidP="00AC1E22">
            <w:pPr>
              <w:pStyle w:val="TAC"/>
            </w:pPr>
            <w:r w:rsidRPr="002341CA">
              <w:t>bit 4</w:t>
            </w:r>
          </w:p>
        </w:tc>
        <w:tc>
          <w:tcPr>
            <w:tcW w:w="624" w:type="dxa"/>
            <w:tcBorders>
              <w:bottom w:val="single" w:sz="6" w:space="0" w:color="auto"/>
            </w:tcBorders>
          </w:tcPr>
          <w:p w:rsidR="00A02F17" w:rsidRPr="002341CA" w:rsidRDefault="00A02F17" w:rsidP="00AC1E22">
            <w:pPr>
              <w:pStyle w:val="TAC"/>
            </w:pPr>
            <w:r w:rsidRPr="002341CA">
              <w:t>bit 3</w:t>
            </w:r>
          </w:p>
        </w:tc>
        <w:tc>
          <w:tcPr>
            <w:tcW w:w="624" w:type="dxa"/>
            <w:tcBorders>
              <w:bottom w:val="single" w:sz="6" w:space="0" w:color="auto"/>
            </w:tcBorders>
          </w:tcPr>
          <w:p w:rsidR="00A02F17" w:rsidRPr="002341CA" w:rsidRDefault="00A02F17" w:rsidP="00AC1E22">
            <w:pPr>
              <w:pStyle w:val="TAC"/>
            </w:pPr>
            <w:r w:rsidRPr="002341CA">
              <w:t>bit 2</w:t>
            </w:r>
          </w:p>
        </w:tc>
        <w:tc>
          <w:tcPr>
            <w:tcW w:w="624" w:type="dxa"/>
            <w:tcBorders>
              <w:bottom w:val="single" w:sz="6" w:space="0" w:color="auto"/>
              <w:right w:val="single" w:sz="6" w:space="0" w:color="auto"/>
            </w:tcBorders>
          </w:tcPr>
          <w:p w:rsidR="00A02F17" w:rsidRPr="002341CA" w:rsidRDefault="00A02F17" w:rsidP="00AC1E22">
            <w:pPr>
              <w:pStyle w:val="TAC"/>
            </w:pPr>
            <w:r w:rsidRPr="002341CA">
              <w:t>bit 1</w:t>
            </w:r>
          </w:p>
        </w:tc>
        <w:tc>
          <w:tcPr>
            <w:tcW w:w="624" w:type="dxa"/>
            <w:tcBorders>
              <w:right w:val="single" w:sz="6" w:space="0" w:color="auto"/>
            </w:tcBorders>
          </w:tcPr>
          <w:p w:rsidR="00A02F17" w:rsidRPr="002341CA" w:rsidRDefault="00A02F17" w:rsidP="00AC1E22">
            <w:pPr>
              <w:pStyle w:val="TAC"/>
            </w:pPr>
          </w:p>
        </w:tc>
        <w:tc>
          <w:tcPr>
            <w:tcW w:w="1052" w:type="dxa"/>
          </w:tcPr>
          <w:p w:rsidR="00A02F17" w:rsidRPr="002341CA" w:rsidRDefault="00A02F17" w:rsidP="00AC1E22">
            <w:pPr>
              <w:pStyle w:val="TAL"/>
            </w:pPr>
            <w:r w:rsidRPr="002341CA">
              <w:t>Octet N+2</w:t>
            </w:r>
          </w:p>
        </w:tc>
      </w:tr>
      <w:tr w:rsidR="00A02F17" w:rsidRPr="002341CA" w:rsidTr="00AC1E22">
        <w:trPr>
          <w:cantSplit/>
          <w:jc w:val="center"/>
        </w:trPr>
        <w:tc>
          <w:tcPr>
            <w:tcW w:w="624" w:type="dxa"/>
            <w:tcBorders>
              <w:top w:val="single" w:sz="6" w:space="0" w:color="auto"/>
              <w:left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top w:val="single" w:sz="6" w:space="0" w:color="auto"/>
              <w:bottom w:val="single" w:sz="6" w:space="0" w:color="auto"/>
            </w:tcBorders>
          </w:tcPr>
          <w:p w:rsidR="00A02F17" w:rsidRPr="002341CA" w:rsidRDefault="00A02F17" w:rsidP="00AC1E22"/>
        </w:tc>
        <w:tc>
          <w:tcPr>
            <w:tcW w:w="624" w:type="dxa"/>
            <w:tcBorders>
              <w:bottom w:val="single" w:sz="6" w:space="0" w:color="auto"/>
              <w:right w:val="single" w:sz="6" w:space="0" w:color="auto"/>
            </w:tcBorders>
          </w:tcPr>
          <w:p w:rsidR="00A02F17" w:rsidRPr="002341CA" w:rsidRDefault="00A02F17" w:rsidP="00AC1E22">
            <w:pPr>
              <w:pStyle w:val="TAC"/>
            </w:pPr>
          </w:p>
        </w:tc>
        <w:tc>
          <w:tcPr>
            <w:tcW w:w="1052" w:type="dxa"/>
          </w:tcPr>
          <w:p w:rsidR="00A02F17" w:rsidRPr="002341CA" w:rsidRDefault="00A02F17" w:rsidP="00AC1E22">
            <w:pPr>
              <w:pStyle w:val="TAL"/>
            </w:pPr>
            <w:r w:rsidRPr="002341CA">
              <w:t>Octet N+3</w:t>
            </w:r>
          </w:p>
        </w:tc>
      </w:tr>
    </w:tbl>
    <w:p w:rsidR="00A02F17" w:rsidRPr="002341CA" w:rsidRDefault="00A02F17" w:rsidP="00A02F17">
      <w:pPr>
        <w:pStyle w:val="TAC"/>
      </w:pPr>
    </w:p>
    <w:p w:rsidR="00A02F17" w:rsidRPr="002341CA" w:rsidRDefault="00A02F17" w:rsidP="00A02F17">
      <w:pPr>
        <w:pStyle w:val="TF"/>
      </w:pPr>
      <w:r w:rsidRPr="002341CA">
        <w:t>Figure 11.1: Field mapping within RLC/MAC messages</w:t>
      </w:r>
    </w:p>
    <w:p w:rsidR="00A02F17" w:rsidRPr="002341CA" w:rsidRDefault="00A02F17" w:rsidP="00A02F17">
      <w:pPr>
        <w:keepNext/>
      </w:pPr>
      <w:r w:rsidRPr="002341CA">
        <w:t>The length of an RLC/MAC control messages is an integer number of RLC/MAC control blocks. Padding bits are necessary to fill the message up to the desired length. The padding bits may be the 'null' string. Otherwise, the padding bits starts with bit '0', followed by 'spare padding'.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1"/>
      </w:tblGrid>
      <w:tr w:rsidR="00A02F17" w:rsidRPr="002341CA" w:rsidTr="00AC1E22">
        <w:trPr>
          <w:cantSplit/>
          <w:jc w:val="center"/>
        </w:trPr>
        <w:tc>
          <w:tcPr>
            <w:tcW w:w="7571" w:type="dxa"/>
          </w:tcPr>
          <w:p w:rsidR="00A02F17" w:rsidRPr="002341CA" w:rsidRDefault="00A02F17" w:rsidP="00AC1E22">
            <w:pPr>
              <w:pStyle w:val="TAC"/>
            </w:pPr>
            <w:r w:rsidRPr="002341CA">
              <w:t xml:space="preserve">&lt; </w:t>
            </w:r>
            <w:proofErr w:type="gramStart"/>
            <w:r w:rsidRPr="002341CA">
              <w:t>padding</w:t>
            </w:r>
            <w:proofErr w:type="gramEnd"/>
            <w:r w:rsidRPr="002341CA">
              <w:t xml:space="preserve"> bits &gt; ::= { null | 0 &lt; spare padding &gt; ! &lt; Ignore : 1 bit** = &lt; no string &gt; &gt; } ;</w:t>
            </w:r>
          </w:p>
        </w:tc>
      </w:tr>
    </w:tbl>
    <w:p w:rsidR="00A02F17" w:rsidRPr="002341CA" w:rsidRDefault="00A02F17" w:rsidP="00A02F17"/>
    <w:p w:rsidR="00A02F17" w:rsidRPr="002341CA" w:rsidRDefault="00A02F17" w:rsidP="00A02F17">
      <w:r w:rsidRPr="002341CA">
        <w:t>The padding sequence used for 'spare padding' in the present document, see 3GPP TS 24.007, is a repetition of octet '00101011', starting on an octet boundary.</w:t>
      </w:r>
    </w:p>
    <w:p w:rsidR="00B2255D" w:rsidRPr="002341CA" w:rsidRDefault="00B2255D" w:rsidP="00B225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2255D" w:rsidRPr="002341CA" w:rsidTr="000E4ADB">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2255D" w:rsidRPr="002341CA" w:rsidRDefault="00B2255D" w:rsidP="000E4ADB">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2255D" w:rsidRPr="002341CA" w:rsidRDefault="00B2255D" w:rsidP="00B2255D">
      <w:pPr>
        <w:rPr>
          <w:noProof/>
        </w:rPr>
      </w:pPr>
    </w:p>
    <w:p w:rsidR="00C34938" w:rsidRPr="002341CA" w:rsidRDefault="00C34938" w:rsidP="00C34938">
      <w:pPr>
        <w:pStyle w:val="Heading4"/>
      </w:pPr>
      <w:bookmarkStart w:id="2004" w:name="_Toc446495633"/>
      <w:r w:rsidRPr="002341CA">
        <w:lastRenderedPageBreak/>
        <w:t>11.1.1.1</w:t>
      </w:r>
      <w:r w:rsidRPr="002341CA">
        <w:tab/>
        <w:t>Distribution messages</w:t>
      </w:r>
      <w:bookmarkEnd w:id="2004"/>
    </w:p>
    <w:p w:rsidR="00C34938" w:rsidRPr="002341CA" w:rsidRDefault="00C34938" w:rsidP="00C34938">
      <w:r w:rsidRPr="002341CA">
        <w:t>A distribution message is recognised by the most significant bit of the message type being set to bit '1'. The general format of a distribution message, except for distribution messages on the EC-PACCH, sent from the network to the mobile station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tblGrid>
      <w:tr w:rsidR="00C34938" w:rsidRPr="002341CA" w:rsidTr="002A7C68">
        <w:trPr>
          <w:cantSplit/>
          <w:jc w:val="center"/>
        </w:trPr>
        <w:tc>
          <w:tcPr>
            <w:tcW w:w="7380" w:type="dxa"/>
          </w:tcPr>
          <w:p w:rsidR="00C34938" w:rsidRPr="002341CA" w:rsidRDefault="00C34938" w:rsidP="002A7C68">
            <w:pPr>
              <w:pStyle w:val="TAL"/>
            </w:pPr>
            <w:r w:rsidRPr="002341CA">
              <w:t>&lt; Distribution message &gt; ::=</w:t>
            </w:r>
          </w:p>
          <w:p w:rsidR="00C34938" w:rsidRPr="002341CA" w:rsidRDefault="00C34938" w:rsidP="002A7C68">
            <w:pPr>
              <w:pStyle w:val="TAL"/>
            </w:pPr>
            <w:r w:rsidRPr="002341CA">
              <w:tab/>
              <w:t>&lt; MESSAGE_TYPE : 1 bit (5) &gt;</w:t>
            </w:r>
          </w:p>
          <w:p w:rsidR="00C34938" w:rsidRPr="002341CA" w:rsidRDefault="00C34938" w:rsidP="002A7C68">
            <w:pPr>
              <w:pStyle w:val="TAL"/>
            </w:pPr>
            <w:r w:rsidRPr="002341CA">
              <w:tab/>
              <w:t>&lt; Distribution contents &gt;</w:t>
            </w:r>
          </w:p>
          <w:p w:rsidR="00C34938" w:rsidRPr="002341CA" w:rsidRDefault="00C34938" w:rsidP="002A7C68">
            <w:pPr>
              <w:pStyle w:val="TAL"/>
            </w:pPr>
            <w:r w:rsidRPr="002341CA">
              <w:tab/>
              <w:t>&lt; padding bits &gt; ;</w:t>
            </w:r>
          </w:p>
        </w:tc>
      </w:tr>
    </w:tbl>
    <w:p w:rsidR="00C34938" w:rsidRPr="002341CA" w:rsidRDefault="00C34938" w:rsidP="00C34938"/>
    <w:p w:rsidR="00C34938" w:rsidRPr="002341CA" w:rsidRDefault="00C34938" w:rsidP="00C34938">
      <w:r w:rsidRPr="002341CA">
        <w:t xml:space="preserve">The general format of a distribution message sent on the EC-PACCH from the network to the mobile station is: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tblGrid>
      <w:tr w:rsidR="00C34938" w:rsidRPr="002341CA" w:rsidTr="002A7C68">
        <w:trPr>
          <w:cantSplit/>
          <w:jc w:val="center"/>
        </w:trPr>
        <w:tc>
          <w:tcPr>
            <w:tcW w:w="7380" w:type="dxa"/>
          </w:tcPr>
          <w:p w:rsidR="00C34938" w:rsidRPr="002341CA" w:rsidRDefault="00C34938" w:rsidP="002A7C68">
            <w:pPr>
              <w:pStyle w:val="TAL"/>
            </w:pPr>
            <w:r w:rsidRPr="002341CA">
              <w:t>&lt; Distribution message &gt; ::=</w:t>
            </w:r>
          </w:p>
          <w:p w:rsidR="00C34938" w:rsidRPr="002341CA" w:rsidRDefault="00C34938" w:rsidP="002A7C68">
            <w:pPr>
              <w:pStyle w:val="TAL"/>
            </w:pPr>
            <w:r w:rsidRPr="002341CA">
              <w:tab/>
              <w:t>&lt; MESSAGE_TYPE : 1 bit (4) &gt;</w:t>
            </w:r>
          </w:p>
          <w:p w:rsidR="00C34938" w:rsidRPr="002341CA" w:rsidRDefault="00C34938" w:rsidP="002A7C68">
            <w:pPr>
              <w:pStyle w:val="TAL"/>
            </w:pPr>
            <w:r w:rsidRPr="002341CA">
              <w:tab/>
              <w:t>&lt; Distribution contents &gt;</w:t>
            </w:r>
          </w:p>
          <w:p w:rsidR="00C34938" w:rsidRPr="002341CA" w:rsidRDefault="00C34938" w:rsidP="002A7C68">
            <w:pPr>
              <w:pStyle w:val="TAL"/>
            </w:pPr>
            <w:r w:rsidRPr="002341CA">
              <w:tab/>
              <w:t>&lt; padding bits &gt; ;</w:t>
            </w:r>
          </w:p>
        </w:tc>
      </w:tr>
    </w:tbl>
    <w:p w:rsidR="00C34938" w:rsidRPr="002341CA" w:rsidRDefault="00C34938" w:rsidP="00C34938"/>
    <w:p w:rsidR="00C34938" w:rsidRPr="002341CA" w:rsidRDefault="00C34938" w:rsidP="00C34938">
      <w:r w:rsidRPr="002341CA">
        <w:t>Any mobile stations may receive a distribution message. Depending on the protocol state of the mobile station, a distribution message shall be analysed as specified in sub-clauses 5, 6, 7, 8 and 9 of the present document.</w:t>
      </w:r>
    </w:p>
    <w:p w:rsidR="00C34938" w:rsidRPr="002341CA" w:rsidRDefault="00C34938" w:rsidP="00C34938">
      <w:r w:rsidRPr="002341CA">
        <w:t xml:space="preserve">The 'Distribution contents' of a distribution message contains Page Mode information and any </w:t>
      </w:r>
      <w:del w:id="2005" w:author="Ericsson LM" w:date="2016-05-03T12:57:00Z">
        <w:r w:rsidRPr="002341CA" w:rsidDel="00A44F10">
          <w:delText xml:space="preserve">specific </w:delText>
        </w:r>
      </w:del>
      <w:r w:rsidRPr="002341CA">
        <w:t>specific distribution information according to the syntax defined for the message type. The ‘Distribution contents’ of a distribution message on the EC-PACCH contains Used DL Coverage Class information instead of the Page Mode information. The 'padding bits' of a distribution message can be reduced to the null string.</w:t>
      </w:r>
    </w:p>
    <w:p w:rsidR="00C34938" w:rsidRPr="002341CA" w:rsidRDefault="00C34938" w:rsidP="00C34938">
      <w:r w:rsidRPr="002341CA">
        <w:t>The general format of the 'Distribution contents', except for distribution messages sent on the EC-PACCH, is: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1"/>
      </w:tblGrid>
      <w:tr w:rsidR="00C34938" w:rsidRPr="002341CA" w:rsidTr="002A7C68">
        <w:trPr>
          <w:cantSplit/>
        </w:trPr>
        <w:tc>
          <w:tcPr>
            <w:tcW w:w="7371" w:type="dxa"/>
          </w:tcPr>
          <w:p w:rsidR="00C34938" w:rsidRPr="002341CA" w:rsidRDefault="00C34938" w:rsidP="002A7C68">
            <w:pPr>
              <w:pStyle w:val="TAL"/>
            </w:pPr>
            <w:r w:rsidRPr="002341CA">
              <w:t>&lt; Distribution contents &gt; ::=</w:t>
            </w:r>
          </w:p>
          <w:p w:rsidR="00C34938" w:rsidRPr="002341CA" w:rsidRDefault="00C34938" w:rsidP="002A7C68">
            <w:pPr>
              <w:pStyle w:val="TAL"/>
            </w:pPr>
            <w:r w:rsidRPr="002341CA">
              <w:tab/>
              <w:t>&lt; PAGE_MODE : bit (2) &gt;</w:t>
            </w:r>
          </w:p>
          <w:p w:rsidR="00C34938" w:rsidRPr="002341CA" w:rsidRDefault="00C34938" w:rsidP="002A7C68">
            <w:pPr>
              <w:pStyle w:val="TAL"/>
            </w:pPr>
            <w:r w:rsidRPr="002341CA">
              <w:tab/>
              <w:t>&lt; specific distribution information &gt; ;</w:t>
            </w:r>
          </w:p>
        </w:tc>
      </w:tr>
    </w:tbl>
    <w:p w:rsidR="00C34938" w:rsidRPr="002341CA" w:rsidRDefault="00C34938" w:rsidP="00C34938"/>
    <w:p w:rsidR="00A44F10" w:rsidRPr="002341CA" w:rsidRDefault="00A44F10" w:rsidP="00C34938">
      <w:pPr>
        <w:rPr>
          <w:ins w:id="2006" w:author="Ericsson LM" w:date="2016-05-03T12:58:00Z"/>
        </w:rPr>
      </w:pPr>
      <w:ins w:id="2007" w:author="Ericsson LM" w:date="2016-05-03T12:58:00Z">
        <w:r w:rsidRPr="002341CA">
          <w:t>The encoding of the Page Mode information is defined in sub-clause 12.20.</w:t>
        </w:r>
      </w:ins>
    </w:p>
    <w:p w:rsidR="00C34938" w:rsidRPr="002341CA" w:rsidRDefault="00C34938" w:rsidP="00C34938">
      <w:r w:rsidRPr="002341CA">
        <w:t>The general format of the 'Distribution contents' for distribution messages sent on the EC-PACCH is: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1"/>
      </w:tblGrid>
      <w:tr w:rsidR="00C34938" w:rsidRPr="002341CA" w:rsidTr="002A7C68">
        <w:trPr>
          <w:cantSplit/>
        </w:trPr>
        <w:tc>
          <w:tcPr>
            <w:tcW w:w="7371" w:type="dxa"/>
          </w:tcPr>
          <w:p w:rsidR="00C34938" w:rsidRPr="002341CA" w:rsidRDefault="00C34938" w:rsidP="002A7C68">
            <w:pPr>
              <w:pStyle w:val="TAL"/>
            </w:pPr>
            <w:r w:rsidRPr="002341CA">
              <w:t>&lt; Distribution contents &gt; ::=</w:t>
            </w:r>
          </w:p>
          <w:p w:rsidR="00C34938" w:rsidRPr="002341CA" w:rsidRDefault="00C34938" w:rsidP="002A7C68">
            <w:pPr>
              <w:pStyle w:val="TAL"/>
            </w:pPr>
            <w:r w:rsidRPr="002341CA">
              <w:tab/>
              <w:t>&lt; USED_DL_COVERAGE_CLASS : bit (2) &gt;</w:t>
            </w:r>
          </w:p>
          <w:p w:rsidR="00C34938" w:rsidRPr="002341CA" w:rsidRDefault="00C34938" w:rsidP="002A7C68">
            <w:pPr>
              <w:pStyle w:val="TAL"/>
            </w:pPr>
            <w:r w:rsidRPr="002341CA">
              <w:tab/>
              <w:t>&lt; specific distribution information &gt; ;</w:t>
            </w:r>
          </w:p>
        </w:tc>
      </w:tr>
    </w:tbl>
    <w:p w:rsidR="00C34938" w:rsidRPr="002341CA" w:rsidRDefault="00C34938" w:rsidP="00C34938"/>
    <w:p w:rsidR="00C34938" w:rsidRPr="002341CA" w:rsidRDefault="00C34938" w:rsidP="00C34938">
      <w:del w:id="2008" w:author="Ericsson LM" w:date="2016-05-03T12:57:00Z">
        <w:r w:rsidRPr="002341CA" w:rsidDel="00A44F10">
          <w:delText xml:space="preserve">The encoding of the Page Mode information is defined in sub-clause 12.20. </w:delText>
        </w:r>
      </w:del>
      <w:r w:rsidRPr="002341CA">
        <w:t>The encoding of the Used DL Coverage Class information is defined in sub-clause 12.71.</w:t>
      </w:r>
    </w:p>
    <w:p w:rsidR="00B2255D" w:rsidRPr="002341CA" w:rsidRDefault="00B2255D" w:rsidP="00B225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2255D" w:rsidRPr="002341CA" w:rsidTr="000E4ADB">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2255D" w:rsidRPr="002341CA" w:rsidRDefault="00B2255D" w:rsidP="000E4ADB">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2255D" w:rsidRPr="002341CA" w:rsidRDefault="00B2255D" w:rsidP="00B2255D">
      <w:pPr>
        <w:rPr>
          <w:noProof/>
        </w:rPr>
      </w:pPr>
    </w:p>
    <w:p w:rsidR="008920BE" w:rsidRPr="002341CA" w:rsidRDefault="008920BE" w:rsidP="008920BE">
      <w:pPr>
        <w:pStyle w:val="Heading4"/>
      </w:pPr>
      <w:bookmarkStart w:id="2009" w:name="_Toc446495644"/>
      <w:r w:rsidRPr="002341CA">
        <w:t>11.1.4.2</w:t>
      </w:r>
      <w:r w:rsidRPr="002341CA">
        <w:tab/>
        <w:t>Message not compatible with current protocol state</w:t>
      </w:r>
      <w:bookmarkEnd w:id="2009"/>
    </w:p>
    <w:p w:rsidR="008920BE" w:rsidRPr="002341CA" w:rsidRDefault="008920BE" w:rsidP="008920BE">
      <w:pPr>
        <w:spacing w:before="120" w:after="120"/>
      </w:pPr>
      <w:r w:rsidRPr="002341CA">
        <w:t>When a non-distribution message is received, which is not expected by the addressed receiver in its current protocol state, the mobile station shall follow the procedures that are described in sub-clauses 5, 6, 7, 8 and 9 of the present document.</w:t>
      </w:r>
    </w:p>
    <w:p w:rsidR="008920BE" w:rsidRPr="002341CA" w:rsidRDefault="008920BE" w:rsidP="008920BE">
      <w:pPr>
        <w:spacing w:before="120" w:after="120"/>
      </w:pPr>
      <w:r w:rsidRPr="002341CA">
        <w:t xml:space="preserve">If no such reaction is specified, the mobile station shall ignore the message. If in packet transfer mode, the mobile station, which is identified by the address information, shall return a status message (PACKET MOBILE TBF STATUS message) with TBF_CAUSE #4, "Message not compatible with current protocol state", unless the mobile station has an </w:t>
      </w:r>
      <w:ins w:id="2010" w:author="Ericsson LM" w:date="2016-05-03T13:06:00Z">
        <w:r w:rsidR="00A80841" w:rsidRPr="002341CA">
          <w:t xml:space="preserve">ongoing </w:t>
        </w:r>
      </w:ins>
      <w:r w:rsidRPr="002341CA">
        <w:t>EC</w:t>
      </w:r>
      <w:del w:id="2011" w:author="Ericsson LM" w:date="2016-05-03T13:06:00Z">
        <w:r w:rsidRPr="002341CA" w:rsidDel="00A80841">
          <w:delText>-EGPRS</w:delText>
        </w:r>
      </w:del>
      <w:r w:rsidRPr="002341CA">
        <w:t xml:space="preserve"> TBF.</w:t>
      </w:r>
    </w:p>
    <w:p w:rsidR="008920BE" w:rsidRPr="002341CA" w:rsidRDefault="008920BE" w:rsidP="008920BE">
      <w:pPr>
        <w:spacing w:before="120" w:after="120"/>
      </w:pPr>
      <w:r w:rsidRPr="002341CA">
        <w:t>Unexpected distribution messages are ignored.</w:t>
      </w:r>
    </w:p>
    <w:p w:rsidR="008920BE" w:rsidRPr="002341CA" w:rsidRDefault="008920BE"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lastRenderedPageBreak/>
              <w:t>*****         Next modification         *****</w:t>
            </w:r>
          </w:p>
        </w:tc>
      </w:tr>
    </w:tbl>
    <w:p w:rsidR="00C34938" w:rsidRPr="002341CA" w:rsidRDefault="00C34938" w:rsidP="00C34938">
      <w:pPr>
        <w:rPr>
          <w:noProof/>
        </w:rPr>
      </w:pPr>
    </w:p>
    <w:p w:rsidR="008920BE" w:rsidRPr="002341CA" w:rsidRDefault="008920BE" w:rsidP="008920BE">
      <w:pPr>
        <w:pStyle w:val="Heading5"/>
      </w:pPr>
      <w:bookmarkStart w:id="2012" w:name="_Toc446495648"/>
      <w:r w:rsidRPr="002341CA">
        <w:t>11.1.4.3.3</w:t>
      </w:r>
      <w:r w:rsidRPr="002341CA">
        <w:tab/>
        <w:t>Messages with error label: 'Non-distribution part error'</w:t>
      </w:r>
      <w:bookmarkEnd w:id="2012"/>
    </w:p>
    <w:p w:rsidR="008920BE" w:rsidRPr="002341CA" w:rsidRDefault="008920BE" w:rsidP="008920BE">
      <w:pPr>
        <w:spacing w:before="120" w:after="120"/>
      </w:pPr>
      <w:r w:rsidRPr="002341CA">
        <w:t>For syntactically incorrect messages received with generic error label: 'Non-distribution part error', data corresponding to the description following the error label shall be recognised as erroneous data and be ignored.</w:t>
      </w:r>
    </w:p>
    <w:p w:rsidR="008920BE" w:rsidRPr="002341CA" w:rsidRDefault="008920BE" w:rsidP="008920BE">
      <w:pPr>
        <w:spacing w:before="120" w:after="120"/>
      </w:pPr>
      <w:r w:rsidRPr="002341CA">
        <w:t>The distribution contents preceding the error label may be analysed and treated as described in clause 5 and clause 7 of the present document.</w:t>
      </w:r>
    </w:p>
    <w:p w:rsidR="008920BE" w:rsidRPr="002341CA" w:rsidRDefault="008920BE" w:rsidP="008920BE">
      <w:pPr>
        <w:spacing w:before="120" w:after="120"/>
      </w:pPr>
      <w:r w:rsidRPr="002341CA">
        <w:t xml:space="preserve">The address information preceding the error label shall be analysed. In packet transfer mode, the mobile station identified by the address information shall return a PACKET MOBILE TBF STATUS message with TBF_CAUSE #2 "Syntactically incorrect message, non-distribution part error", unless the mobile station has an </w:t>
      </w:r>
      <w:ins w:id="2013" w:author="Ericsson LM" w:date="2016-05-03T13:06:00Z">
        <w:r w:rsidR="00A80841" w:rsidRPr="002341CA">
          <w:t xml:space="preserve">ongoing </w:t>
        </w:r>
      </w:ins>
      <w:r w:rsidRPr="002341CA">
        <w:t>EC</w:t>
      </w:r>
      <w:del w:id="2014" w:author="Ericsson LM" w:date="2016-05-03T13:06:00Z">
        <w:r w:rsidRPr="002341CA" w:rsidDel="00A80841">
          <w:delText>-EGPRS</w:delText>
        </w:r>
      </w:del>
      <w:r w:rsidRPr="002341CA">
        <w:t xml:space="preserve"> TBF.</w:t>
      </w: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AA6920" w:rsidRPr="002341CA" w:rsidRDefault="00AA6920" w:rsidP="00AA6920">
      <w:pPr>
        <w:pStyle w:val="Heading5"/>
      </w:pPr>
      <w:bookmarkStart w:id="2015" w:name="_Toc446495649"/>
      <w:r w:rsidRPr="002341CA">
        <w:t>11.1.4.3.4</w:t>
      </w:r>
      <w:r w:rsidRPr="002341CA">
        <w:tab/>
        <w:t>Messages with error label: 'Message escape'</w:t>
      </w:r>
      <w:bookmarkEnd w:id="2015"/>
    </w:p>
    <w:p w:rsidR="00AA6920" w:rsidRPr="002341CA" w:rsidRDefault="00AA6920" w:rsidP="00AA6920">
      <w:pPr>
        <w:spacing w:before="120" w:after="120"/>
      </w:pPr>
      <w:r w:rsidRPr="002341CA">
        <w:t>For syntactically incorrect messages with error label: 'Message escape', data corresponding to the description following the error label shall be recognised as erroneously received mandatory data and be rejected.</w:t>
      </w:r>
    </w:p>
    <w:p w:rsidR="00AA6920" w:rsidRPr="002341CA" w:rsidRDefault="00AA6920" w:rsidP="00AA6920">
      <w:pPr>
        <w:spacing w:before="120" w:after="120"/>
      </w:pPr>
      <w:r w:rsidRPr="002341CA">
        <w:t>The distribution contents preceding the error label may be analysed and treated as described in clause 5 of the present document.</w:t>
      </w:r>
    </w:p>
    <w:p w:rsidR="00AA6920" w:rsidRPr="002341CA" w:rsidRDefault="00AA6920" w:rsidP="00AA6920">
      <w:pPr>
        <w:spacing w:before="120" w:after="120"/>
      </w:pPr>
      <w:r w:rsidRPr="002341CA">
        <w:t xml:space="preserve">If the address information </w:t>
      </w:r>
      <w:proofErr w:type="gramStart"/>
      <w:r w:rsidRPr="002341CA">
        <w:t>proceeds</w:t>
      </w:r>
      <w:proofErr w:type="gramEnd"/>
      <w:r w:rsidRPr="002341CA">
        <w:t xml:space="preserve"> the error label and it is received correctly, it shall be analysed. In packet transfer mode, the mobile station identified by the address information shall return a PACKET MOBILE TBF STATUS message with TBF_CAUSE #3 "Syntactically incorrect message, message escape", unless the mobile station has an </w:t>
      </w:r>
      <w:ins w:id="2016" w:author="Ericsson LM" w:date="2016-05-03T13:06:00Z">
        <w:r w:rsidR="00A80841" w:rsidRPr="002341CA">
          <w:t xml:space="preserve">ongoing </w:t>
        </w:r>
      </w:ins>
      <w:r w:rsidRPr="002341CA">
        <w:t>EC</w:t>
      </w:r>
      <w:del w:id="2017" w:author="Ericsson LM" w:date="2016-05-03T13:06:00Z">
        <w:r w:rsidRPr="002341CA" w:rsidDel="00A80841">
          <w:delText>-EGPRS</w:delText>
        </w:r>
      </w:del>
      <w:r w:rsidRPr="002341CA">
        <w:t xml:space="preserve"> TBF.</w:t>
      </w:r>
    </w:p>
    <w:p w:rsidR="00B84FD9" w:rsidRPr="002341CA" w:rsidRDefault="00B84FD9" w:rsidP="00B84F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84FD9"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84FD9" w:rsidRPr="002341CA" w:rsidRDefault="00B84FD9"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84FD9" w:rsidRPr="002341CA" w:rsidRDefault="00B84FD9" w:rsidP="00B84FD9">
      <w:pPr>
        <w:pStyle w:val="Heading2"/>
      </w:pPr>
      <w:bookmarkStart w:id="2018" w:name="_Toc446495654"/>
      <w:r w:rsidRPr="002341CA">
        <w:lastRenderedPageBreak/>
        <w:t>11.2</w:t>
      </w:r>
      <w:r w:rsidRPr="002341CA">
        <w:tab/>
        <w:t>RLC/MAC control messages</w:t>
      </w:r>
      <w:bookmarkEnd w:id="2018"/>
    </w:p>
    <w:p w:rsidR="00B84FD9" w:rsidRPr="002341CA" w:rsidRDefault="00B84FD9" w:rsidP="00B84FD9">
      <w:pPr>
        <w:keepNext/>
      </w:pPr>
      <w:r w:rsidRPr="002341CA">
        <w:t>Table 11.2.1 summarises the RLC/MAC control messages. Table 11.2.2 summarises the RLC/MAC control messages on the EC-PACCH. For each control message, the message type shall be a fixed number of bits from the beginning of the message.</w:t>
      </w:r>
    </w:p>
    <w:p w:rsidR="00B84FD9" w:rsidRPr="002341CA" w:rsidRDefault="00B84FD9" w:rsidP="00B84FD9">
      <w:pPr>
        <w:pStyle w:val="TH"/>
      </w:pPr>
      <w:r w:rsidRPr="002341CA">
        <w:t>Table 11.2.1: RLC/MAC control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4878"/>
        <w:gridCol w:w="2034"/>
      </w:tblGrid>
      <w:tr w:rsidR="00B84FD9" w:rsidRPr="002341CA" w:rsidTr="002A7C68">
        <w:trPr>
          <w:cantSplit/>
          <w:jc w:val="center"/>
        </w:trPr>
        <w:tc>
          <w:tcPr>
            <w:tcW w:w="4878" w:type="dxa"/>
          </w:tcPr>
          <w:p w:rsidR="00B84FD9" w:rsidRPr="002341CA" w:rsidRDefault="00B84FD9" w:rsidP="002A7C68">
            <w:pPr>
              <w:pStyle w:val="TAH"/>
            </w:pPr>
            <w:r w:rsidRPr="002341CA">
              <w:t>Uplink TBF establishment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Access Reject</w:t>
            </w:r>
          </w:p>
        </w:tc>
        <w:tc>
          <w:tcPr>
            <w:tcW w:w="2034" w:type="dxa"/>
          </w:tcPr>
          <w:p w:rsidR="00B84FD9" w:rsidRPr="002341CA" w:rsidRDefault="00B84FD9" w:rsidP="002A7C68">
            <w:pPr>
              <w:pStyle w:val="TAL"/>
            </w:pPr>
            <w:r w:rsidRPr="002341CA">
              <w:t>11.2.1</w:t>
            </w:r>
          </w:p>
        </w:tc>
      </w:tr>
      <w:tr w:rsidR="00B84FD9" w:rsidRPr="002341CA" w:rsidTr="002A7C68">
        <w:trPr>
          <w:cantSplit/>
          <w:jc w:val="center"/>
        </w:trPr>
        <w:tc>
          <w:tcPr>
            <w:tcW w:w="4878" w:type="dxa"/>
          </w:tcPr>
          <w:p w:rsidR="00B84FD9" w:rsidRPr="002341CA" w:rsidRDefault="00B84FD9" w:rsidP="002A7C68">
            <w:pPr>
              <w:pStyle w:val="TAL"/>
            </w:pPr>
            <w:r w:rsidRPr="002341CA">
              <w:t>Packet Channel Request</w:t>
            </w:r>
          </w:p>
        </w:tc>
        <w:tc>
          <w:tcPr>
            <w:tcW w:w="2034" w:type="dxa"/>
          </w:tcPr>
          <w:p w:rsidR="00B84FD9" w:rsidRPr="002341CA" w:rsidRDefault="00B84FD9" w:rsidP="002A7C68">
            <w:pPr>
              <w:pStyle w:val="TAL"/>
            </w:pPr>
            <w:r w:rsidRPr="002341CA">
              <w:t>11.2.5</w:t>
            </w:r>
          </w:p>
        </w:tc>
      </w:tr>
      <w:tr w:rsidR="00B84FD9" w:rsidRPr="002341CA" w:rsidTr="002A7C68">
        <w:trPr>
          <w:cantSplit/>
          <w:jc w:val="center"/>
        </w:trPr>
        <w:tc>
          <w:tcPr>
            <w:tcW w:w="4878" w:type="dxa"/>
          </w:tcPr>
          <w:p w:rsidR="00B84FD9" w:rsidRPr="002341CA" w:rsidRDefault="00B84FD9" w:rsidP="002A7C68">
            <w:pPr>
              <w:pStyle w:val="TAL"/>
            </w:pPr>
            <w:r w:rsidRPr="002341CA">
              <w:t>EGPRS Packet Channel Request</w:t>
            </w:r>
          </w:p>
        </w:tc>
        <w:tc>
          <w:tcPr>
            <w:tcW w:w="2034" w:type="dxa"/>
          </w:tcPr>
          <w:p w:rsidR="00B84FD9" w:rsidRPr="002341CA" w:rsidRDefault="00B84FD9" w:rsidP="002A7C68">
            <w:pPr>
              <w:pStyle w:val="TAL"/>
            </w:pPr>
            <w:r w:rsidRPr="002341CA">
              <w:t>11.2.5a</w:t>
            </w:r>
          </w:p>
        </w:tc>
      </w:tr>
      <w:tr w:rsidR="00B84FD9" w:rsidRPr="002341CA" w:rsidTr="002A7C68">
        <w:trPr>
          <w:cantSplit/>
          <w:jc w:val="center"/>
        </w:trPr>
        <w:tc>
          <w:tcPr>
            <w:tcW w:w="4878" w:type="dxa"/>
          </w:tcPr>
          <w:p w:rsidR="00B84FD9" w:rsidRPr="002341CA" w:rsidRDefault="00B84FD9" w:rsidP="002A7C68">
            <w:pPr>
              <w:pStyle w:val="TAL"/>
            </w:pPr>
            <w:r w:rsidRPr="002341CA">
              <w:t>Packet Queuing Notification</w:t>
            </w:r>
          </w:p>
        </w:tc>
        <w:tc>
          <w:tcPr>
            <w:tcW w:w="2034" w:type="dxa"/>
          </w:tcPr>
          <w:p w:rsidR="00B84FD9" w:rsidRPr="002341CA" w:rsidRDefault="00B84FD9" w:rsidP="002A7C68">
            <w:pPr>
              <w:pStyle w:val="TAL"/>
            </w:pPr>
            <w:r w:rsidRPr="002341CA">
              <w:t>11.2.15</w:t>
            </w:r>
          </w:p>
        </w:tc>
      </w:tr>
      <w:tr w:rsidR="00B84FD9" w:rsidRPr="002341CA" w:rsidTr="002A7C68">
        <w:trPr>
          <w:cantSplit/>
          <w:jc w:val="center"/>
        </w:trPr>
        <w:tc>
          <w:tcPr>
            <w:tcW w:w="4878" w:type="dxa"/>
          </w:tcPr>
          <w:p w:rsidR="00B84FD9" w:rsidRPr="002341CA" w:rsidRDefault="00B84FD9" w:rsidP="002A7C68">
            <w:pPr>
              <w:pStyle w:val="TAL"/>
            </w:pPr>
            <w:r w:rsidRPr="002341CA">
              <w:t>Packet Resource Request</w:t>
            </w:r>
          </w:p>
        </w:tc>
        <w:tc>
          <w:tcPr>
            <w:tcW w:w="2034" w:type="dxa"/>
          </w:tcPr>
          <w:p w:rsidR="00B84FD9" w:rsidRPr="002341CA" w:rsidRDefault="00B84FD9" w:rsidP="002A7C68">
            <w:pPr>
              <w:pStyle w:val="TAL"/>
            </w:pPr>
            <w:r w:rsidRPr="002341CA">
              <w:t>11.2.16</w:t>
            </w:r>
          </w:p>
        </w:tc>
      </w:tr>
      <w:tr w:rsidR="00B84FD9" w:rsidRPr="002341CA" w:rsidTr="002A7C68">
        <w:trPr>
          <w:cantSplit/>
          <w:jc w:val="center"/>
        </w:trPr>
        <w:tc>
          <w:tcPr>
            <w:tcW w:w="4878" w:type="dxa"/>
          </w:tcPr>
          <w:p w:rsidR="00B84FD9" w:rsidRPr="002341CA" w:rsidRDefault="00B84FD9" w:rsidP="002A7C68">
            <w:pPr>
              <w:pStyle w:val="TAL"/>
            </w:pPr>
            <w:r w:rsidRPr="002341CA">
              <w:t>Packet Uplink Assignment</w:t>
            </w:r>
          </w:p>
        </w:tc>
        <w:tc>
          <w:tcPr>
            <w:tcW w:w="2034" w:type="dxa"/>
          </w:tcPr>
          <w:p w:rsidR="00B84FD9" w:rsidRPr="002341CA" w:rsidRDefault="00B84FD9" w:rsidP="002A7C68">
            <w:pPr>
              <w:pStyle w:val="TAL"/>
            </w:pPr>
            <w:r w:rsidRPr="002341CA">
              <w:t>11.2.29</w:t>
            </w:r>
          </w:p>
        </w:tc>
      </w:tr>
      <w:tr w:rsidR="00B84FD9" w:rsidRPr="002341CA" w:rsidTr="002A7C68">
        <w:trPr>
          <w:cantSplit/>
          <w:jc w:val="center"/>
        </w:trPr>
        <w:tc>
          <w:tcPr>
            <w:tcW w:w="4878" w:type="dxa"/>
          </w:tcPr>
          <w:p w:rsidR="00B84FD9" w:rsidRPr="002341CA" w:rsidRDefault="00B84FD9" w:rsidP="002A7C68">
            <w:pPr>
              <w:pStyle w:val="TAL"/>
            </w:pPr>
            <w:r w:rsidRPr="002341CA">
              <w:t>Multiple TBF Uplink Assignment</w:t>
            </w:r>
          </w:p>
        </w:tc>
        <w:tc>
          <w:tcPr>
            <w:tcW w:w="2034" w:type="dxa"/>
          </w:tcPr>
          <w:p w:rsidR="00B84FD9" w:rsidRPr="002341CA" w:rsidRDefault="00B84FD9" w:rsidP="002A7C68">
            <w:pPr>
              <w:pStyle w:val="TAL"/>
            </w:pPr>
            <w:r w:rsidRPr="002341CA">
              <w:t>11.2.29a</w:t>
            </w:r>
          </w:p>
        </w:tc>
      </w:tr>
      <w:tr w:rsidR="00B84FD9" w:rsidRPr="002341CA" w:rsidTr="002A7C68">
        <w:trPr>
          <w:cantSplit/>
          <w:jc w:val="center"/>
        </w:trPr>
        <w:tc>
          <w:tcPr>
            <w:tcW w:w="4878" w:type="dxa"/>
          </w:tcPr>
          <w:p w:rsidR="00B84FD9" w:rsidRPr="002341CA" w:rsidRDefault="00B84FD9" w:rsidP="002A7C68">
            <w:pPr>
              <w:pStyle w:val="TAL"/>
            </w:pPr>
            <w:r w:rsidRPr="002341CA">
              <w:t>Additional MS Radio Access Capabilities</w:t>
            </w:r>
          </w:p>
        </w:tc>
        <w:tc>
          <w:tcPr>
            <w:tcW w:w="2034" w:type="dxa"/>
          </w:tcPr>
          <w:p w:rsidR="00B84FD9" w:rsidRPr="002341CA" w:rsidRDefault="00B84FD9" w:rsidP="002A7C68">
            <w:pPr>
              <w:pStyle w:val="TAL"/>
            </w:pPr>
            <w:r w:rsidRPr="002341CA">
              <w:t>11.2.32</w:t>
            </w:r>
          </w:p>
        </w:tc>
      </w:tr>
      <w:tr w:rsidR="00B84FD9" w:rsidRPr="002341CA" w:rsidTr="002A7C68">
        <w:trPr>
          <w:cantSplit/>
          <w:jc w:val="center"/>
        </w:trPr>
        <w:tc>
          <w:tcPr>
            <w:tcW w:w="4878" w:type="dxa"/>
          </w:tcPr>
          <w:p w:rsidR="00B84FD9" w:rsidRPr="002341CA" w:rsidRDefault="00B84FD9" w:rsidP="002A7C68">
            <w:pPr>
              <w:pStyle w:val="TAH"/>
            </w:pPr>
            <w:r w:rsidRPr="002341CA">
              <w:t>Downlink TBF establishment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DBPSCH Assignment</w:t>
            </w:r>
          </w:p>
        </w:tc>
        <w:tc>
          <w:tcPr>
            <w:tcW w:w="2034" w:type="dxa"/>
          </w:tcPr>
          <w:p w:rsidR="00B84FD9" w:rsidRPr="002341CA" w:rsidRDefault="00B84FD9" w:rsidP="002A7C68">
            <w:pPr>
              <w:pStyle w:val="TAL"/>
            </w:pPr>
            <w:r w:rsidRPr="002341CA">
              <w:t>11.2.5b</w:t>
            </w:r>
          </w:p>
        </w:tc>
      </w:tr>
      <w:tr w:rsidR="00B84FD9" w:rsidRPr="002341CA" w:rsidTr="002A7C68">
        <w:trPr>
          <w:cantSplit/>
          <w:jc w:val="center"/>
        </w:trPr>
        <w:tc>
          <w:tcPr>
            <w:tcW w:w="4878" w:type="dxa"/>
          </w:tcPr>
          <w:p w:rsidR="00B84FD9" w:rsidRPr="002341CA" w:rsidRDefault="00B84FD9" w:rsidP="002A7C68">
            <w:pPr>
              <w:pStyle w:val="TAL"/>
            </w:pPr>
            <w:r w:rsidRPr="002341CA">
              <w:t>Packet Downlink Assignment</w:t>
            </w:r>
          </w:p>
        </w:tc>
        <w:tc>
          <w:tcPr>
            <w:tcW w:w="2034" w:type="dxa"/>
          </w:tcPr>
          <w:p w:rsidR="00B84FD9" w:rsidRPr="002341CA" w:rsidRDefault="00B84FD9" w:rsidP="002A7C68">
            <w:pPr>
              <w:pStyle w:val="TAL"/>
            </w:pPr>
            <w:r w:rsidRPr="002341CA">
              <w:t>11.2.7</w:t>
            </w:r>
          </w:p>
        </w:tc>
      </w:tr>
      <w:tr w:rsidR="00B84FD9" w:rsidRPr="002341CA" w:rsidTr="002A7C68">
        <w:trPr>
          <w:cantSplit/>
          <w:jc w:val="center"/>
        </w:trPr>
        <w:tc>
          <w:tcPr>
            <w:tcW w:w="4878" w:type="dxa"/>
          </w:tcPr>
          <w:p w:rsidR="00B84FD9" w:rsidRPr="002341CA" w:rsidRDefault="00B84FD9" w:rsidP="002A7C68">
            <w:pPr>
              <w:pStyle w:val="TAL"/>
            </w:pPr>
            <w:r w:rsidRPr="002341CA">
              <w:t>Multiple TBF Downlink Assignment</w:t>
            </w:r>
          </w:p>
        </w:tc>
        <w:tc>
          <w:tcPr>
            <w:tcW w:w="2034" w:type="dxa"/>
          </w:tcPr>
          <w:p w:rsidR="00B84FD9" w:rsidRPr="002341CA" w:rsidRDefault="00B84FD9" w:rsidP="002A7C68">
            <w:pPr>
              <w:pStyle w:val="TAL"/>
            </w:pPr>
            <w:r w:rsidRPr="002341CA">
              <w:t>11.2.7a</w:t>
            </w:r>
          </w:p>
        </w:tc>
      </w:tr>
      <w:tr w:rsidR="00B84FD9" w:rsidRPr="002341CA" w:rsidTr="002A7C68">
        <w:trPr>
          <w:cantSplit/>
          <w:jc w:val="center"/>
        </w:trPr>
        <w:tc>
          <w:tcPr>
            <w:tcW w:w="4878" w:type="dxa"/>
          </w:tcPr>
          <w:p w:rsidR="00B84FD9" w:rsidRPr="002341CA" w:rsidRDefault="00B84FD9" w:rsidP="002A7C68">
            <w:pPr>
              <w:pStyle w:val="TAH"/>
            </w:pPr>
            <w:r w:rsidRPr="002341CA">
              <w:t>TBF release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TBF Release</w:t>
            </w:r>
          </w:p>
        </w:tc>
        <w:tc>
          <w:tcPr>
            <w:tcW w:w="2034" w:type="dxa"/>
          </w:tcPr>
          <w:p w:rsidR="00B84FD9" w:rsidRPr="002341CA" w:rsidRDefault="00B84FD9" w:rsidP="002A7C68">
            <w:pPr>
              <w:pStyle w:val="TAL"/>
            </w:pPr>
            <w:r w:rsidRPr="002341CA">
              <w:t>11.2.26</w:t>
            </w:r>
          </w:p>
        </w:tc>
      </w:tr>
      <w:tr w:rsidR="00B84FD9" w:rsidRPr="002341CA" w:rsidTr="002A7C68">
        <w:trPr>
          <w:cantSplit/>
          <w:jc w:val="center"/>
        </w:trPr>
        <w:tc>
          <w:tcPr>
            <w:tcW w:w="4878" w:type="dxa"/>
          </w:tcPr>
          <w:p w:rsidR="00B84FD9" w:rsidRPr="002341CA" w:rsidRDefault="00B84FD9" w:rsidP="002A7C68">
            <w:pPr>
              <w:pStyle w:val="TAH"/>
            </w:pPr>
            <w:r w:rsidRPr="002341CA">
              <w:t>Paging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Paging Request</w:t>
            </w:r>
          </w:p>
        </w:tc>
        <w:tc>
          <w:tcPr>
            <w:tcW w:w="2034" w:type="dxa"/>
          </w:tcPr>
          <w:p w:rsidR="00B84FD9" w:rsidRPr="002341CA" w:rsidRDefault="00B84FD9" w:rsidP="002A7C68">
            <w:pPr>
              <w:pStyle w:val="TAL"/>
            </w:pPr>
            <w:r w:rsidRPr="002341CA">
              <w:t>11.2.10</w:t>
            </w:r>
          </w:p>
        </w:tc>
      </w:tr>
      <w:tr w:rsidR="00B84FD9" w:rsidRPr="002341CA" w:rsidTr="002A7C68">
        <w:trPr>
          <w:cantSplit/>
          <w:jc w:val="center"/>
        </w:trPr>
        <w:tc>
          <w:tcPr>
            <w:tcW w:w="4878" w:type="dxa"/>
          </w:tcPr>
          <w:p w:rsidR="00B84FD9" w:rsidRPr="002341CA" w:rsidRDefault="00B84FD9" w:rsidP="002A7C68">
            <w:pPr>
              <w:pStyle w:val="TAH"/>
            </w:pPr>
            <w:r w:rsidRPr="002341CA">
              <w:t>RLC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11.2.6</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EGPRS Packet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11.2.6a</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DBPSCH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11.2.6b</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DBPSCH Downlink </w:t>
            </w:r>
            <w:proofErr w:type="spellStart"/>
            <w:r w:rsidRPr="002341CA">
              <w:t>Ack</w:t>
            </w:r>
            <w:proofErr w:type="spellEnd"/>
            <w:r w:rsidRPr="002341CA">
              <w:t>/</w:t>
            </w:r>
            <w:proofErr w:type="spellStart"/>
            <w:r w:rsidRPr="002341CA">
              <w:t>Nack</w:t>
            </w:r>
            <w:proofErr w:type="spellEnd"/>
            <w:r w:rsidRPr="002341CA">
              <w:t xml:space="preserve"> Type 2</w:t>
            </w:r>
          </w:p>
        </w:tc>
        <w:tc>
          <w:tcPr>
            <w:tcW w:w="2034" w:type="dxa"/>
          </w:tcPr>
          <w:p w:rsidR="00B84FD9" w:rsidRPr="002341CA" w:rsidRDefault="00B84FD9" w:rsidP="002A7C68">
            <w:pPr>
              <w:pStyle w:val="TAL"/>
            </w:pPr>
            <w:r w:rsidRPr="002341CA">
              <w:t>11.2.6c</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MBMS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11.2.6d</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EGPRS Packet Downlink </w:t>
            </w:r>
            <w:proofErr w:type="spellStart"/>
            <w:r w:rsidRPr="002341CA">
              <w:t>Ack</w:t>
            </w:r>
            <w:proofErr w:type="spellEnd"/>
            <w:r w:rsidRPr="002341CA">
              <w:t>/</w:t>
            </w:r>
            <w:proofErr w:type="spellStart"/>
            <w:r w:rsidRPr="002341CA">
              <w:t>Nack</w:t>
            </w:r>
            <w:proofErr w:type="spellEnd"/>
            <w:r w:rsidRPr="002341CA">
              <w:t xml:space="preserve"> Type 2</w:t>
            </w:r>
          </w:p>
        </w:tc>
        <w:tc>
          <w:tcPr>
            <w:tcW w:w="2034" w:type="dxa"/>
          </w:tcPr>
          <w:p w:rsidR="00B84FD9" w:rsidRPr="002341CA" w:rsidRDefault="00B84FD9" w:rsidP="002A7C68">
            <w:pPr>
              <w:pStyle w:val="TAL"/>
            </w:pPr>
            <w:r w:rsidRPr="002341CA">
              <w:t>11.2.6e</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EGPRS Packet Downlink </w:t>
            </w:r>
            <w:proofErr w:type="spellStart"/>
            <w:r w:rsidRPr="002341CA">
              <w:t>Ack</w:t>
            </w:r>
            <w:proofErr w:type="spellEnd"/>
            <w:r w:rsidRPr="002341CA">
              <w:t>/</w:t>
            </w:r>
            <w:proofErr w:type="spellStart"/>
            <w:r w:rsidRPr="002341CA">
              <w:t>Nack</w:t>
            </w:r>
            <w:proofErr w:type="spellEnd"/>
            <w:r w:rsidRPr="002341CA">
              <w:t xml:space="preserve"> Type 3</w:t>
            </w:r>
          </w:p>
        </w:tc>
        <w:tc>
          <w:tcPr>
            <w:tcW w:w="2034" w:type="dxa"/>
          </w:tcPr>
          <w:p w:rsidR="00B84FD9" w:rsidRPr="002341CA" w:rsidRDefault="00B84FD9" w:rsidP="002A7C68">
            <w:pPr>
              <w:pStyle w:val="TAL"/>
            </w:pPr>
            <w:r w:rsidRPr="002341CA">
              <w:t>11.2.6f</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Uplink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11.2.28</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DBPSCH Uplink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11.2.28a</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DBPSCH Uplink </w:t>
            </w:r>
            <w:proofErr w:type="spellStart"/>
            <w:r w:rsidRPr="002341CA">
              <w:t>Ack</w:t>
            </w:r>
            <w:proofErr w:type="spellEnd"/>
            <w:r w:rsidRPr="002341CA">
              <w:t>/</w:t>
            </w:r>
            <w:proofErr w:type="spellStart"/>
            <w:r w:rsidRPr="002341CA">
              <w:t>Nack</w:t>
            </w:r>
            <w:proofErr w:type="spellEnd"/>
            <w:r w:rsidRPr="002341CA">
              <w:t xml:space="preserve"> Type 2</w:t>
            </w:r>
          </w:p>
        </w:tc>
        <w:tc>
          <w:tcPr>
            <w:tcW w:w="2034" w:type="dxa"/>
          </w:tcPr>
          <w:p w:rsidR="00B84FD9" w:rsidRPr="002341CA" w:rsidRDefault="00B84FD9" w:rsidP="002A7C68">
            <w:pPr>
              <w:pStyle w:val="TAL"/>
            </w:pPr>
            <w:r w:rsidRPr="002341CA">
              <w:t>11.2.28b</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EGPRS Packet Downlink </w:t>
            </w:r>
            <w:proofErr w:type="spellStart"/>
            <w:r w:rsidRPr="002341CA">
              <w:t>Ack</w:t>
            </w:r>
            <w:proofErr w:type="spellEnd"/>
            <w:r w:rsidRPr="002341CA">
              <w:t>/</w:t>
            </w:r>
            <w:proofErr w:type="spellStart"/>
            <w:r w:rsidRPr="002341CA">
              <w:t>Nack</w:t>
            </w:r>
            <w:proofErr w:type="spellEnd"/>
            <w:r w:rsidRPr="002341CA">
              <w:t xml:space="preserve"> DLMC</w:t>
            </w:r>
          </w:p>
        </w:tc>
        <w:tc>
          <w:tcPr>
            <w:tcW w:w="2034" w:type="dxa"/>
          </w:tcPr>
          <w:p w:rsidR="00B84FD9" w:rsidRPr="002341CA" w:rsidRDefault="00B84FD9" w:rsidP="002A7C68">
            <w:pPr>
              <w:pStyle w:val="TAL"/>
            </w:pPr>
            <w:r w:rsidRPr="002341CA">
              <w:t>11.2.48</w:t>
            </w:r>
          </w:p>
        </w:tc>
      </w:tr>
      <w:tr w:rsidR="00B84FD9" w:rsidRPr="002341CA" w:rsidTr="002A7C68">
        <w:trPr>
          <w:cantSplit/>
          <w:jc w:val="center"/>
        </w:trPr>
        <w:tc>
          <w:tcPr>
            <w:tcW w:w="4878" w:type="dxa"/>
          </w:tcPr>
          <w:p w:rsidR="00B84FD9" w:rsidRPr="002341CA" w:rsidRDefault="00B84FD9" w:rsidP="002A7C68">
            <w:pPr>
              <w:pStyle w:val="TAH"/>
            </w:pPr>
            <w:r w:rsidRPr="002341CA">
              <w:t>System information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w:t>
            </w:r>
          </w:p>
        </w:tc>
        <w:tc>
          <w:tcPr>
            <w:tcW w:w="2034" w:type="dxa"/>
          </w:tcPr>
          <w:p w:rsidR="00B84FD9" w:rsidRPr="002341CA" w:rsidRDefault="00B84FD9" w:rsidP="002A7C68">
            <w:pPr>
              <w:pStyle w:val="TAL"/>
            </w:pPr>
            <w:r w:rsidRPr="002341CA">
              <w:t>11.2.18</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2</w:t>
            </w:r>
          </w:p>
        </w:tc>
        <w:tc>
          <w:tcPr>
            <w:tcW w:w="2034" w:type="dxa"/>
          </w:tcPr>
          <w:p w:rsidR="00B84FD9" w:rsidRPr="002341CA" w:rsidRDefault="00B84FD9" w:rsidP="002A7C68">
            <w:pPr>
              <w:pStyle w:val="TAL"/>
            </w:pPr>
            <w:r w:rsidRPr="002341CA">
              <w:t>11.2.19</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3</w:t>
            </w:r>
          </w:p>
        </w:tc>
        <w:tc>
          <w:tcPr>
            <w:tcW w:w="2034" w:type="dxa"/>
          </w:tcPr>
          <w:p w:rsidR="00B84FD9" w:rsidRPr="002341CA" w:rsidRDefault="00B84FD9" w:rsidP="002A7C68">
            <w:pPr>
              <w:pStyle w:val="TAL"/>
            </w:pPr>
            <w:r w:rsidRPr="002341CA">
              <w:t>11.2.20</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System Information Type 3 </w:t>
            </w:r>
            <w:proofErr w:type="spellStart"/>
            <w:r w:rsidRPr="002341CA">
              <w:t>bis</w:t>
            </w:r>
            <w:proofErr w:type="spellEnd"/>
          </w:p>
        </w:tc>
        <w:tc>
          <w:tcPr>
            <w:tcW w:w="2034" w:type="dxa"/>
          </w:tcPr>
          <w:p w:rsidR="00B84FD9" w:rsidRPr="002341CA" w:rsidRDefault="00B84FD9" w:rsidP="002A7C68">
            <w:pPr>
              <w:pStyle w:val="TAL"/>
            </w:pPr>
            <w:r w:rsidRPr="002341CA">
              <w:t>11.2.21</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System Information Type 3 </w:t>
            </w:r>
            <w:proofErr w:type="spellStart"/>
            <w:r w:rsidRPr="002341CA">
              <w:t>ter</w:t>
            </w:r>
            <w:proofErr w:type="spellEnd"/>
          </w:p>
        </w:tc>
        <w:tc>
          <w:tcPr>
            <w:tcW w:w="2034" w:type="dxa"/>
          </w:tcPr>
          <w:p w:rsidR="00B84FD9" w:rsidRPr="002341CA" w:rsidRDefault="00B84FD9" w:rsidP="002A7C68">
            <w:pPr>
              <w:pStyle w:val="TAL"/>
            </w:pPr>
            <w:r w:rsidRPr="002341CA">
              <w:t>11.2.21a</w:t>
            </w:r>
          </w:p>
        </w:tc>
      </w:tr>
      <w:tr w:rsidR="00B84FD9" w:rsidRPr="002341CA" w:rsidTr="002A7C68">
        <w:trPr>
          <w:cantSplit/>
          <w:jc w:val="center"/>
        </w:trPr>
        <w:tc>
          <w:tcPr>
            <w:tcW w:w="4878" w:type="dxa"/>
          </w:tcPr>
          <w:p w:rsidR="00B84FD9" w:rsidRPr="002341CA" w:rsidRDefault="00B84FD9" w:rsidP="002A7C68">
            <w:pPr>
              <w:pStyle w:val="TAL"/>
            </w:pPr>
            <w:r w:rsidRPr="002341CA">
              <w:t xml:space="preserve">Packet System Information Type 3 </w:t>
            </w:r>
            <w:proofErr w:type="spellStart"/>
            <w:r w:rsidRPr="002341CA">
              <w:t>quater</w:t>
            </w:r>
            <w:proofErr w:type="spellEnd"/>
          </w:p>
        </w:tc>
        <w:tc>
          <w:tcPr>
            <w:tcW w:w="2034" w:type="dxa"/>
          </w:tcPr>
          <w:p w:rsidR="00B84FD9" w:rsidRPr="002341CA" w:rsidRDefault="00B84FD9" w:rsidP="002A7C68">
            <w:pPr>
              <w:pStyle w:val="TAL"/>
            </w:pPr>
            <w:r w:rsidRPr="002341CA">
              <w:t>11.2.21b</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5</w:t>
            </w:r>
          </w:p>
        </w:tc>
        <w:tc>
          <w:tcPr>
            <w:tcW w:w="2034" w:type="dxa"/>
          </w:tcPr>
          <w:p w:rsidR="00B84FD9" w:rsidRPr="002341CA" w:rsidRDefault="00B84FD9" w:rsidP="002A7C68">
            <w:pPr>
              <w:pStyle w:val="TAL"/>
            </w:pPr>
            <w:r w:rsidRPr="002341CA">
              <w:t>11.2.23</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6</w:t>
            </w:r>
          </w:p>
        </w:tc>
        <w:tc>
          <w:tcPr>
            <w:tcW w:w="2034" w:type="dxa"/>
          </w:tcPr>
          <w:p w:rsidR="00B84FD9" w:rsidRPr="002341CA" w:rsidRDefault="00B84FD9" w:rsidP="002A7C68">
            <w:pPr>
              <w:pStyle w:val="TAL"/>
            </w:pPr>
            <w:r w:rsidRPr="002341CA">
              <w:t>11.2.23a</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7</w:t>
            </w:r>
          </w:p>
        </w:tc>
        <w:tc>
          <w:tcPr>
            <w:tcW w:w="2034" w:type="dxa"/>
          </w:tcPr>
          <w:p w:rsidR="00B84FD9" w:rsidRPr="002341CA" w:rsidRDefault="00B84FD9" w:rsidP="002A7C68">
            <w:pPr>
              <w:pStyle w:val="TAL"/>
            </w:pPr>
            <w:r w:rsidRPr="002341CA">
              <w:t>11.2.23b</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8</w:t>
            </w:r>
          </w:p>
        </w:tc>
        <w:tc>
          <w:tcPr>
            <w:tcW w:w="2034" w:type="dxa"/>
          </w:tcPr>
          <w:p w:rsidR="00B84FD9" w:rsidRPr="002341CA" w:rsidRDefault="00B84FD9" w:rsidP="002A7C68">
            <w:pPr>
              <w:pStyle w:val="TAL"/>
            </w:pPr>
            <w:r w:rsidRPr="002341CA">
              <w:t>11.2.24</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13</w:t>
            </w:r>
          </w:p>
        </w:tc>
        <w:tc>
          <w:tcPr>
            <w:tcW w:w="2034" w:type="dxa"/>
          </w:tcPr>
          <w:p w:rsidR="00B84FD9" w:rsidRPr="002341CA" w:rsidRDefault="00B84FD9" w:rsidP="002A7C68">
            <w:pPr>
              <w:pStyle w:val="TAL"/>
            </w:pPr>
            <w:r w:rsidRPr="002341CA">
              <w:t>11.2.25</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14</w:t>
            </w:r>
          </w:p>
        </w:tc>
        <w:tc>
          <w:tcPr>
            <w:tcW w:w="2034" w:type="dxa"/>
          </w:tcPr>
          <w:p w:rsidR="00B84FD9" w:rsidRPr="002341CA" w:rsidRDefault="00B84FD9" w:rsidP="002A7C68">
            <w:pPr>
              <w:pStyle w:val="TAL"/>
            </w:pPr>
            <w:r w:rsidRPr="002341CA">
              <w:t>11.2.25a</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15</w:t>
            </w:r>
          </w:p>
        </w:tc>
        <w:tc>
          <w:tcPr>
            <w:tcW w:w="2034" w:type="dxa"/>
          </w:tcPr>
          <w:p w:rsidR="00B84FD9" w:rsidRPr="002341CA" w:rsidRDefault="00B84FD9" w:rsidP="002A7C68">
            <w:pPr>
              <w:pStyle w:val="TAL"/>
            </w:pPr>
            <w:r w:rsidRPr="002341CA">
              <w:t>11.2.25b</w:t>
            </w:r>
          </w:p>
        </w:tc>
      </w:tr>
      <w:tr w:rsidR="00B84FD9" w:rsidRPr="002341CA" w:rsidTr="002A7C68">
        <w:trPr>
          <w:cantSplit/>
          <w:jc w:val="center"/>
        </w:trPr>
        <w:tc>
          <w:tcPr>
            <w:tcW w:w="4878" w:type="dxa"/>
          </w:tcPr>
          <w:p w:rsidR="00B84FD9" w:rsidRPr="002341CA" w:rsidRDefault="00B84FD9" w:rsidP="002A7C68">
            <w:pPr>
              <w:pStyle w:val="TAL"/>
            </w:pPr>
            <w:r w:rsidRPr="002341CA">
              <w:t>Packet System Information Type 16</w:t>
            </w:r>
          </w:p>
        </w:tc>
        <w:tc>
          <w:tcPr>
            <w:tcW w:w="2034" w:type="dxa"/>
          </w:tcPr>
          <w:p w:rsidR="00B84FD9" w:rsidRPr="002341CA" w:rsidRDefault="00B84FD9" w:rsidP="002A7C68">
            <w:pPr>
              <w:pStyle w:val="TAL"/>
            </w:pPr>
            <w:r w:rsidRPr="002341CA">
              <w:t>11.2.25c</w:t>
            </w:r>
          </w:p>
        </w:tc>
      </w:tr>
      <w:tr w:rsidR="00B84FD9" w:rsidRPr="002341CA" w:rsidTr="002A7C68">
        <w:trPr>
          <w:cantSplit/>
          <w:jc w:val="center"/>
        </w:trPr>
        <w:tc>
          <w:tcPr>
            <w:tcW w:w="4878" w:type="dxa"/>
          </w:tcPr>
          <w:p w:rsidR="00B84FD9" w:rsidRPr="002341CA" w:rsidRDefault="00B84FD9" w:rsidP="002A7C68">
            <w:pPr>
              <w:pStyle w:val="TAH"/>
            </w:pPr>
            <w:r w:rsidRPr="002341CA">
              <w:t>Miscellaneous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2A7C68">
            <w:pPr>
              <w:pStyle w:val="TAL"/>
            </w:pPr>
            <w:r w:rsidRPr="002341CA">
              <w:t>Packet Control Acknowledgement</w:t>
            </w:r>
          </w:p>
        </w:tc>
        <w:tc>
          <w:tcPr>
            <w:tcW w:w="2034" w:type="dxa"/>
          </w:tcPr>
          <w:p w:rsidR="00B84FD9" w:rsidRPr="002341CA" w:rsidRDefault="00B84FD9" w:rsidP="002A7C68">
            <w:pPr>
              <w:pStyle w:val="TAL"/>
            </w:pPr>
            <w:r w:rsidRPr="002341CA">
              <w:t>11.2.2</w:t>
            </w:r>
          </w:p>
        </w:tc>
      </w:tr>
      <w:tr w:rsidR="00B84FD9" w:rsidRPr="002341CA" w:rsidTr="002A7C68">
        <w:trPr>
          <w:cantSplit/>
          <w:jc w:val="center"/>
        </w:trPr>
        <w:tc>
          <w:tcPr>
            <w:tcW w:w="4878" w:type="dxa"/>
          </w:tcPr>
          <w:p w:rsidR="00B84FD9" w:rsidRPr="002341CA" w:rsidRDefault="00B84FD9" w:rsidP="002A7C68">
            <w:pPr>
              <w:pStyle w:val="TAL"/>
            </w:pPr>
            <w:r w:rsidRPr="002341CA">
              <w:t>Packet Cell Change Continue</w:t>
            </w:r>
          </w:p>
        </w:tc>
        <w:tc>
          <w:tcPr>
            <w:tcW w:w="2034" w:type="dxa"/>
          </w:tcPr>
          <w:p w:rsidR="00B84FD9" w:rsidRPr="002341CA" w:rsidRDefault="00B84FD9" w:rsidP="002A7C68">
            <w:pPr>
              <w:pStyle w:val="TAL"/>
            </w:pPr>
            <w:r w:rsidRPr="002341CA">
              <w:t>11.2.2a</w:t>
            </w:r>
          </w:p>
        </w:tc>
      </w:tr>
      <w:tr w:rsidR="00B84FD9" w:rsidRPr="002341CA" w:rsidTr="002A7C68">
        <w:trPr>
          <w:cantSplit/>
          <w:jc w:val="center"/>
        </w:trPr>
        <w:tc>
          <w:tcPr>
            <w:tcW w:w="4878" w:type="dxa"/>
          </w:tcPr>
          <w:p w:rsidR="00B84FD9" w:rsidRPr="002341CA" w:rsidRDefault="00B84FD9" w:rsidP="002A7C68">
            <w:pPr>
              <w:pStyle w:val="TAL"/>
            </w:pPr>
            <w:r w:rsidRPr="002341CA">
              <w:t>Packet Cell Change Failure</w:t>
            </w:r>
          </w:p>
        </w:tc>
        <w:tc>
          <w:tcPr>
            <w:tcW w:w="2034" w:type="dxa"/>
          </w:tcPr>
          <w:p w:rsidR="00B84FD9" w:rsidRPr="002341CA" w:rsidRDefault="00B84FD9" w:rsidP="002A7C68">
            <w:pPr>
              <w:pStyle w:val="TAL"/>
            </w:pPr>
            <w:r w:rsidRPr="002341CA">
              <w:t>11.2.3</w:t>
            </w:r>
          </w:p>
        </w:tc>
      </w:tr>
      <w:tr w:rsidR="00B84FD9" w:rsidRPr="002341CA" w:rsidTr="002A7C68">
        <w:trPr>
          <w:cantSplit/>
          <w:jc w:val="center"/>
        </w:trPr>
        <w:tc>
          <w:tcPr>
            <w:tcW w:w="4878" w:type="dxa"/>
          </w:tcPr>
          <w:p w:rsidR="00B84FD9" w:rsidRPr="002341CA" w:rsidRDefault="00B84FD9" w:rsidP="002A7C68">
            <w:pPr>
              <w:pStyle w:val="TAL"/>
            </w:pPr>
            <w:r w:rsidRPr="002341CA">
              <w:t>Packet Cell Change Notification</w:t>
            </w:r>
          </w:p>
        </w:tc>
        <w:tc>
          <w:tcPr>
            <w:tcW w:w="2034" w:type="dxa"/>
          </w:tcPr>
          <w:p w:rsidR="00B84FD9" w:rsidRPr="002341CA" w:rsidRDefault="00B84FD9" w:rsidP="002A7C68">
            <w:pPr>
              <w:pStyle w:val="TAL"/>
            </w:pPr>
            <w:r w:rsidRPr="002341CA">
              <w:t>11.2.3a</w:t>
            </w:r>
          </w:p>
        </w:tc>
      </w:tr>
      <w:tr w:rsidR="00B84FD9" w:rsidRPr="002341CA" w:rsidTr="002A7C68">
        <w:trPr>
          <w:cantSplit/>
          <w:jc w:val="center"/>
        </w:trPr>
        <w:tc>
          <w:tcPr>
            <w:tcW w:w="4878" w:type="dxa"/>
          </w:tcPr>
          <w:p w:rsidR="00B84FD9" w:rsidRPr="002341CA" w:rsidRDefault="00B84FD9" w:rsidP="002A7C68">
            <w:pPr>
              <w:pStyle w:val="TAL"/>
            </w:pPr>
            <w:r w:rsidRPr="002341CA">
              <w:t>Packet Cell Change Order</w:t>
            </w:r>
          </w:p>
        </w:tc>
        <w:tc>
          <w:tcPr>
            <w:tcW w:w="2034" w:type="dxa"/>
          </w:tcPr>
          <w:p w:rsidR="00B84FD9" w:rsidRPr="002341CA" w:rsidRDefault="00B84FD9" w:rsidP="002A7C68">
            <w:pPr>
              <w:pStyle w:val="TAL"/>
            </w:pPr>
            <w:r w:rsidRPr="002341CA">
              <w:t>11.2.4</w:t>
            </w:r>
          </w:p>
        </w:tc>
      </w:tr>
      <w:tr w:rsidR="00B84FD9" w:rsidRPr="002341CA" w:rsidTr="002A7C68">
        <w:trPr>
          <w:cantSplit/>
          <w:jc w:val="center"/>
        </w:trPr>
        <w:tc>
          <w:tcPr>
            <w:tcW w:w="4878" w:type="dxa"/>
          </w:tcPr>
          <w:p w:rsidR="00B84FD9" w:rsidRPr="002341CA" w:rsidRDefault="00B84FD9" w:rsidP="002A7C68">
            <w:pPr>
              <w:pStyle w:val="TAL"/>
            </w:pPr>
            <w:r w:rsidRPr="002341CA">
              <w:t>Packet Downlink Dummy Control Block</w:t>
            </w:r>
          </w:p>
        </w:tc>
        <w:tc>
          <w:tcPr>
            <w:tcW w:w="2034" w:type="dxa"/>
          </w:tcPr>
          <w:p w:rsidR="00B84FD9" w:rsidRPr="002341CA" w:rsidRDefault="00B84FD9" w:rsidP="002A7C68">
            <w:pPr>
              <w:pStyle w:val="TAL"/>
            </w:pPr>
            <w:r w:rsidRPr="002341CA">
              <w:t>11.2.8</w:t>
            </w:r>
          </w:p>
        </w:tc>
      </w:tr>
      <w:tr w:rsidR="00B84FD9" w:rsidRPr="002341CA" w:rsidTr="002A7C68">
        <w:trPr>
          <w:cantSplit/>
          <w:jc w:val="center"/>
        </w:trPr>
        <w:tc>
          <w:tcPr>
            <w:tcW w:w="4878" w:type="dxa"/>
          </w:tcPr>
          <w:p w:rsidR="00B84FD9" w:rsidRPr="002341CA" w:rsidRDefault="00B84FD9" w:rsidP="002A7C68">
            <w:pPr>
              <w:pStyle w:val="TAL"/>
            </w:pPr>
            <w:r w:rsidRPr="002341CA">
              <w:t>Packet Uplink Dummy Control Block</w:t>
            </w:r>
          </w:p>
        </w:tc>
        <w:tc>
          <w:tcPr>
            <w:tcW w:w="2034" w:type="dxa"/>
          </w:tcPr>
          <w:p w:rsidR="00B84FD9" w:rsidRPr="002341CA" w:rsidRDefault="00B84FD9" w:rsidP="002A7C68">
            <w:pPr>
              <w:pStyle w:val="TAL"/>
            </w:pPr>
            <w:r w:rsidRPr="002341CA">
              <w:t>11.2.8b</w:t>
            </w:r>
          </w:p>
        </w:tc>
      </w:tr>
      <w:tr w:rsidR="00B84FD9" w:rsidRPr="002341CA" w:rsidTr="002A7C68">
        <w:trPr>
          <w:cantSplit/>
          <w:jc w:val="center"/>
        </w:trPr>
        <w:tc>
          <w:tcPr>
            <w:tcW w:w="4878" w:type="dxa"/>
          </w:tcPr>
          <w:p w:rsidR="00B84FD9" w:rsidRPr="002341CA" w:rsidRDefault="00B84FD9" w:rsidP="002A7C68">
            <w:pPr>
              <w:pStyle w:val="TAL"/>
            </w:pPr>
            <w:r w:rsidRPr="002341CA">
              <w:t>Packet Measurement Report</w:t>
            </w:r>
          </w:p>
        </w:tc>
        <w:tc>
          <w:tcPr>
            <w:tcW w:w="2034" w:type="dxa"/>
          </w:tcPr>
          <w:p w:rsidR="00B84FD9" w:rsidRPr="002341CA" w:rsidRDefault="00B84FD9" w:rsidP="002A7C68">
            <w:pPr>
              <w:pStyle w:val="TAL"/>
            </w:pPr>
            <w:r w:rsidRPr="002341CA">
              <w:t>11.2.9</w:t>
            </w:r>
          </w:p>
        </w:tc>
      </w:tr>
      <w:tr w:rsidR="00B84FD9" w:rsidRPr="002341CA" w:rsidTr="002A7C68">
        <w:trPr>
          <w:cantSplit/>
          <w:jc w:val="center"/>
        </w:trPr>
        <w:tc>
          <w:tcPr>
            <w:tcW w:w="4878" w:type="dxa"/>
          </w:tcPr>
          <w:p w:rsidR="00B84FD9" w:rsidRPr="002341CA" w:rsidRDefault="00B84FD9" w:rsidP="002A7C68">
            <w:pPr>
              <w:pStyle w:val="TAL"/>
            </w:pPr>
            <w:r w:rsidRPr="002341CA">
              <w:t>Packet Measurement Order</w:t>
            </w:r>
          </w:p>
        </w:tc>
        <w:tc>
          <w:tcPr>
            <w:tcW w:w="2034" w:type="dxa"/>
          </w:tcPr>
          <w:p w:rsidR="00B84FD9" w:rsidRPr="002341CA" w:rsidRDefault="00B84FD9" w:rsidP="002A7C68">
            <w:pPr>
              <w:pStyle w:val="TAL"/>
            </w:pPr>
            <w:r w:rsidRPr="002341CA">
              <w:t>11.2.9b</w:t>
            </w:r>
          </w:p>
        </w:tc>
      </w:tr>
      <w:tr w:rsidR="00B84FD9" w:rsidRPr="002341CA" w:rsidTr="002A7C68">
        <w:trPr>
          <w:cantSplit/>
          <w:jc w:val="center"/>
        </w:trPr>
        <w:tc>
          <w:tcPr>
            <w:tcW w:w="4878" w:type="dxa"/>
          </w:tcPr>
          <w:p w:rsidR="00B84FD9" w:rsidRPr="002341CA" w:rsidRDefault="00B84FD9" w:rsidP="002A7C68">
            <w:pPr>
              <w:pStyle w:val="TAL"/>
            </w:pPr>
            <w:r w:rsidRPr="002341CA">
              <w:t>Packet Mobile TBF Status</w:t>
            </w:r>
          </w:p>
        </w:tc>
        <w:tc>
          <w:tcPr>
            <w:tcW w:w="2034" w:type="dxa"/>
          </w:tcPr>
          <w:p w:rsidR="00B84FD9" w:rsidRPr="002341CA" w:rsidRDefault="00B84FD9" w:rsidP="002A7C68">
            <w:pPr>
              <w:pStyle w:val="TAL"/>
            </w:pPr>
            <w:r w:rsidRPr="002341CA">
              <w:t>11.2.9c</w:t>
            </w:r>
          </w:p>
        </w:tc>
      </w:tr>
      <w:tr w:rsidR="00B84FD9" w:rsidRPr="002341CA" w:rsidTr="002A7C68">
        <w:trPr>
          <w:cantSplit/>
          <w:jc w:val="center"/>
        </w:trPr>
        <w:tc>
          <w:tcPr>
            <w:tcW w:w="4878" w:type="dxa"/>
          </w:tcPr>
          <w:p w:rsidR="00B84FD9" w:rsidRPr="002341CA" w:rsidRDefault="00B84FD9" w:rsidP="002A7C68">
            <w:pPr>
              <w:pStyle w:val="TAL"/>
            </w:pPr>
            <w:r w:rsidRPr="002341CA">
              <w:t>Packet Enhanced Measurement Report</w:t>
            </w:r>
          </w:p>
        </w:tc>
        <w:tc>
          <w:tcPr>
            <w:tcW w:w="2034" w:type="dxa"/>
          </w:tcPr>
          <w:p w:rsidR="00B84FD9" w:rsidRPr="002341CA" w:rsidRDefault="00B84FD9" w:rsidP="002A7C68">
            <w:pPr>
              <w:pStyle w:val="TAL"/>
            </w:pPr>
            <w:r w:rsidRPr="002341CA">
              <w:t>11.2.9d</w:t>
            </w:r>
          </w:p>
        </w:tc>
      </w:tr>
      <w:tr w:rsidR="00B84FD9" w:rsidRPr="002341CA" w:rsidTr="002A7C68">
        <w:trPr>
          <w:cantSplit/>
          <w:jc w:val="center"/>
        </w:trPr>
        <w:tc>
          <w:tcPr>
            <w:tcW w:w="4878" w:type="dxa"/>
          </w:tcPr>
          <w:p w:rsidR="00B84FD9" w:rsidRPr="002341CA" w:rsidRDefault="00B84FD9" w:rsidP="002A7C68">
            <w:pPr>
              <w:pStyle w:val="TAL"/>
            </w:pPr>
            <w:r w:rsidRPr="002341CA">
              <w:t>Packet Neighbour Cell Data</w:t>
            </w:r>
          </w:p>
        </w:tc>
        <w:tc>
          <w:tcPr>
            <w:tcW w:w="2034" w:type="dxa"/>
          </w:tcPr>
          <w:p w:rsidR="00B84FD9" w:rsidRPr="002341CA" w:rsidRDefault="00B84FD9" w:rsidP="002A7C68">
            <w:pPr>
              <w:pStyle w:val="TAL"/>
            </w:pPr>
            <w:r w:rsidRPr="002341CA">
              <w:t>11.2.9e</w:t>
            </w:r>
          </w:p>
        </w:tc>
      </w:tr>
      <w:tr w:rsidR="00B84FD9" w:rsidRPr="002341CA" w:rsidTr="002A7C68">
        <w:trPr>
          <w:cantSplit/>
          <w:jc w:val="center"/>
        </w:trPr>
        <w:tc>
          <w:tcPr>
            <w:tcW w:w="4878" w:type="dxa"/>
          </w:tcPr>
          <w:p w:rsidR="00B84FD9" w:rsidRPr="002341CA" w:rsidRDefault="00B84FD9" w:rsidP="002A7C68">
            <w:pPr>
              <w:pStyle w:val="TAL"/>
            </w:pPr>
            <w:r w:rsidRPr="002341CA">
              <w:t>Packet PDCH Release</w:t>
            </w:r>
          </w:p>
        </w:tc>
        <w:tc>
          <w:tcPr>
            <w:tcW w:w="2034" w:type="dxa"/>
          </w:tcPr>
          <w:p w:rsidR="00B84FD9" w:rsidRPr="002341CA" w:rsidRDefault="00B84FD9" w:rsidP="002A7C68">
            <w:pPr>
              <w:pStyle w:val="TAL"/>
            </w:pPr>
            <w:r w:rsidRPr="002341CA">
              <w:t>11.2.11</w:t>
            </w:r>
          </w:p>
        </w:tc>
      </w:tr>
      <w:tr w:rsidR="00B84FD9" w:rsidRPr="002341CA" w:rsidTr="002A7C68">
        <w:trPr>
          <w:cantSplit/>
          <w:jc w:val="center"/>
        </w:trPr>
        <w:tc>
          <w:tcPr>
            <w:tcW w:w="4878" w:type="dxa"/>
          </w:tcPr>
          <w:p w:rsidR="00B84FD9" w:rsidRPr="002341CA" w:rsidRDefault="00B84FD9" w:rsidP="002A7C68">
            <w:pPr>
              <w:pStyle w:val="TAL"/>
            </w:pPr>
            <w:r w:rsidRPr="002341CA">
              <w:lastRenderedPageBreak/>
              <w:t>Packet Polling Request</w:t>
            </w:r>
          </w:p>
        </w:tc>
        <w:tc>
          <w:tcPr>
            <w:tcW w:w="2034" w:type="dxa"/>
          </w:tcPr>
          <w:p w:rsidR="00B84FD9" w:rsidRPr="002341CA" w:rsidRDefault="00B84FD9" w:rsidP="002A7C68">
            <w:pPr>
              <w:pStyle w:val="TAL"/>
            </w:pPr>
            <w:r w:rsidRPr="002341CA">
              <w:t>11.2.12</w:t>
            </w:r>
          </w:p>
        </w:tc>
      </w:tr>
      <w:tr w:rsidR="00B84FD9" w:rsidRPr="002341CA" w:rsidTr="002A7C68">
        <w:trPr>
          <w:cantSplit/>
          <w:jc w:val="center"/>
        </w:trPr>
        <w:tc>
          <w:tcPr>
            <w:tcW w:w="4878" w:type="dxa"/>
          </w:tcPr>
          <w:p w:rsidR="00B84FD9" w:rsidRPr="002341CA" w:rsidRDefault="00B84FD9" w:rsidP="002A7C68">
            <w:pPr>
              <w:pStyle w:val="TAL"/>
            </w:pPr>
            <w:r w:rsidRPr="002341CA">
              <w:t>Packet Power Control/Timing Advance</w:t>
            </w:r>
          </w:p>
        </w:tc>
        <w:tc>
          <w:tcPr>
            <w:tcW w:w="2034" w:type="dxa"/>
          </w:tcPr>
          <w:p w:rsidR="00B84FD9" w:rsidRPr="002341CA" w:rsidRDefault="00B84FD9" w:rsidP="002A7C68">
            <w:pPr>
              <w:pStyle w:val="TAL"/>
            </w:pPr>
            <w:r w:rsidRPr="002341CA">
              <w:t>11.2.13</w:t>
            </w:r>
          </w:p>
        </w:tc>
      </w:tr>
      <w:tr w:rsidR="00B84FD9" w:rsidRPr="002341CA" w:rsidTr="002A7C68">
        <w:trPr>
          <w:cantSplit/>
          <w:jc w:val="center"/>
        </w:trPr>
        <w:tc>
          <w:tcPr>
            <w:tcW w:w="4878" w:type="dxa"/>
          </w:tcPr>
          <w:p w:rsidR="00B84FD9" w:rsidRPr="002341CA" w:rsidRDefault="00B84FD9" w:rsidP="002A7C68">
            <w:pPr>
              <w:pStyle w:val="TAL"/>
            </w:pPr>
            <w:r w:rsidRPr="002341CA">
              <w:t>Packet PRACH Parameters</w:t>
            </w:r>
          </w:p>
        </w:tc>
        <w:tc>
          <w:tcPr>
            <w:tcW w:w="2034" w:type="dxa"/>
          </w:tcPr>
          <w:p w:rsidR="00B84FD9" w:rsidRPr="002341CA" w:rsidRDefault="00B84FD9" w:rsidP="002A7C68">
            <w:pPr>
              <w:pStyle w:val="TAL"/>
            </w:pPr>
            <w:r w:rsidRPr="002341CA">
              <w:t>11.2.14</w:t>
            </w:r>
          </w:p>
        </w:tc>
      </w:tr>
      <w:tr w:rsidR="00B84FD9" w:rsidRPr="002341CA" w:rsidTr="002A7C68">
        <w:trPr>
          <w:cantSplit/>
          <w:jc w:val="center"/>
        </w:trPr>
        <w:tc>
          <w:tcPr>
            <w:tcW w:w="4878" w:type="dxa"/>
          </w:tcPr>
          <w:p w:rsidR="00B84FD9" w:rsidRPr="002341CA" w:rsidRDefault="00B84FD9" w:rsidP="002A7C68">
            <w:pPr>
              <w:pStyle w:val="TAL"/>
            </w:pPr>
            <w:r w:rsidRPr="002341CA">
              <w:t>Packet PSI Status</w:t>
            </w:r>
          </w:p>
        </w:tc>
        <w:tc>
          <w:tcPr>
            <w:tcW w:w="2034" w:type="dxa"/>
          </w:tcPr>
          <w:p w:rsidR="00B84FD9" w:rsidRPr="002341CA" w:rsidRDefault="00B84FD9" w:rsidP="002A7C68">
            <w:pPr>
              <w:pStyle w:val="TAL"/>
            </w:pPr>
            <w:r w:rsidRPr="002341CA">
              <w:t>11.2.17</w:t>
            </w:r>
          </w:p>
        </w:tc>
      </w:tr>
      <w:tr w:rsidR="00B84FD9" w:rsidRPr="002341CA" w:rsidTr="002A7C68">
        <w:trPr>
          <w:cantSplit/>
          <w:jc w:val="center"/>
        </w:trPr>
        <w:tc>
          <w:tcPr>
            <w:tcW w:w="4878" w:type="dxa"/>
          </w:tcPr>
          <w:p w:rsidR="00B84FD9" w:rsidRPr="002341CA" w:rsidRDefault="00B84FD9" w:rsidP="002A7C68">
            <w:pPr>
              <w:pStyle w:val="TAL"/>
            </w:pPr>
            <w:r w:rsidRPr="002341CA">
              <w:t>Packet Serving Cell Data</w:t>
            </w:r>
          </w:p>
        </w:tc>
        <w:tc>
          <w:tcPr>
            <w:tcW w:w="2034" w:type="dxa"/>
          </w:tcPr>
          <w:p w:rsidR="00B84FD9" w:rsidRPr="002341CA" w:rsidRDefault="00B84FD9" w:rsidP="002A7C68">
            <w:pPr>
              <w:pStyle w:val="TAL"/>
            </w:pPr>
            <w:r w:rsidRPr="002341CA">
              <w:t>11.2.17a</w:t>
            </w:r>
          </w:p>
        </w:tc>
      </w:tr>
      <w:tr w:rsidR="00B84FD9" w:rsidRPr="002341CA" w:rsidTr="002A7C68">
        <w:trPr>
          <w:cantSplit/>
          <w:jc w:val="center"/>
        </w:trPr>
        <w:tc>
          <w:tcPr>
            <w:tcW w:w="4878" w:type="dxa"/>
          </w:tcPr>
          <w:p w:rsidR="00B84FD9" w:rsidRPr="002341CA" w:rsidRDefault="00B84FD9" w:rsidP="002A7C68">
            <w:pPr>
              <w:pStyle w:val="TAL"/>
            </w:pPr>
            <w:r w:rsidRPr="002341CA">
              <w:t>Packet SI Status</w:t>
            </w:r>
          </w:p>
        </w:tc>
        <w:tc>
          <w:tcPr>
            <w:tcW w:w="2034" w:type="dxa"/>
          </w:tcPr>
          <w:p w:rsidR="00B84FD9" w:rsidRPr="002341CA" w:rsidRDefault="00B84FD9" w:rsidP="002A7C68">
            <w:pPr>
              <w:pStyle w:val="TAL"/>
            </w:pPr>
            <w:r w:rsidRPr="002341CA">
              <w:t>11.2.17b</w:t>
            </w:r>
          </w:p>
        </w:tc>
      </w:tr>
      <w:tr w:rsidR="00B84FD9" w:rsidRPr="002341CA" w:rsidTr="002A7C68">
        <w:trPr>
          <w:cantSplit/>
          <w:jc w:val="center"/>
        </w:trPr>
        <w:tc>
          <w:tcPr>
            <w:tcW w:w="4878" w:type="dxa"/>
          </w:tcPr>
          <w:p w:rsidR="00B84FD9" w:rsidRPr="002341CA" w:rsidRDefault="00B84FD9" w:rsidP="002A7C68">
            <w:pPr>
              <w:pStyle w:val="TAL"/>
            </w:pPr>
            <w:r w:rsidRPr="002341CA">
              <w:t>Packet Pause</w:t>
            </w:r>
          </w:p>
        </w:tc>
        <w:tc>
          <w:tcPr>
            <w:tcW w:w="2034" w:type="dxa"/>
          </w:tcPr>
          <w:p w:rsidR="00B84FD9" w:rsidRPr="002341CA" w:rsidRDefault="00B84FD9" w:rsidP="002A7C68">
            <w:pPr>
              <w:pStyle w:val="TAL"/>
            </w:pPr>
            <w:r w:rsidRPr="002341CA">
              <w:t>11.2.30a</w:t>
            </w:r>
          </w:p>
        </w:tc>
      </w:tr>
      <w:tr w:rsidR="00B84FD9" w:rsidRPr="002341CA" w:rsidTr="002A7C68">
        <w:trPr>
          <w:cantSplit/>
          <w:jc w:val="center"/>
        </w:trPr>
        <w:tc>
          <w:tcPr>
            <w:tcW w:w="4878" w:type="dxa"/>
          </w:tcPr>
          <w:p w:rsidR="00B84FD9" w:rsidRPr="002341CA" w:rsidRDefault="00B84FD9" w:rsidP="002A7C68">
            <w:pPr>
              <w:pStyle w:val="TAL"/>
            </w:pPr>
            <w:r w:rsidRPr="002341CA">
              <w:t>Packet Timeslot Reconfigure</w:t>
            </w:r>
          </w:p>
        </w:tc>
        <w:tc>
          <w:tcPr>
            <w:tcW w:w="2034" w:type="dxa"/>
          </w:tcPr>
          <w:p w:rsidR="00B84FD9" w:rsidRPr="002341CA" w:rsidRDefault="00B84FD9" w:rsidP="002A7C68">
            <w:pPr>
              <w:pStyle w:val="TAL"/>
            </w:pPr>
            <w:r w:rsidRPr="002341CA">
              <w:t>11.2.31</w:t>
            </w:r>
          </w:p>
        </w:tc>
      </w:tr>
      <w:tr w:rsidR="00B84FD9" w:rsidRPr="002341CA" w:rsidTr="002A7C68">
        <w:trPr>
          <w:cantSplit/>
          <w:jc w:val="center"/>
        </w:trPr>
        <w:tc>
          <w:tcPr>
            <w:tcW w:w="4878" w:type="dxa"/>
          </w:tcPr>
          <w:p w:rsidR="00B84FD9" w:rsidRPr="002341CA" w:rsidRDefault="00B84FD9" w:rsidP="002A7C68">
            <w:pPr>
              <w:pStyle w:val="TAL"/>
            </w:pPr>
            <w:r w:rsidRPr="002341CA">
              <w:t>Multiple TBF Timeslot Reconfigure</w:t>
            </w:r>
          </w:p>
        </w:tc>
        <w:tc>
          <w:tcPr>
            <w:tcW w:w="2034" w:type="dxa"/>
          </w:tcPr>
          <w:p w:rsidR="00B84FD9" w:rsidRPr="002341CA" w:rsidRDefault="00B84FD9" w:rsidP="002A7C68">
            <w:pPr>
              <w:pStyle w:val="TAL"/>
            </w:pPr>
            <w:r w:rsidRPr="002341CA">
              <w:t>11.2.31a</w:t>
            </w:r>
          </w:p>
        </w:tc>
      </w:tr>
      <w:tr w:rsidR="00B84FD9" w:rsidRPr="002341CA" w:rsidTr="002A7C68">
        <w:trPr>
          <w:cantSplit/>
          <w:jc w:val="center"/>
        </w:trPr>
        <w:tc>
          <w:tcPr>
            <w:tcW w:w="4878" w:type="dxa"/>
          </w:tcPr>
          <w:p w:rsidR="00B84FD9" w:rsidRPr="002341CA" w:rsidRDefault="00B84FD9" w:rsidP="002A7C68">
            <w:pPr>
              <w:pStyle w:val="TAL"/>
            </w:pPr>
            <w:r w:rsidRPr="002341CA">
              <w:t>Handover Access</w:t>
            </w:r>
          </w:p>
        </w:tc>
        <w:tc>
          <w:tcPr>
            <w:tcW w:w="2034" w:type="dxa"/>
          </w:tcPr>
          <w:p w:rsidR="00B84FD9" w:rsidRPr="002341CA" w:rsidRDefault="00B84FD9" w:rsidP="002A7C68">
            <w:pPr>
              <w:pStyle w:val="TAL"/>
            </w:pPr>
            <w:r w:rsidRPr="002341CA">
              <w:t>11.2.33</w:t>
            </w:r>
          </w:p>
        </w:tc>
      </w:tr>
      <w:tr w:rsidR="00B84FD9" w:rsidRPr="002341CA" w:rsidTr="002A7C68">
        <w:trPr>
          <w:cantSplit/>
          <w:jc w:val="center"/>
        </w:trPr>
        <w:tc>
          <w:tcPr>
            <w:tcW w:w="4878" w:type="dxa"/>
          </w:tcPr>
          <w:p w:rsidR="00B84FD9" w:rsidRPr="002341CA" w:rsidRDefault="00B84FD9" w:rsidP="002A7C68">
            <w:pPr>
              <w:pStyle w:val="TAL"/>
            </w:pPr>
            <w:r w:rsidRPr="002341CA">
              <w:t>Physical Information</w:t>
            </w:r>
          </w:p>
        </w:tc>
        <w:tc>
          <w:tcPr>
            <w:tcW w:w="2034" w:type="dxa"/>
          </w:tcPr>
          <w:p w:rsidR="00B84FD9" w:rsidRPr="002341CA" w:rsidRDefault="00B84FD9" w:rsidP="002A7C68">
            <w:pPr>
              <w:pStyle w:val="TAL"/>
            </w:pPr>
            <w:r w:rsidRPr="002341CA">
              <w:t>11.2.34</w:t>
            </w:r>
          </w:p>
        </w:tc>
      </w:tr>
      <w:tr w:rsidR="00B84FD9" w:rsidRPr="002341CA" w:rsidTr="002A7C68">
        <w:trPr>
          <w:cantSplit/>
          <w:jc w:val="center"/>
        </w:trPr>
        <w:tc>
          <w:tcPr>
            <w:tcW w:w="4878" w:type="dxa"/>
          </w:tcPr>
          <w:p w:rsidR="00B84FD9" w:rsidRPr="002341CA" w:rsidRDefault="00B84FD9" w:rsidP="002A7C68">
            <w:pPr>
              <w:pStyle w:val="TAL"/>
            </w:pPr>
            <w:r w:rsidRPr="002341CA">
              <w:t>Packet CS Request</w:t>
            </w:r>
          </w:p>
        </w:tc>
        <w:tc>
          <w:tcPr>
            <w:tcW w:w="2034" w:type="dxa"/>
          </w:tcPr>
          <w:p w:rsidR="00B84FD9" w:rsidRPr="002341CA" w:rsidRDefault="00B84FD9" w:rsidP="002A7C68">
            <w:pPr>
              <w:pStyle w:val="TAL"/>
            </w:pPr>
            <w:r w:rsidRPr="002341CA">
              <w:t>11.2.35</w:t>
            </w:r>
          </w:p>
        </w:tc>
      </w:tr>
      <w:tr w:rsidR="00B84FD9" w:rsidRPr="002341CA" w:rsidTr="002A7C68">
        <w:trPr>
          <w:cantSplit/>
          <w:jc w:val="center"/>
        </w:trPr>
        <w:tc>
          <w:tcPr>
            <w:tcW w:w="4878" w:type="dxa"/>
          </w:tcPr>
          <w:p w:rsidR="00B84FD9" w:rsidRPr="002341CA" w:rsidRDefault="00B84FD9" w:rsidP="002A7C68">
            <w:pPr>
              <w:pStyle w:val="TAL"/>
            </w:pPr>
            <w:r w:rsidRPr="002341CA">
              <w:t>Packet CS Command</w:t>
            </w:r>
          </w:p>
        </w:tc>
        <w:tc>
          <w:tcPr>
            <w:tcW w:w="2034" w:type="dxa"/>
          </w:tcPr>
          <w:p w:rsidR="00B84FD9" w:rsidRPr="002341CA" w:rsidRDefault="00B84FD9" w:rsidP="002A7C68">
            <w:pPr>
              <w:pStyle w:val="TAL"/>
            </w:pPr>
            <w:r w:rsidRPr="002341CA">
              <w:t>11.2.36</w:t>
            </w:r>
          </w:p>
        </w:tc>
      </w:tr>
      <w:tr w:rsidR="00B84FD9" w:rsidRPr="002341CA" w:rsidTr="002A7C68">
        <w:trPr>
          <w:cantSplit/>
          <w:jc w:val="center"/>
        </w:trPr>
        <w:tc>
          <w:tcPr>
            <w:tcW w:w="4878" w:type="dxa"/>
          </w:tcPr>
          <w:p w:rsidR="00B84FD9" w:rsidRPr="002341CA" w:rsidRDefault="00B84FD9" w:rsidP="002A7C68">
            <w:pPr>
              <w:pStyle w:val="TAL"/>
            </w:pPr>
            <w:r w:rsidRPr="002341CA">
              <w:t>Packet CS Release Indication</w:t>
            </w:r>
          </w:p>
        </w:tc>
        <w:tc>
          <w:tcPr>
            <w:tcW w:w="2034" w:type="dxa"/>
          </w:tcPr>
          <w:p w:rsidR="00B84FD9" w:rsidRPr="002341CA" w:rsidRDefault="00B84FD9" w:rsidP="002A7C68">
            <w:pPr>
              <w:pStyle w:val="TAL"/>
            </w:pPr>
            <w:r w:rsidRPr="002341CA">
              <w:t>11.2.37</w:t>
            </w:r>
          </w:p>
        </w:tc>
      </w:tr>
      <w:tr w:rsidR="00B84FD9" w:rsidRPr="002341CA" w:rsidTr="002A7C68">
        <w:trPr>
          <w:cantSplit/>
          <w:jc w:val="center"/>
        </w:trPr>
        <w:tc>
          <w:tcPr>
            <w:tcW w:w="4878" w:type="dxa"/>
          </w:tcPr>
          <w:p w:rsidR="00B84FD9" w:rsidRPr="002341CA" w:rsidRDefault="00B84FD9" w:rsidP="002A7C68">
            <w:pPr>
              <w:pStyle w:val="TAL"/>
            </w:pPr>
            <w:r w:rsidRPr="002341CA">
              <w:t>MBMS Service Request</w:t>
            </w:r>
          </w:p>
        </w:tc>
        <w:tc>
          <w:tcPr>
            <w:tcW w:w="2034" w:type="dxa"/>
          </w:tcPr>
          <w:p w:rsidR="00B84FD9" w:rsidRPr="002341CA" w:rsidRDefault="00B84FD9" w:rsidP="002A7C68">
            <w:pPr>
              <w:pStyle w:val="TAL"/>
            </w:pPr>
            <w:r w:rsidRPr="002341CA">
              <w:t>11.2.38</w:t>
            </w:r>
          </w:p>
        </w:tc>
      </w:tr>
      <w:tr w:rsidR="00B84FD9" w:rsidRPr="002341CA" w:rsidTr="002A7C68">
        <w:trPr>
          <w:cantSplit/>
          <w:jc w:val="center"/>
        </w:trPr>
        <w:tc>
          <w:tcPr>
            <w:tcW w:w="4878" w:type="dxa"/>
          </w:tcPr>
          <w:p w:rsidR="00B84FD9" w:rsidRPr="002341CA" w:rsidRDefault="00B84FD9" w:rsidP="002A7C68">
            <w:pPr>
              <w:pStyle w:val="TAL"/>
            </w:pPr>
            <w:r w:rsidRPr="002341CA">
              <w:t>MBMS Assignment (Non-distribution)</w:t>
            </w:r>
            <w:r w:rsidRPr="002341CA">
              <w:br/>
              <w:t>MBMS Assignment (Distribution)</w:t>
            </w:r>
          </w:p>
        </w:tc>
        <w:tc>
          <w:tcPr>
            <w:tcW w:w="2034" w:type="dxa"/>
          </w:tcPr>
          <w:p w:rsidR="00B84FD9" w:rsidRPr="002341CA" w:rsidRDefault="00B84FD9" w:rsidP="002A7C68">
            <w:pPr>
              <w:pStyle w:val="TAL"/>
            </w:pPr>
            <w:r w:rsidRPr="002341CA">
              <w:t>11.2.39</w:t>
            </w:r>
            <w:r w:rsidRPr="002341CA">
              <w:br/>
              <w:t>11.2.39a</w:t>
            </w:r>
          </w:p>
        </w:tc>
      </w:tr>
      <w:tr w:rsidR="00B84FD9" w:rsidRPr="002341CA" w:rsidTr="002A7C68">
        <w:trPr>
          <w:cantSplit/>
          <w:jc w:val="center"/>
        </w:trPr>
        <w:tc>
          <w:tcPr>
            <w:tcW w:w="4878" w:type="dxa"/>
          </w:tcPr>
          <w:p w:rsidR="00B84FD9" w:rsidRPr="002341CA" w:rsidRDefault="00B84FD9" w:rsidP="002A7C68">
            <w:pPr>
              <w:pStyle w:val="TAL"/>
            </w:pPr>
            <w:r w:rsidRPr="002341CA">
              <w:t>MBMS Neighbouring Cell Information</w:t>
            </w:r>
          </w:p>
        </w:tc>
        <w:tc>
          <w:tcPr>
            <w:tcW w:w="2034" w:type="dxa"/>
          </w:tcPr>
          <w:p w:rsidR="00B84FD9" w:rsidRPr="002341CA" w:rsidRDefault="00B84FD9" w:rsidP="002A7C68">
            <w:pPr>
              <w:pStyle w:val="TAL"/>
            </w:pPr>
            <w:r w:rsidRPr="002341CA">
              <w:t>11.2.40</w:t>
            </w:r>
          </w:p>
        </w:tc>
      </w:tr>
      <w:tr w:rsidR="00B84FD9" w:rsidRPr="002341CA" w:rsidTr="002A7C68">
        <w:trPr>
          <w:cantSplit/>
          <w:jc w:val="center"/>
        </w:trPr>
        <w:tc>
          <w:tcPr>
            <w:tcW w:w="4878" w:type="dxa"/>
          </w:tcPr>
          <w:p w:rsidR="00B84FD9" w:rsidRPr="002341CA" w:rsidRDefault="00B84FD9" w:rsidP="002A7C68">
            <w:pPr>
              <w:pStyle w:val="TAL"/>
            </w:pPr>
            <w:r w:rsidRPr="002341CA">
              <w:t>MBMS MS_ID Assignment</w:t>
            </w:r>
          </w:p>
        </w:tc>
        <w:tc>
          <w:tcPr>
            <w:tcW w:w="2034" w:type="dxa"/>
          </w:tcPr>
          <w:p w:rsidR="00B84FD9" w:rsidRPr="002341CA" w:rsidRDefault="00B84FD9" w:rsidP="002A7C68">
            <w:pPr>
              <w:pStyle w:val="TAL"/>
            </w:pPr>
            <w:r w:rsidRPr="002341CA">
              <w:t>11.2.41</w:t>
            </w:r>
          </w:p>
        </w:tc>
      </w:tr>
      <w:tr w:rsidR="00B84FD9" w:rsidRPr="002341CA" w:rsidTr="002A7C68">
        <w:trPr>
          <w:cantSplit/>
          <w:jc w:val="center"/>
        </w:trPr>
        <w:tc>
          <w:tcPr>
            <w:tcW w:w="4878" w:type="dxa"/>
          </w:tcPr>
          <w:p w:rsidR="00B84FD9" w:rsidRPr="002341CA" w:rsidRDefault="00B84FD9" w:rsidP="002A7C68">
            <w:pPr>
              <w:pStyle w:val="TAL"/>
            </w:pPr>
            <w:r w:rsidRPr="002341CA">
              <w:t>Packet MBMS Announcement</w:t>
            </w:r>
          </w:p>
        </w:tc>
        <w:tc>
          <w:tcPr>
            <w:tcW w:w="2034" w:type="dxa"/>
          </w:tcPr>
          <w:p w:rsidR="00B84FD9" w:rsidRPr="002341CA" w:rsidRDefault="00B84FD9" w:rsidP="002A7C68">
            <w:pPr>
              <w:pStyle w:val="TAL"/>
            </w:pPr>
            <w:r w:rsidRPr="002341CA">
              <w:t>11.2.42</w:t>
            </w:r>
          </w:p>
        </w:tc>
      </w:tr>
      <w:tr w:rsidR="00B84FD9" w:rsidRPr="002341CA" w:rsidTr="002A7C68">
        <w:trPr>
          <w:cantSplit/>
          <w:jc w:val="center"/>
        </w:trPr>
        <w:tc>
          <w:tcPr>
            <w:tcW w:w="4878" w:type="dxa"/>
          </w:tcPr>
          <w:p w:rsidR="00B84FD9" w:rsidRPr="002341CA" w:rsidRDefault="00B84FD9" w:rsidP="002A7C68">
            <w:pPr>
              <w:pStyle w:val="TAL"/>
            </w:pPr>
            <w:r w:rsidRPr="002341CA">
              <w:t>PS Handover Command</w:t>
            </w:r>
          </w:p>
        </w:tc>
        <w:tc>
          <w:tcPr>
            <w:tcW w:w="2034" w:type="dxa"/>
          </w:tcPr>
          <w:p w:rsidR="00B84FD9" w:rsidRPr="002341CA" w:rsidRDefault="00B84FD9" w:rsidP="002A7C68">
            <w:pPr>
              <w:pStyle w:val="TAL"/>
            </w:pPr>
            <w:r w:rsidRPr="002341CA">
              <w:t>11.2.43</w:t>
            </w:r>
          </w:p>
        </w:tc>
      </w:tr>
      <w:tr w:rsidR="00B84FD9" w:rsidRPr="002341CA" w:rsidTr="002A7C68">
        <w:trPr>
          <w:cantSplit/>
          <w:jc w:val="center"/>
        </w:trPr>
        <w:tc>
          <w:tcPr>
            <w:tcW w:w="4878" w:type="dxa"/>
          </w:tcPr>
          <w:p w:rsidR="00B84FD9" w:rsidRPr="002341CA" w:rsidRDefault="00B84FD9" w:rsidP="002A7C68">
            <w:pPr>
              <w:pStyle w:val="TAL"/>
            </w:pPr>
            <w:r w:rsidRPr="002341CA">
              <w:t>PS Handover Access</w:t>
            </w:r>
          </w:p>
        </w:tc>
        <w:tc>
          <w:tcPr>
            <w:tcW w:w="2034" w:type="dxa"/>
          </w:tcPr>
          <w:p w:rsidR="00B84FD9" w:rsidRPr="002341CA" w:rsidRDefault="00B84FD9" w:rsidP="002A7C68">
            <w:pPr>
              <w:pStyle w:val="TAL"/>
            </w:pPr>
            <w:r w:rsidRPr="002341CA">
              <w:t>11.2.44</w:t>
            </w:r>
          </w:p>
        </w:tc>
      </w:tr>
      <w:tr w:rsidR="00B84FD9" w:rsidRPr="002341CA" w:rsidTr="002A7C68">
        <w:trPr>
          <w:cantSplit/>
          <w:jc w:val="center"/>
        </w:trPr>
        <w:tc>
          <w:tcPr>
            <w:tcW w:w="4878" w:type="dxa"/>
          </w:tcPr>
          <w:p w:rsidR="00B84FD9" w:rsidRPr="002341CA" w:rsidRDefault="00B84FD9" w:rsidP="002A7C68">
            <w:pPr>
              <w:pStyle w:val="TAL"/>
            </w:pPr>
            <w:r w:rsidRPr="002341CA">
              <w:t>Packet Physical Information</w:t>
            </w:r>
          </w:p>
        </w:tc>
        <w:tc>
          <w:tcPr>
            <w:tcW w:w="2034" w:type="dxa"/>
          </w:tcPr>
          <w:p w:rsidR="00B84FD9" w:rsidRPr="002341CA" w:rsidRDefault="00B84FD9" w:rsidP="002A7C68">
            <w:pPr>
              <w:pStyle w:val="TAL"/>
            </w:pPr>
            <w:r w:rsidRPr="002341CA">
              <w:t>11.2.45</w:t>
            </w:r>
          </w:p>
        </w:tc>
      </w:tr>
      <w:tr w:rsidR="00B84FD9" w:rsidRPr="002341CA" w:rsidTr="002A7C68">
        <w:trPr>
          <w:cantSplit/>
          <w:jc w:val="center"/>
        </w:trPr>
        <w:tc>
          <w:tcPr>
            <w:tcW w:w="4878" w:type="dxa"/>
          </w:tcPr>
          <w:p w:rsidR="00B84FD9" w:rsidRPr="002341CA" w:rsidRDefault="00B84FD9" w:rsidP="002A7C68">
            <w:pPr>
              <w:pStyle w:val="TAL"/>
            </w:pPr>
            <w:r w:rsidRPr="002341CA">
              <w:t>DTM Handover Command</w:t>
            </w:r>
          </w:p>
        </w:tc>
        <w:tc>
          <w:tcPr>
            <w:tcW w:w="2034" w:type="dxa"/>
          </w:tcPr>
          <w:p w:rsidR="00B84FD9" w:rsidRPr="002341CA" w:rsidRDefault="00B84FD9" w:rsidP="002A7C68">
            <w:pPr>
              <w:pStyle w:val="TAL"/>
            </w:pPr>
            <w:r w:rsidRPr="002341CA">
              <w:t>11.2.46</w:t>
            </w:r>
          </w:p>
        </w:tc>
      </w:tr>
      <w:tr w:rsidR="00B84FD9" w:rsidRPr="002341CA" w:rsidTr="002A7C68">
        <w:trPr>
          <w:cantSplit/>
          <w:jc w:val="center"/>
        </w:trPr>
        <w:tc>
          <w:tcPr>
            <w:tcW w:w="4878" w:type="dxa"/>
            <w:tcBorders>
              <w:top w:val="single" w:sz="2" w:space="0" w:color="auto"/>
              <w:left w:val="single" w:sz="2" w:space="0" w:color="auto"/>
              <w:bottom w:val="single" w:sz="2" w:space="0" w:color="auto"/>
              <w:right w:val="single" w:sz="2" w:space="0" w:color="auto"/>
            </w:tcBorders>
          </w:tcPr>
          <w:p w:rsidR="00B84FD9" w:rsidRPr="002341CA" w:rsidRDefault="00B84FD9" w:rsidP="002A7C68">
            <w:pPr>
              <w:pStyle w:val="TAL"/>
            </w:pPr>
            <w:r w:rsidRPr="002341CA">
              <w:t>Packet Application Information</w:t>
            </w:r>
          </w:p>
        </w:tc>
        <w:tc>
          <w:tcPr>
            <w:tcW w:w="2034" w:type="dxa"/>
            <w:tcBorders>
              <w:top w:val="single" w:sz="2" w:space="0" w:color="auto"/>
              <w:left w:val="single" w:sz="2" w:space="0" w:color="auto"/>
              <w:bottom w:val="single" w:sz="2" w:space="0" w:color="auto"/>
              <w:right w:val="single" w:sz="2" w:space="0" w:color="auto"/>
            </w:tcBorders>
          </w:tcPr>
          <w:p w:rsidR="00B84FD9" w:rsidRPr="002341CA" w:rsidRDefault="00B84FD9" w:rsidP="002A7C68">
            <w:pPr>
              <w:pStyle w:val="TAL"/>
            </w:pPr>
            <w:r w:rsidRPr="002341CA">
              <w:t>11.2.47</w:t>
            </w:r>
          </w:p>
        </w:tc>
      </w:tr>
    </w:tbl>
    <w:p w:rsidR="00B84FD9" w:rsidRPr="002341CA" w:rsidRDefault="00B84FD9" w:rsidP="00B84FD9"/>
    <w:p w:rsidR="00B84FD9" w:rsidRPr="002341CA" w:rsidRDefault="00B84FD9" w:rsidP="00B84FD9">
      <w:pPr>
        <w:pStyle w:val="TH"/>
      </w:pPr>
      <w:r w:rsidRPr="002341CA">
        <w:t>Table 11.2.2: RLC/MAC control messages on EC-PACCH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4878"/>
        <w:gridCol w:w="2034"/>
      </w:tblGrid>
      <w:tr w:rsidR="00B84FD9" w:rsidRPr="002341CA" w:rsidTr="002A7C68">
        <w:trPr>
          <w:cantSplit/>
          <w:jc w:val="center"/>
        </w:trPr>
        <w:tc>
          <w:tcPr>
            <w:tcW w:w="4878" w:type="dxa"/>
          </w:tcPr>
          <w:p w:rsidR="00B84FD9" w:rsidRPr="002341CA" w:rsidRDefault="00B84FD9" w:rsidP="00023197">
            <w:pPr>
              <w:pStyle w:val="TAH"/>
            </w:pPr>
            <w:r w:rsidRPr="002341CA">
              <w:t>Uplink EC</w:t>
            </w:r>
            <w:del w:id="2019" w:author="Ericsson LM" w:date="2016-05-03T13:21:00Z">
              <w:r w:rsidRPr="002341CA" w:rsidDel="00023197">
                <w:delText>-EGPRS</w:delText>
              </w:r>
            </w:del>
            <w:r w:rsidRPr="002341CA">
              <w:t xml:space="preserve"> TBF establishment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0" w:author="Ericsson LM" w:date="2016-05-03T13:21:00Z">
              <w:r w:rsidRPr="002341CA" w:rsidDel="00023197">
                <w:delText>-EGPRS</w:delText>
              </w:r>
            </w:del>
            <w:r w:rsidRPr="002341CA">
              <w:t xml:space="preserve"> Packet Access Reject</w:t>
            </w:r>
          </w:p>
        </w:tc>
        <w:tc>
          <w:tcPr>
            <w:tcW w:w="2034" w:type="dxa"/>
          </w:tcPr>
          <w:p w:rsidR="00B84FD9" w:rsidRPr="002341CA" w:rsidRDefault="00B84FD9" w:rsidP="002A7C68">
            <w:pPr>
              <w:pStyle w:val="TAL"/>
            </w:pPr>
            <w:r w:rsidRPr="002341CA">
              <w:t>11.2.49</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1" w:author="Ericsson LM" w:date="2016-05-03T13:21:00Z">
              <w:r w:rsidRPr="002341CA" w:rsidDel="00023197">
                <w:delText>-EGPRS</w:delText>
              </w:r>
            </w:del>
            <w:r w:rsidRPr="002341CA">
              <w:t xml:space="preserve"> Packet Uplink Assignment</w:t>
            </w:r>
          </w:p>
        </w:tc>
        <w:tc>
          <w:tcPr>
            <w:tcW w:w="2034" w:type="dxa"/>
          </w:tcPr>
          <w:p w:rsidR="00B84FD9" w:rsidRPr="002341CA" w:rsidRDefault="00B84FD9" w:rsidP="002A7C68">
            <w:pPr>
              <w:pStyle w:val="TAL"/>
            </w:pPr>
            <w:r w:rsidRPr="002341CA">
              <w:t>11.2.58</w:t>
            </w:r>
          </w:p>
        </w:tc>
      </w:tr>
      <w:tr w:rsidR="00B84FD9" w:rsidRPr="002341CA" w:rsidTr="002A7C68">
        <w:trPr>
          <w:cantSplit/>
          <w:jc w:val="center"/>
        </w:trPr>
        <w:tc>
          <w:tcPr>
            <w:tcW w:w="4878" w:type="dxa"/>
          </w:tcPr>
          <w:p w:rsidR="00B84FD9" w:rsidRPr="002341CA" w:rsidRDefault="00B84FD9" w:rsidP="00023197">
            <w:pPr>
              <w:pStyle w:val="TAH"/>
            </w:pPr>
            <w:r w:rsidRPr="002341CA">
              <w:t>Downlink EC</w:t>
            </w:r>
            <w:del w:id="2022" w:author="Ericsson LM" w:date="2016-05-03T13:21:00Z">
              <w:r w:rsidRPr="002341CA" w:rsidDel="00023197">
                <w:delText>-EGPRS</w:delText>
              </w:r>
            </w:del>
            <w:r w:rsidRPr="002341CA">
              <w:t xml:space="preserve"> TBF establishment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3" w:author="Ericsson LM" w:date="2016-05-03T13:21:00Z">
              <w:r w:rsidRPr="002341CA" w:rsidDel="00023197">
                <w:delText>-EGPRS</w:delText>
              </w:r>
            </w:del>
            <w:r w:rsidRPr="002341CA">
              <w:t xml:space="preserve"> Packet Downlink Assignment</w:t>
            </w:r>
          </w:p>
        </w:tc>
        <w:tc>
          <w:tcPr>
            <w:tcW w:w="2034" w:type="dxa"/>
          </w:tcPr>
          <w:p w:rsidR="00B84FD9" w:rsidRPr="002341CA" w:rsidRDefault="00B84FD9" w:rsidP="002A7C68">
            <w:pPr>
              <w:pStyle w:val="TAL"/>
            </w:pPr>
            <w:r w:rsidRPr="002341CA">
              <w:t>11.2.52</w:t>
            </w:r>
          </w:p>
        </w:tc>
      </w:tr>
      <w:tr w:rsidR="00B84FD9" w:rsidRPr="002341CA" w:rsidTr="002A7C68">
        <w:trPr>
          <w:cantSplit/>
          <w:jc w:val="center"/>
        </w:trPr>
        <w:tc>
          <w:tcPr>
            <w:tcW w:w="4878" w:type="dxa"/>
          </w:tcPr>
          <w:p w:rsidR="00B84FD9" w:rsidRPr="002341CA" w:rsidRDefault="00B84FD9" w:rsidP="00023197">
            <w:pPr>
              <w:pStyle w:val="TAH"/>
            </w:pPr>
            <w:r w:rsidRPr="002341CA">
              <w:t>EC</w:t>
            </w:r>
            <w:del w:id="2024" w:author="Ericsson LM" w:date="2016-05-03T13:21:00Z">
              <w:r w:rsidRPr="002341CA" w:rsidDel="00023197">
                <w:delText>-EGPRS</w:delText>
              </w:r>
            </w:del>
            <w:r w:rsidRPr="002341CA">
              <w:t xml:space="preserve"> TBF release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5" w:author="Ericsson LM" w:date="2016-05-03T13:21:00Z">
              <w:r w:rsidRPr="002341CA" w:rsidDel="00023197">
                <w:delText>-EGPRS</w:delText>
              </w:r>
            </w:del>
            <w:r w:rsidRPr="002341CA">
              <w:t xml:space="preserve"> Packet TBF Release</w:t>
            </w:r>
          </w:p>
        </w:tc>
        <w:tc>
          <w:tcPr>
            <w:tcW w:w="2034" w:type="dxa"/>
          </w:tcPr>
          <w:p w:rsidR="00B84FD9" w:rsidRPr="002341CA" w:rsidRDefault="00B84FD9" w:rsidP="002A7C68">
            <w:pPr>
              <w:pStyle w:val="TAL"/>
            </w:pPr>
            <w:r w:rsidRPr="002341CA">
              <w:t>11.2.56</w:t>
            </w:r>
          </w:p>
        </w:tc>
      </w:tr>
      <w:tr w:rsidR="00B84FD9" w:rsidRPr="002341CA" w:rsidTr="002A7C68">
        <w:trPr>
          <w:cantSplit/>
          <w:jc w:val="center"/>
        </w:trPr>
        <w:tc>
          <w:tcPr>
            <w:tcW w:w="4878" w:type="dxa"/>
          </w:tcPr>
          <w:p w:rsidR="00B84FD9" w:rsidRPr="002341CA" w:rsidRDefault="00B84FD9" w:rsidP="00023197">
            <w:pPr>
              <w:pStyle w:val="TAH"/>
            </w:pPr>
            <w:r w:rsidRPr="002341CA">
              <w:t>EC-</w:t>
            </w:r>
            <w:del w:id="2026" w:author="Ericsson LM" w:date="2016-05-03T13:22:00Z">
              <w:r w:rsidRPr="002341CA" w:rsidDel="00023197">
                <w:delText xml:space="preserve">EGPRS </w:delText>
              </w:r>
            </w:del>
            <w:ins w:id="2027" w:author="Ericsson LM" w:date="2016-05-03T13:22:00Z">
              <w:r w:rsidR="00023197" w:rsidRPr="002341CA">
                <w:t>GSM-</w:t>
              </w:r>
              <w:proofErr w:type="spellStart"/>
              <w:r w:rsidR="00023197" w:rsidRPr="002341CA">
                <w:t>IoT</w:t>
              </w:r>
              <w:proofErr w:type="spellEnd"/>
              <w:r w:rsidR="00023197" w:rsidRPr="002341CA">
                <w:t xml:space="preserve"> </w:t>
              </w:r>
            </w:ins>
            <w:r w:rsidRPr="002341CA">
              <w:t>RLC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8" w:author="Ericsson LM" w:date="2016-05-03T13:22:00Z">
              <w:r w:rsidRPr="002341CA" w:rsidDel="00023197">
                <w:delText>-EGPRS</w:delText>
              </w:r>
            </w:del>
            <w:r w:rsidRPr="002341CA">
              <w:t xml:space="preserve"> Packet Downlink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11.2.51</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29" w:author="Ericsson LM" w:date="2016-05-03T13:22:00Z">
              <w:r w:rsidRPr="002341CA" w:rsidDel="00023197">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p>
        </w:tc>
        <w:tc>
          <w:tcPr>
            <w:tcW w:w="2034" w:type="dxa"/>
          </w:tcPr>
          <w:p w:rsidR="00B84FD9" w:rsidRPr="002341CA" w:rsidRDefault="00B84FD9" w:rsidP="002A7C68">
            <w:pPr>
              <w:pStyle w:val="TAL"/>
            </w:pPr>
            <w:r w:rsidRPr="002341CA">
              <w:t>11.2.57</w:t>
            </w:r>
          </w:p>
        </w:tc>
      </w:tr>
      <w:tr w:rsidR="00AD2353" w:rsidRPr="002341CA" w:rsidTr="002A7C68">
        <w:trPr>
          <w:cantSplit/>
          <w:jc w:val="center"/>
          <w:ins w:id="2030" w:author="Ericsson LM" w:date="2016-05-09T21:27:00Z"/>
        </w:trPr>
        <w:tc>
          <w:tcPr>
            <w:tcW w:w="4878" w:type="dxa"/>
          </w:tcPr>
          <w:p w:rsidR="00AD2353" w:rsidRPr="002341CA" w:rsidRDefault="00AD2353" w:rsidP="00AD2353">
            <w:pPr>
              <w:pStyle w:val="TAL"/>
              <w:rPr>
                <w:ins w:id="2031" w:author="Ericsson LM" w:date="2016-05-09T21:27:00Z"/>
              </w:rPr>
            </w:pPr>
            <w:ins w:id="2032" w:author="Ericsson LM" w:date="2016-05-09T21:28:00Z">
              <w:r w:rsidRPr="002341CA">
                <w:t xml:space="preserve">EC Packet Uplink </w:t>
              </w:r>
              <w:proofErr w:type="spellStart"/>
              <w:r w:rsidRPr="002341CA">
                <w:t>Ack</w:t>
              </w:r>
              <w:proofErr w:type="spellEnd"/>
              <w:r w:rsidRPr="002341CA">
                <w:t>/</w:t>
              </w:r>
              <w:proofErr w:type="spellStart"/>
              <w:r w:rsidRPr="002341CA">
                <w:t>Nack</w:t>
              </w:r>
              <w:proofErr w:type="spellEnd"/>
              <w:r w:rsidRPr="002341CA">
                <w:t xml:space="preserve"> and Contention Resolution</w:t>
              </w:r>
            </w:ins>
          </w:p>
        </w:tc>
        <w:tc>
          <w:tcPr>
            <w:tcW w:w="2034" w:type="dxa"/>
          </w:tcPr>
          <w:p w:rsidR="00AD2353" w:rsidRPr="002341CA" w:rsidRDefault="00FA350E" w:rsidP="002A7C68">
            <w:pPr>
              <w:pStyle w:val="TAL"/>
              <w:rPr>
                <w:ins w:id="2033" w:author="Ericsson LM" w:date="2016-05-09T21:27:00Z"/>
              </w:rPr>
            </w:pPr>
            <w:ins w:id="2034" w:author="Ericsson LM" w:date="2016-05-09T21:29:00Z">
              <w:r w:rsidRPr="002341CA">
                <w:t>11.2.59</w:t>
              </w:r>
            </w:ins>
          </w:p>
        </w:tc>
      </w:tr>
      <w:tr w:rsidR="00B84FD9" w:rsidRPr="002341CA" w:rsidTr="002A7C68">
        <w:trPr>
          <w:cantSplit/>
          <w:jc w:val="center"/>
        </w:trPr>
        <w:tc>
          <w:tcPr>
            <w:tcW w:w="4878" w:type="dxa"/>
          </w:tcPr>
          <w:p w:rsidR="00B84FD9" w:rsidRPr="002341CA" w:rsidRDefault="00B84FD9" w:rsidP="00023197">
            <w:pPr>
              <w:pStyle w:val="TAH"/>
            </w:pPr>
            <w:r w:rsidRPr="002341CA">
              <w:t>EC-</w:t>
            </w:r>
            <w:del w:id="2035" w:author="Ericsson LM" w:date="2016-05-03T13:22:00Z">
              <w:r w:rsidRPr="002341CA" w:rsidDel="00023197">
                <w:delText xml:space="preserve">EGPRS </w:delText>
              </w:r>
            </w:del>
            <w:ins w:id="2036" w:author="Ericsson LM" w:date="2016-05-03T13:22:00Z">
              <w:r w:rsidR="00023197" w:rsidRPr="002341CA">
                <w:t>GSM-</w:t>
              </w:r>
              <w:proofErr w:type="spellStart"/>
              <w:r w:rsidR="00023197" w:rsidRPr="002341CA">
                <w:t>IoT</w:t>
              </w:r>
              <w:proofErr w:type="spellEnd"/>
              <w:r w:rsidR="00023197" w:rsidRPr="002341CA">
                <w:t xml:space="preserve"> </w:t>
              </w:r>
            </w:ins>
            <w:r w:rsidRPr="002341CA">
              <w:t>miscellaneous messages:</w:t>
            </w:r>
          </w:p>
        </w:tc>
        <w:tc>
          <w:tcPr>
            <w:tcW w:w="2034" w:type="dxa"/>
          </w:tcPr>
          <w:p w:rsidR="00B84FD9" w:rsidRPr="002341CA" w:rsidRDefault="00B84FD9" w:rsidP="002A7C68">
            <w:pPr>
              <w:pStyle w:val="TAH"/>
            </w:pPr>
            <w:r w:rsidRPr="002341CA">
              <w:t>Reference</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37" w:author="Ericsson LM" w:date="2016-05-03T13:22:00Z">
              <w:r w:rsidRPr="002341CA" w:rsidDel="00023197">
                <w:delText>-EGPRS</w:delText>
              </w:r>
            </w:del>
            <w:r w:rsidRPr="002341CA">
              <w:t xml:space="preserve"> Packet Control Acknowledgement</w:t>
            </w:r>
          </w:p>
        </w:tc>
        <w:tc>
          <w:tcPr>
            <w:tcW w:w="2034" w:type="dxa"/>
          </w:tcPr>
          <w:p w:rsidR="00B84FD9" w:rsidRPr="002341CA" w:rsidRDefault="00B84FD9" w:rsidP="002A7C68">
            <w:pPr>
              <w:pStyle w:val="TAL"/>
            </w:pPr>
            <w:r w:rsidRPr="002341CA">
              <w:t>11.2.50</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38" w:author="Ericsson LM" w:date="2016-05-03T13:22:00Z">
              <w:r w:rsidRPr="002341CA" w:rsidDel="00023197">
                <w:delText>-EGPRS</w:delText>
              </w:r>
            </w:del>
            <w:r w:rsidRPr="002341CA">
              <w:t xml:space="preserve"> Packet Polling Request</w:t>
            </w:r>
          </w:p>
        </w:tc>
        <w:tc>
          <w:tcPr>
            <w:tcW w:w="2034" w:type="dxa"/>
          </w:tcPr>
          <w:p w:rsidR="00B84FD9" w:rsidRPr="002341CA" w:rsidRDefault="00B84FD9" w:rsidP="002A7C68">
            <w:pPr>
              <w:pStyle w:val="TAL"/>
            </w:pPr>
            <w:r w:rsidRPr="002341CA">
              <w:t>11.2.54</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39" w:author="Ericsson LM" w:date="2016-05-03T13:22:00Z">
              <w:r w:rsidRPr="002341CA" w:rsidDel="00023197">
                <w:delText>-EGPRS</w:delText>
              </w:r>
            </w:del>
            <w:r w:rsidRPr="002341CA">
              <w:t xml:space="preserve"> Packet Power Control/Timing Advance</w:t>
            </w:r>
          </w:p>
        </w:tc>
        <w:tc>
          <w:tcPr>
            <w:tcW w:w="2034" w:type="dxa"/>
          </w:tcPr>
          <w:p w:rsidR="00B84FD9" w:rsidRPr="002341CA" w:rsidRDefault="00B84FD9" w:rsidP="002A7C68">
            <w:pPr>
              <w:pStyle w:val="TAL"/>
            </w:pPr>
            <w:r w:rsidRPr="002341CA">
              <w:t>11.2.55</w:t>
            </w:r>
          </w:p>
        </w:tc>
      </w:tr>
      <w:tr w:rsidR="00B84FD9" w:rsidRPr="002341CA" w:rsidTr="002A7C68">
        <w:trPr>
          <w:cantSplit/>
          <w:jc w:val="center"/>
        </w:trPr>
        <w:tc>
          <w:tcPr>
            <w:tcW w:w="4878" w:type="dxa"/>
          </w:tcPr>
          <w:p w:rsidR="00B84FD9" w:rsidRPr="002341CA" w:rsidRDefault="00B84FD9" w:rsidP="00023197">
            <w:pPr>
              <w:pStyle w:val="TAL"/>
            </w:pPr>
            <w:r w:rsidRPr="002341CA">
              <w:t>EC</w:t>
            </w:r>
            <w:del w:id="2040" w:author="Ericsson LM" w:date="2016-05-03T13:22:00Z">
              <w:r w:rsidRPr="002341CA" w:rsidDel="00023197">
                <w:delText>-EGPRS</w:delText>
              </w:r>
            </w:del>
            <w:r w:rsidRPr="002341CA">
              <w:t xml:space="preserve"> Packet Downlink Dummy Control Block</w:t>
            </w:r>
          </w:p>
        </w:tc>
        <w:tc>
          <w:tcPr>
            <w:tcW w:w="2034" w:type="dxa"/>
          </w:tcPr>
          <w:p w:rsidR="00B84FD9" w:rsidRPr="002341CA" w:rsidRDefault="00B84FD9" w:rsidP="002A7C68">
            <w:pPr>
              <w:pStyle w:val="TAL"/>
            </w:pPr>
            <w:r w:rsidRPr="002341CA">
              <w:t>11.2.53</w:t>
            </w:r>
          </w:p>
        </w:tc>
      </w:tr>
    </w:tbl>
    <w:p w:rsidR="00B84FD9" w:rsidRPr="002341CA" w:rsidRDefault="00B84FD9" w:rsidP="00B84F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84FD9"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84FD9" w:rsidRPr="002341CA" w:rsidRDefault="00B84FD9"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84FD9" w:rsidRPr="002341CA" w:rsidRDefault="00B84FD9" w:rsidP="00B84FD9">
      <w:pPr>
        <w:rPr>
          <w:noProof/>
        </w:rPr>
      </w:pPr>
    </w:p>
    <w:p w:rsidR="00D0484E" w:rsidRPr="002341CA" w:rsidRDefault="00D0484E" w:rsidP="00D0484E">
      <w:pPr>
        <w:pStyle w:val="Heading4"/>
      </w:pPr>
      <w:bookmarkStart w:id="2041" w:name="_Toc446495656"/>
      <w:r w:rsidRPr="002341CA">
        <w:lastRenderedPageBreak/>
        <w:t>11.2.0.1</w:t>
      </w:r>
      <w:r w:rsidRPr="002341CA">
        <w:tab/>
        <w:t>Downlink RLC/MAC messages</w:t>
      </w:r>
      <w:bookmarkEnd w:id="2041"/>
    </w:p>
    <w:p w:rsidR="00D0484E" w:rsidRPr="002341CA" w:rsidRDefault="00D0484E" w:rsidP="00D0484E">
      <w:pPr>
        <w:keepNext/>
      </w:pPr>
      <w:r w:rsidRPr="002341CA">
        <w:t>Downlink RLC/MAC control messages are received in RLC/MAC control block format. The different types of messages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Downlink RLC/MAC control message &gt; ::=</w:t>
            </w:r>
          </w:p>
          <w:p w:rsidR="00D0484E" w:rsidRPr="002341CA" w:rsidRDefault="00D0484E" w:rsidP="002A7C68">
            <w:pPr>
              <w:pStyle w:val="TAL"/>
            </w:pPr>
            <w:r w:rsidRPr="002341CA">
              <w:tab/>
              <w:t xml:space="preserve">&lt; </w:t>
            </w:r>
            <w:r w:rsidRPr="002341CA">
              <w:rPr>
                <w:b/>
              </w:rPr>
              <w:t>MESSAGE_TYPE</w:t>
            </w:r>
            <w:r w:rsidRPr="002341CA">
              <w:t> : bit (6) == 1 00001 &gt;</w:t>
            </w:r>
            <w:r w:rsidRPr="002341CA">
              <w:tab/>
              <w:t>&lt; Packet Access Reject message content &gt; |</w:t>
            </w:r>
          </w:p>
          <w:p w:rsidR="00D0484E" w:rsidRPr="002341CA" w:rsidRDefault="00D0484E" w:rsidP="002A7C68">
            <w:pPr>
              <w:pStyle w:val="TAL"/>
            </w:pPr>
            <w:r w:rsidRPr="002341CA">
              <w:tab/>
              <w:t xml:space="preserve">&lt; </w:t>
            </w:r>
            <w:r w:rsidRPr="002341CA">
              <w:rPr>
                <w:b/>
              </w:rPr>
              <w:t>MESSAGE_TYPE</w:t>
            </w:r>
            <w:r w:rsidRPr="002341CA">
              <w:t> : bit (6) == 0 00001 &gt;</w:t>
            </w:r>
            <w:r w:rsidRPr="002341CA">
              <w:tab/>
              <w:t>&lt; Packet Cell Change Order message content &gt; |</w:t>
            </w:r>
          </w:p>
          <w:p w:rsidR="00D0484E" w:rsidRPr="002341CA" w:rsidRDefault="00D0484E" w:rsidP="002A7C68">
            <w:pPr>
              <w:pStyle w:val="TAL"/>
            </w:pPr>
            <w:r w:rsidRPr="002341CA">
              <w:tab/>
              <w:t xml:space="preserve">&lt; </w:t>
            </w:r>
            <w:r w:rsidRPr="002341CA">
              <w:rPr>
                <w:b/>
              </w:rPr>
              <w:t>MESSAGE_TYPE</w:t>
            </w:r>
            <w:r w:rsidRPr="002341CA">
              <w:t> : bit (6) == 0 00010 &gt;</w:t>
            </w:r>
            <w:r w:rsidRPr="002341CA">
              <w:tab/>
              <w:t>&lt; Packet Downlink Assignment message content &gt; |</w:t>
            </w:r>
          </w:p>
          <w:p w:rsidR="00D0484E" w:rsidRPr="002341CA" w:rsidRDefault="00D0484E" w:rsidP="002A7C68">
            <w:pPr>
              <w:pStyle w:val="TAL"/>
            </w:pPr>
            <w:r w:rsidRPr="002341CA">
              <w:tab/>
              <w:t xml:space="preserve">&lt; </w:t>
            </w:r>
            <w:r w:rsidRPr="002341CA">
              <w:rPr>
                <w:b/>
              </w:rPr>
              <w:t>MESSAGE_TYPE</w:t>
            </w:r>
            <w:r w:rsidRPr="002341CA">
              <w:t> : bit (6) == 0 00011 &gt;</w:t>
            </w:r>
            <w:r w:rsidRPr="002341CA">
              <w:tab/>
              <w:t>&lt; Packet Measurement Order message content &gt; |</w:t>
            </w:r>
          </w:p>
          <w:p w:rsidR="00D0484E" w:rsidRPr="002341CA" w:rsidRDefault="00D0484E" w:rsidP="002A7C68">
            <w:pPr>
              <w:pStyle w:val="TAL"/>
            </w:pPr>
            <w:r w:rsidRPr="002341CA">
              <w:tab/>
              <w:t xml:space="preserve">&lt; </w:t>
            </w:r>
            <w:r w:rsidRPr="002341CA">
              <w:rPr>
                <w:b/>
              </w:rPr>
              <w:t>MESSAGE_TYPE</w:t>
            </w:r>
            <w:r w:rsidRPr="002341CA">
              <w:t> : bit (6) == 1 00010 &gt;</w:t>
            </w:r>
            <w:r w:rsidRPr="002341CA">
              <w:tab/>
              <w:t>&lt; Packet Paging Request message content &gt; |</w:t>
            </w:r>
          </w:p>
          <w:p w:rsidR="00D0484E" w:rsidRPr="002341CA" w:rsidRDefault="00D0484E" w:rsidP="002A7C68">
            <w:pPr>
              <w:pStyle w:val="TAL"/>
            </w:pPr>
            <w:r w:rsidRPr="002341CA">
              <w:tab/>
              <w:t xml:space="preserve">&lt; </w:t>
            </w:r>
            <w:r w:rsidRPr="002341CA">
              <w:rPr>
                <w:b/>
              </w:rPr>
              <w:t>MESSAGE_TYPE</w:t>
            </w:r>
            <w:r w:rsidRPr="002341CA">
              <w:t> : bit (6) == 1 00011 &gt;</w:t>
            </w:r>
            <w:r w:rsidRPr="002341CA">
              <w:tab/>
              <w:t>&lt; Packet PDCH Release message content &gt; |</w:t>
            </w:r>
          </w:p>
          <w:p w:rsidR="00D0484E" w:rsidRPr="002341CA" w:rsidRDefault="00D0484E" w:rsidP="002A7C68">
            <w:pPr>
              <w:pStyle w:val="TAL"/>
            </w:pPr>
            <w:r w:rsidRPr="002341CA">
              <w:tab/>
              <w:t xml:space="preserve">&lt; </w:t>
            </w:r>
            <w:r w:rsidRPr="002341CA">
              <w:rPr>
                <w:b/>
              </w:rPr>
              <w:t>MESSAGE_TYPE</w:t>
            </w:r>
            <w:r w:rsidRPr="002341CA">
              <w:t> : bit (6) == 0 00100 &gt;</w:t>
            </w:r>
            <w:r w:rsidRPr="002341CA">
              <w:tab/>
              <w:t>&lt; Packet Polling Request message content &gt; |</w:t>
            </w:r>
          </w:p>
          <w:p w:rsidR="00D0484E" w:rsidRPr="002341CA" w:rsidRDefault="00D0484E" w:rsidP="002A7C68">
            <w:pPr>
              <w:pStyle w:val="TAL"/>
            </w:pPr>
            <w:r w:rsidRPr="002341CA">
              <w:tab/>
              <w:t xml:space="preserve">&lt; </w:t>
            </w:r>
            <w:r w:rsidRPr="002341CA">
              <w:rPr>
                <w:b/>
              </w:rPr>
              <w:t>MESSAGE_TYPE</w:t>
            </w:r>
            <w:r w:rsidRPr="002341CA">
              <w:t> : bit (6) == 0 00101 &gt;</w:t>
            </w:r>
            <w:r w:rsidRPr="002341CA">
              <w:tab/>
              <w:t>&lt; Packet Power Control/Timing Advance message content &gt; |</w:t>
            </w:r>
          </w:p>
          <w:p w:rsidR="00D0484E" w:rsidRPr="002341CA" w:rsidRDefault="00D0484E" w:rsidP="002A7C68">
            <w:pPr>
              <w:pStyle w:val="TAL"/>
            </w:pPr>
            <w:r w:rsidRPr="002341CA">
              <w:tab/>
              <w:t xml:space="preserve">&lt; </w:t>
            </w:r>
            <w:r w:rsidRPr="002341CA">
              <w:rPr>
                <w:b/>
              </w:rPr>
              <w:t>MESSAGE_TYPE</w:t>
            </w:r>
            <w:r w:rsidRPr="002341CA">
              <w:t> : bit (6) == 1 00100 &gt;</w:t>
            </w:r>
            <w:r w:rsidRPr="002341CA">
              <w:tab/>
              <w:t>&lt; Packet PRACH Parameters message content &gt; |</w:t>
            </w:r>
          </w:p>
          <w:p w:rsidR="00D0484E" w:rsidRPr="002341CA" w:rsidRDefault="00D0484E" w:rsidP="002A7C68">
            <w:pPr>
              <w:pStyle w:val="TAL"/>
            </w:pPr>
            <w:r w:rsidRPr="002341CA">
              <w:tab/>
              <w:t xml:space="preserve">&lt; </w:t>
            </w:r>
            <w:r w:rsidRPr="002341CA">
              <w:rPr>
                <w:b/>
              </w:rPr>
              <w:t>MESSAGE_TYPE</w:t>
            </w:r>
            <w:r w:rsidRPr="002341CA">
              <w:t> : bit (6) == 0 00110 &gt;</w:t>
            </w:r>
            <w:r w:rsidRPr="002341CA">
              <w:tab/>
              <w:t>&lt; Packet Queueing Notification message content &gt; |</w:t>
            </w:r>
          </w:p>
          <w:p w:rsidR="00D0484E" w:rsidRPr="002341CA" w:rsidRDefault="00D0484E" w:rsidP="002A7C68">
            <w:pPr>
              <w:pStyle w:val="TAL"/>
            </w:pPr>
            <w:r w:rsidRPr="002341CA">
              <w:tab/>
              <w:t xml:space="preserve">&lt; </w:t>
            </w:r>
            <w:r w:rsidRPr="002341CA">
              <w:rPr>
                <w:b/>
              </w:rPr>
              <w:t>MESSAGE_TYPE</w:t>
            </w:r>
            <w:r w:rsidRPr="002341CA">
              <w:t> : bit (6) == 0 00111 &gt;</w:t>
            </w:r>
            <w:r w:rsidRPr="002341CA">
              <w:tab/>
              <w:t>&lt; Packet Timeslot Reconfigure message content &gt; |</w:t>
            </w:r>
          </w:p>
          <w:p w:rsidR="00D0484E" w:rsidRPr="002341CA" w:rsidRDefault="00D0484E" w:rsidP="002A7C68">
            <w:pPr>
              <w:pStyle w:val="TAL"/>
            </w:pPr>
            <w:r w:rsidRPr="002341CA">
              <w:tab/>
              <w:t xml:space="preserve">&lt; </w:t>
            </w:r>
            <w:r w:rsidRPr="002341CA">
              <w:rPr>
                <w:b/>
              </w:rPr>
              <w:t>MESSAGE_TYPE</w:t>
            </w:r>
            <w:r w:rsidRPr="002341CA">
              <w:t> : bit (6) == 0 01000 &gt;</w:t>
            </w:r>
            <w:r w:rsidRPr="002341CA">
              <w:tab/>
              <w:t>&lt; Packet TBF Release message content &gt; |</w:t>
            </w:r>
          </w:p>
          <w:p w:rsidR="00D0484E" w:rsidRPr="002341CA" w:rsidRDefault="00D0484E" w:rsidP="002A7C68">
            <w:pPr>
              <w:pStyle w:val="TAL"/>
              <w:rPr>
                <w:i/>
                <w:iCs/>
              </w:rPr>
            </w:pPr>
            <w:r w:rsidRPr="002341CA">
              <w:tab/>
              <w:t xml:space="preserve">&lt; </w:t>
            </w:r>
            <w:r w:rsidRPr="002341CA">
              <w:rPr>
                <w:b/>
              </w:rPr>
              <w:t>MESSAGE_TYPE</w:t>
            </w:r>
            <w:r w:rsidRPr="002341CA">
              <w:t> : bit (6) == 0 01001 &gt;</w:t>
            </w:r>
            <w:r w:rsidRPr="002341CA">
              <w:tab/>
              <w:t xml:space="preserve">&lt; Packet Uplink </w:t>
            </w:r>
            <w:proofErr w:type="spellStart"/>
            <w:r w:rsidRPr="002341CA">
              <w:t>Ack</w:t>
            </w:r>
            <w:proofErr w:type="spellEnd"/>
            <w:r w:rsidRPr="002341CA">
              <w:t>/</w:t>
            </w:r>
            <w:proofErr w:type="spellStart"/>
            <w:r w:rsidRPr="002341CA">
              <w:t>Nack</w:t>
            </w:r>
            <w:proofErr w:type="spellEnd"/>
            <w:r w:rsidRPr="002341CA">
              <w:t xml:space="preserve"> message content &gt;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rPr>
              <w:t>MESSAGE_TYPE</w:t>
            </w:r>
            <w:r w:rsidRPr="002341CA">
              <w:t> : bit (6) == 0 01010 &gt;</w:t>
            </w:r>
            <w:r w:rsidRPr="002341CA">
              <w:tab/>
              <w:t>&lt; Packet Uplink Assignment message content &gt; |</w:t>
            </w:r>
          </w:p>
          <w:p w:rsidR="00D0484E" w:rsidRPr="002341CA" w:rsidRDefault="00D0484E" w:rsidP="002A7C68">
            <w:pPr>
              <w:pStyle w:val="TAL"/>
            </w:pPr>
            <w:r w:rsidRPr="002341CA">
              <w:tab/>
              <w:t xml:space="preserve">&lt; </w:t>
            </w:r>
            <w:r w:rsidRPr="002341CA">
              <w:rPr>
                <w:b/>
              </w:rPr>
              <w:t>MESSAGE_TYPE</w:t>
            </w:r>
            <w:r w:rsidRPr="002341CA">
              <w:t> : bit (6) == 0 01011 &gt;</w:t>
            </w:r>
            <w:r w:rsidRPr="002341CA">
              <w:tab/>
              <w:t>&lt; Packet Cell Change Continue message content &gt; |</w:t>
            </w:r>
          </w:p>
          <w:p w:rsidR="00D0484E" w:rsidRPr="002341CA" w:rsidRDefault="00D0484E" w:rsidP="002A7C68">
            <w:pPr>
              <w:pStyle w:val="TAL"/>
            </w:pPr>
            <w:r w:rsidRPr="002341CA">
              <w:tab/>
              <w:t xml:space="preserve">&lt; </w:t>
            </w:r>
            <w:r w:rsidRPr="002341CA">
              <w:rPr>
                <w:b/>
              </w:rPr>
              <w:t>MESSAGE_TYPE</w:t>
            </w:r>
            <w:r w:rsidRPr="002341CA">
              <w:t> : bit (6) == 0 01100 &gt;</w:t>
            </w:r>
            <w:r w:rsidRPr="002341CA">
              <w:tab/>
              <w:t>&lt; Packet Neighbour Cell Data message content &gt; |</w:t>
            </w:r>
          </w:p>
          <w:p w:rsidR="00D0484E" w:rsidRPr="002341CA" w:rsidRDefault="00D0484E" w:rsidP="002A7C68">
            <w:pPr>
              <w:pStyle w:val="TAL"/>
            </w:pPr>
            <w:r w:rsidRPr="002341CA">
              <w:tab/>
              <w:t xml:space="preserve">&lt; </w:t>
            </w:r>
            <w:r w:rsidRPr="002341CA">
              <w:rPr>
                <w:b/>
              </w:rPr>
              <w:t>MESSAGE_TYPE</w:t>
            </w:r>
            <w:r w:rsidRPr="002341CA">
              <w:t> : bit (6) == 0 01101 &gt;</w:t>
            </w:r>
            <w:r w:rsidRPr="002341CA">
              <w:tab/>
              <w:t>&lt; Packet Serving Cell Data message content &gt; |</w:t>
            </w:r>
          </w:p>
          <w:p w:rsidR="00D0484E" w:rsidRPr="002341CA" w:rsidRDefault="00D0484E" w:rsidP="002A7C68">
            <w:pPr>
              <w:pStyle w:val="TAL"/>
            </w:pPr>
            <w:r w:rsidRPr="002341CA">
              <w:tab/>
              <w:t xml:space="preserve">&lt; </w:t>
            </w:r>
            <w:r w:rsidRPr="002341CA">
              <w:rPr>
                <w:b/>
              </w:rPr>
              <w:t>MESSAGE_TYPE</w:t>
            </w:r>
            <w:r w:rsidRPr="002341CA">
              <w:t xml:space="preserve"> : bit (6) == 0 01110 &gt;</w:t>
            </w:r>
            <w:r w:rsidRPr="002341CA">
              <w:tab/>
              <w:t>&lt; Packet DBPSCH Assignment message content &gt; |</w:t>
            </w:r>
          </w:p>
          <w:p w:rsidR="00D0484E" w:rsidRPr="002341CA" w:rsidRDefault="00D0484E" w:rsidP="002A7C68">
            <w:pPr>
              <w:pStyle w:val="TAL"/>
            </w:pPr>
            <w:r w:rsidRPr="002341CA">
              <w:tab/>
              <w:t xml:space="preserve">&lt; </w:t>
            </w:r>
            <w:r w:rsidRPr="002341CA">
              <w:rPr>
                <w:b/>
              </w:rPr>
              <w:t>MESSAGE_TYPE</w:t>
            </w:r>
            <w:r w:rsidRPr="002341CA">
              <w:t> : bit (6) == 0 01111 &gt;</w:t>
            </w:r>
            <w:r w:rsidRPr="002341CA">
              <w:tab/>
              <w:t>&lt; Multiple TBF Downlink Assignment message content &gt; |</w:t>
            </w:r>
          </w:p>
          <w:p w:rsidR="00D0484E" w:rsidRPr="002341CA" w:rsidRDefault="00D0484E" w:rsidP="002A7C68">
            <w:pPr>
              <w:pStyle w:val="TAL"/>
            </w:pPr>
            <w:r w:rsidRPr="002341CA">
              <w:tab/>
              <w:t xml:space="preserve">&lt; </w:t>
            </w:r>
            <w:r w:rsidRPr="002341CA">
              <w:rPr>
                <w:b/>
              </w:rPr>
              <w:t>MESSAGE_TYPE</w:t>
            </w:r>
            <w:r w:rsidRPr="002341CA">
              <w:t> : bit (6) == 0 10000 &gt;</w:t>
            </w:r>
            <w:r w:rsidRPr="002341CA">
              <w:tab/>
              <w:t>&lt; Multiple TBF Uplink Assignment message content &gt; |</w:t>
            </w:r>
          </w:p>
          <w:p w:rsidR="00D0484E" w:rsidRPr="002341CA" w:rsidRDefault="00D0484E" w:rsidP="002A7C68">
            <w:pPr>
              <w:pStyle w:val="TAL"/>
            </w:pPr>
            <w:r w:rsidRPr="002341CA">
              <w:tab/>
              <w:t xml:space="preserve">&lt; </w:t>
            </w:r>
            <w:r w:rsidRPr="002341CA">
              <w:rPr>
                <w:b/>
              </w:rPr>
              <w:t>MESSAGE_TYPE</w:t>
            </w:r>
            <w:r w:rsidRPr="002341CA">
              <w:t> : bit (6) == 0 10001 &gt;</w:t>
            </w:r>
            <w:r w:rsidRPr="002341CA">
              <w:tab/>
              <w:t>&lt; Multiple TBF Timeslot Reconfigure message content &gt; |</w:t>
            </w:r>
          </w:p>
          <w:p w:rsidR="00D0484E" w:rsidRPr="002341CA" w:rsidRDefault="00D0484E" w:rsidP="002A7C68">
            <w:pPr>
              <w:pStyle w:val="TAL"/>
            </w:pPr>
            <w:r w:rsidRPr="002341CA">
              <w:tab/>
              <w:t xml:space="preserve">&lt; </w:t>
            </w:r>
            <w:r w:rsidRPr="002341CA">
              <w:rPr>
                <w:b/>
                <w:bCs/>
              </w:rPr>
              <w:t>MESSAGE_TYPE</w:t>
            </w:r>
            <w:r w:rsidRPr="002341CA">
              <w:t> : bit (6) == 0 10011 &gt;</w:t>
            </w:r>
            <w:r w:rsidRPr="002341CA">
              <w:tab/>
              <w:t>&lt; MBMS MS_ID Assignment message content &gt;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bCs/>
              </w:rPr>
              <w:t>MESSAGE_TYPE</w:t>
            </w:r>
            <w:r w:rsidRPr="002341CA">
              <w:t> : bit (6) == 0 10100 &gt;</w:t>
            </w:r>
            <w:r w:rsidRPr="002341CA">
              <w:tab/>
              <w:t>&lt; MBMS Assignment (Non-distribution) message content &gt; |</w:t>
            </w:r>
          </w:p>
          <w:p w:rsidR="00D0484E" w:rsidRPr="002341CA" w:rsidRDefault="00D0484E" w:rsidP="002A7C68">
            <w:pPr>
              <w:pStyle w:val="TAL"/>
            </w:pPr>
            <w:r w:rsidRPr="002341CA">
              <w:tab/>
              <w:t xml:space="preserve">&lt; </w:t>
            </w:r>
            <w:r w:rsidRPr="002341CA">
              <w:rPr>
                <w:b/>
              </w:rPr>
              <w:t>MESSAGE_TYPE</w:t>
            </w:r>
            <w:r w:rsidRPr="002341CA">
              <w:t> : bit (6) == 0 10101 &gt;</w:t>
            </w:r>
            <w:r w:rsidRPr="002341CA">
              <w:tab/>
              <w:t>&lt; PS Handover Command message content &gt; |</w:t>
            </w:r>
            <w:r w:rsidRPr="002341CA">
              <w:tab/>
              <w:t xml:space="preserve">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rPr>
              <w:t>MESSAGE_TYPE</w:t>
            </w:r>
            <w:r w:rsidRPr="002341CA">
              <w:t> : bit (6) == 0 10110 &gt;</w:t>
            </w:r>
            <w:r w:rsidRPr="002341CA">
              <w:tab/>
              <w:t>&lt; Packet Physical Information message content &gt; |</w:t>
            </w:r>
            <w:r w:rsidRPr="002341CA">
              <w:tab/>
              <w:t xml:space="preserve"> -- </w:t>
            </w:r>
            <w:r w:rsidRPr="002341CA">
              <w:rPr>
                <w:i/>
                <w:iCs/>
              </w:rPr>
              <w:t>PACCH only</w:t>
            </w:r>
          </w:p>
          <w:p w:rsidR="00D0484E" w:rsidRPr="002341CA" w:rsidRDefault="00D0484E" w:rsidP="002A7C68">
            <w:pPr>
              <w:pStyle w:val="TAL"/>
            </w:pPr>
            <w:r w:rsidRPr="002341CA">
              <w:tab/>
              <w:t xml:space="preserve">&lt; </w:t>
            </w:r>
            <w:r w:rsidRPr="002341CA">
              <w:rPr>
                <w:b/>
                <w:bCs/>
              </w:rPr>
              <w:t>MESSAGE_TYPE</w:t>
            </w:r>
            <w:r w:rsidRPr="002341CA">
              <w:t> : bit (6) == 0 10111 &gt;</w:t>
            </w:r>
            <w:r w:rsidRPr="002341CA">
              <w:tab/>
              <w:t>&lt; DTM Handover Command message content &gt;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rPr>
              <w:t>MESSAGE_TYPE</w:t>
            </w:r>
            <w:r w:rsidRPr="002341CA">
              <w:t> : bit (6) == 1 00101 &gt;</w:t>
            </w:r>
            <w:r w:rsidRPr="002341CA">
              <w:tab/>
              <w:t>&lt; Packet Downlink Dummy Control Block message content &gt; |</w:t>
            </w:r>
          </w:p>
          <w:p w:rsidR="00D0484E" w:rsidRPr="002341CA" w:rsidRDefault="00D0484E" w:rsidP="002A7C68">
            <w:pPr>
              <w:pStyle w:val="TAL"/>
            </w:pPr>
            <w:r w:rsidRPr="002341CA">
              <w:tab/>
              <w:t xml:space="preserve">&lt; </w:t>
            </w:r>
            <w:r w:rsidRPr="002341CA">
              <w:rPr>
                <w:b/>
              </w:rPr>
              <w:t>MESSAGE_TYPE</w:t>
            </w:r>
            <w:r w:rsidRPr="002341CA">
              <w:t> : bit (6) == 1 10001 &gt;</w:t>
            </w:r>
            <w:r w:rsidRPr="002341CA">
              <w:tab/>
              <w:t>&lt; PSI1 message content &gt; |</w:t>
            </w:r>
          </w:p>
          <w:p w:rsidR="00D0484E" w:rsidRPr="002341CA" w:rsidRDefault="00D0484E" w:rsidP="002A7C68">
            <w:pPr>
              <w:pStyle w:val="TAL"/>
            </w:pPr>
            <w:r w:rsidRPr="002341CA">
              <w:tab/>
              <w:t xml:space="preserve">&lt; </w:t>
            </w:r>
            <w:r w:rsidRPr="002341CA">
              <w:rPr>
                <w:b/>
              </w:rPr>
              <w:t>MESSAGE_TYPE</w:t>
            </w:r>
            <w:r w:rsidRPr="002341CA">
              <w:t> : bit (6) == 1 10010 &gt;</w:t>
            </w:r>
            <w:r w:rsidRPr="002341CA">
              <w:tab/>
              <w:t>&lt; PSI2 message content &gt; |</w:t>
            </w:r>
          </w:p>
          <w:p w:rsidR="00D0484E" w:rsidRPr="002341CA" w:rsidRDefault="00D0484E" w:rsidP="002A7C68">
            <w:pPr>
              <w:pStyle w:val="TAL"/>
            </w:pPr>
            <w:r w:rsidRPr="002341CA">
              <w:tab/>
              <w:t xml:space="preserve">&lt; </w:t>
            </w:r>
            <w:r w:rsidRPr="002341CA">
              <w:rPr>
                <w:b/>
              </w:rPr>
              <w:t>MESSAGE_TYPE</w:t>
            </w:r>
            <w:r w:rsidRPr="002341CA">
              <w:t> : bit (6) == 1 10011 &gt;</w:t>
            </w:r>
            <w:r w:rsidRPr="002341CA">
              <w:tab/>
              <w:t>&lt; PSI3 message content &gt; |</w:t>
            </w:r>
          </w:p>
          <w:p w:rsidR="00D0484E" w:rsidRPr="002341CA" w:rsidRDefault="00D0484E" w:rsidP="002A7C68">
            <w:pPr>
              <w:pStyle w:val="TAL"/>
            </w:pPr>
            <w:r w:rsidRPr="002341CA">
              <w:tab/>
              <w:t xml:space="preserve">&lt; </w:t>
            </w:r>
            <w:r w:rsidRPr="002341CA">
              <w:rPr>
                <w:b/>
              </w:rPr>
              <w:t>MESSAGE_TYPE</w:t>
            </w:r>
            <w:r w:rsidRPr="002341CA">
              <w:t> : bit (6) == 1 10100 &gt;</w:t>
            </w:r>
            <w:r w:rsidRPr="002341CA">
              <w:tab/>
              <w:t xml:space="preserve">&lt; PSI3 </w:t>
            </w:r>
            <w:proofErr w:type="spellStart"/>
            <w:r w:rsidRPr="002341CA">
              <w:t>bis</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(6) == 1 10101 &gt;</w:t>
            </w:r>
            <w:r w:rsidRPr="002341CA">
              <w:tab/>
            </w:r>
            <w:r w:rsidRPr="002341CA">
              <w:tab/>
              <w:t>reserved |</w:t>
            </w:r>
            <w:r w:rsidRPr="002341CA">
              <w:tab/>
            </w:r>
            <w:r w:rsidRPr="002341CA">
              <w:tab/>
            </w:r>
            <w:r w:rsidRPr="002341CA">
              <w:tab/>
              <w:t xml:space="preserve">-- </w:t>
            </w:r>
            <w:r w:rsidRPr="002341CA">
              <w:rPr>
                <w:i/>
                <w:iCs/>
              </w:rPr>
              <w:t>this value was allocated in an earlier</w:t>
            </w:r>
            <w:r w:rsidRPr="002341CA">
              <w:rPr>
                <w:i/>
                <w:iCs/>
              </w:rPr>
              <w:br/>
            </w:r>
            <w:r w:rsidRPr="002341CA">
              <w:rPr>
                <w:i/>
                <w:iCs/>
              </w:rPr>
              <w:tab/>
            </w:r>
            <w:r w:rsidRPr="002341CA">
              <w:rPr>
                <w:i/>
                <w:iCs/>
              </w:rPr>
              <w:tab/>
            </w:r>
            <w:r w:rsidRPr="002341CA">
              <w:rPr>
                <w:i/>
                <w:iCs/>
              </w:rPr>
              <w:tab/>
            </w:r>
            <w:r w:rsidRPr="002341CA">
              <w:rPr>
                <w:i/>
                <w:iCs/>
              </w:rPr>
              <w:tab/>
            </w:r>
            <w:r w:rsidRPr="002341CA">
              <w:rPr>
                <w:i/>
                <w:iCs/>
              </w:rPr>
              <w:tab/>
            </w:r>
            <w:r w:rsidRPr="002341CA">
              <w:rPr>
                <w:i/>
                <w:iCs/>
              </w:rPr>
              <w:tab/>
            </w:r>
            <w:r w:rsidRPr="002341CA">
              <w:rPr>
                <w:i/>
                <w:iCs/>
              </w:rPr>
              <w:tab/>
            </w:r>
            <w:r w:rsidRPr="002341CA">
              <w:rPr>
                <w:i/>
                <w:iCs/>
              </w:rPr>
              <w:tab/>
            </w:r>
            <w:r w:rsidRPr="002341CA">
              <w:rPr>
                <w:i/>
                <w:iCs/>
              </w:rPr>
              <w:tab/>
            </w:r>
            <w:r w:rsidRPr="002341CA">
              <w:rPr>
                <w:iCs/>
              </w:rPr>
              <w:t xml:space="preserve">-- </w:t>
            </w:r>
            <w:r w:rsidRPr="002341CA">
              <w:rPr>
                <w:i/>
                <w:iCs/>
              </w:rPr>
              <w:t>version of the protocol and shall not be used</w:t>
            </w:r>
          </w:p>
          <w:p w:rsidR="00D0484E" w:rsidRPr="002341CA" w:rsidRDefault="00D0484E" w:rsidP="002A7C68">
            <w:pPr>
              <w:pStyle w:val="TAL"/>
            </w:pPr>
            <w:r w:rsidRPr="002341CA">
              <w:tab/>
              <w:t xml:space="preserve">&lt; </w:t>
            </w:r>
            <w:r w:rsidRPr="002341CA">
              <w:rPr>
                <w:b/>
              </w:rPr>
              <w:t>MESSAGE_TYPE</w:t>
            </w:r>
            <w:r w:rsidRPr="002341CA">
              <w:t> : bit (6) == 1 10110 &gt;</w:t>
            </w:r>
            <w:r w:rsidRPr="002341CA">
              <w:tab/>
              <w:t>&lt; PSI5 message content &gt; |</w:t>
            </w:r>
          </w:p>
          <w:p w:rsidR="00D0484E" w:rsidRPr="002341CA" w:rsidRDefault="00D0484E" w:rsidP="002A7C68">
            <w:pPr>
              <w:pStyle w:val="TAL"/>
            </w:pPr>
            <w:r w:rsidRPr="002341CA">
              <w:tab/>
              <w:t xml:space="preserve">&lt; </w:t>
            </w:r>
            <w:r w:rsidRPr="002341CA">
              <w:rPr>
                <w:b/>
              </w:rPr>
              <w:t>MESSAGE_TYPE</w:t>
            </w:r>
            <w:r w:rsidRPr="002341CA">
              <w:t> : bit (6) == 1 10000 &gt;</w:t>
            </w:r>
            <w:r w:rsidRPr="002341CA">
              <w:tab/>
              <w:t>&lt; PSI6 message content &gt; |</w:t>
            </w:r>
          </w:p>
          <w:p w:rsidR="00D0484E" w:rsidRPr="002341CA" w:rsidRDefault="00D0484E" w:rsidP="002A7C68">
            <w:pPr>
              <w:pStyle w:val="TAL"/>
            </w:pPr>
            <w:r w:rsidRPr="002341CA">
              <w:tab/>
              <w:t xml:space="preserve">&lt; </w:t>
            </w:r>
            <w:r w:rsidRPr="002341CA">
              <w:rPr>
                <w:b/>
              </w:rPr>
              <w:t>MESSAGE_TYPE</w:t>
            </w:r>
            <w:r w:rsidRPr="002341CA">
              <w:t> : bit (6) == 1 11000 &gt;</w:t>
            </w:r>
            <w:r w:rsidRPr="002341CA">
              <w:tab/>
              <w:t>&lt; PSI7 message content &gt; |</w:t>
            </w:r>
          </w:p>
          <w:p w:rsidR="00D0484E" w:rsidRPr="002341CA" w:rsidRDefault="00D0484E" w:rsidP="002A7C68">
            <w:pPr>
              <w:pStyle w:val="TAL"/>
            </w:pPr>
            <w:r w:rsidRPr="002341CA">
              <w:tab/>
              <w:t xml:space="preserve">&lt; </w:t>
            </w:r>
            <w:r w:rsidRPr="002341CA">
              <w:rPr>
                <w:b/>
              </w:rPr>
              <w:t>MESSAGE_TYPE</w:t>
            </w:r>
            <w:r w:rsidRPr="002341CA">
              <w:t> : bit (6) == 1 11001 &gt;</w:t>
            </w:r>
            <w:r w:rsidRPr="002341CA">
              <w:tab/>
              <w:t>&lt; PSI8 message content &gt; |</w:t>
            </w:r>
          </w:p>
          <w:p w:rsidR="00D0484E" w:rsidRPr="002341CA" w:rsidRDefault="00D0484E" w:rsidP="002A7C68">
            <w:pPr>
              <w:pStyle w:val="TAL"/>
            </w:pPr>
            <w:r w:rsidRPr="002341CA">
              <w:tab/>
              <w:t xml:space="preserve">&lt; </w:t>
            </w:r>
            <w:r w:rsidRPr="002341CA">
              <w:rPr>
                <w:b/>
              </w:rPr>
              <w:t>MESSAGE_TYPE</w:t>
            </w:r>
            <w:r w:rsidRPr="002341CA">
              <w:t> : bit (6) == 1 10111 &gt;</w:t>
            </w:r>
            <w:r w:rsidRPr="002341CA">
              <w:tab/>
              <w:t>&lt; PSI13 message content &gt; |</w:t>
            </w:r>
          </w:p>
          <w:p w:rsidR="00D0484E" w:rsidRPr="002341CA" w:rsidRDefault="00D0484E" w:rsidP="002A7C68">
            <w:pPr>
              <w:pStyle w:val="TAL"/>
            </w:pPr>
            <w:r w:rsidRPr="002341CA">
              <w:tab/>
              <w:t xml:space="preserve">&lt; </w:t>
            </w:r>
            <w:r w:rsidRPr="002341CA">
              <w:rPr>
                <w:b/>
              </w:rPr>
              <w:t>MESSAGE_TYPE</w:t>
            </w:r>
            <w:r w:rsidRPr="002341CA">
              <w:t> : bit (6) == 1 11010 &gt;</w:t>
            </w:r>
            <w:r w:rsidRPr="002341CA">
              <w:tab/>
              <w:t>&lt; PSI14 message content &gt; |</w:t>
            </w:r>
          </w:p>
          <w:p w:rsidR="00D0484E" w:rsidRPr="002341CA" w:rsidRDefault="00D0484E" w:rsidP="002A7C68">
            <w:pPr>
              <w:pStyle w:val="TAL"/>
            </w:pPr>
            <w:r w:rsidRPr="002341CA">
              <w:tab/>
              <w:t xml:space="preserve">&lt; </w:t>
            </w:r>
            <w:r w:rsidRPr="002341CA">
              <w:rPr>
                <w:b/>
              </w:rPr>
              <w:t>MESSAGE_TYPE</w:t>
            </w:r>
            <w:r w:rsidRPr="002341CA">
              <w:t> : bit (6) == 1 11100 &gt;</w:t>
            </w:r>
            <w:r w:rsidRPr="002341CA">
              <w:tab/>
              <w:t xml:space="preserve">&lt; PSI3 </w:t>
            </w:r>
            <w:proofErr w:type="spellStart"/>
            <w:r w:rsidRPr="002341CA">
              <w:t>ter</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(6) == 1 11101 &gt;</w:t>
            </w:r>
            <w:r w:rsidRPr="002341CA">
              <w:tab/>
              <w:t xml:space="preserve">&lt; PSI3 </w:t>
            </w:r>
            <w:proofErr w:type="spellStart"/>
            <w:r w:rsidRPr="002341CA">
              <w:t>quater</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(6) == 1 11110 &gt;</w:t>
            </w:r>
            <w:r w:rsidRPr="002341CA">
              <w:tab/>
              <w:t>&lt; PSI15 message content &gt; |</w:t>
            </w:r>
          </w:p>
          <w:p w:rsidR="00D0484E" w:rsidRPr="002341CA" w:rsidRDefault="00D0484E" w:rsidP="002A7C68">
            <w:pPr>
              <w:pStyle w:val="TAL"/>
            </w:pPr>
            <w:r w:rsidRPr="002341CA">
              <w:tab/>
              <w:t xml:space="preserve">&lt; </w:t>
            </w:r>
            <w:r w:rsidRPr="002341CA">
              <w:rPr>
                <w:b/>
              </w:rPr>
              <w:t>MESSAGE_TYPE</w:t>
            </w:r>
            <w:r w:rsidRPr="002341CA">
              <w:t> : bit (6) == 1 01000 &gt;</w:t>
            </w:r>
            <w:r w:rsidRPr="002341CA">
              <w:tab/>
              <w:t>&lt; PSI16 message content &gt; |</w:t>
            </w:r>
          </w:p>
          <w:p w:rsidR="00D0484E" w:rsidRPr="002341CA" w:rsidRDefault="00D0484E" w:rsidP="002A7C68">
            <w:pPr>
              <w:pStyle w:val="TAL"/>
            </w:pPr>
            <w:r w:rsidRPr="002341CA">
              <w:tab/>
              <w:t xml:space="preserve">&lt; </w:t>
            </w:r>
            <w:r w:rsidRPr="002341CA">
              <w:rPr>
                <w:b/>
                <w:bCs/>
              </w:rPr>
              <w:t>MESSAGE_TYPE</w:t>
            </w:r>
            <w:r w:rsidRPr="002341CA">
              <w:t> : bit (6) == 1 00000 &gt;</w:t>
            </w:r>
            <w:r w:rsidRPr="002341CA">
              <w:tab/>
              <w:t>&lt; Packet Serving Cell SI message content &gt; |</w:t>
            </w:r>
          </w:p>
          <w:p w:rsidR="00D0484E" w:rsidRPr="002341CA" w:rsidRDefault="00D0484E" w:rsidP="002A7C68">
            <w:pPr>
              <w:pStyle w:val="TAL"/>
            </w:pPr>
            <w:r w:rsidRPr="002341CA">
              <w:tab/>
              <w:t xml:space="preserve">&lt; </w:t>
            </w:r>
            <w:r w:rsidRPr="002341CA">
              <w:rPr>
                <w:b/>
                <w:bCs/>
              </w:rPr>
              <w:t>MESSAGE_TYPE</w:t>
            </w:r>
            <w:r w:rsidRPr="002341CA">
              <w:t> : bit (6) == 1 00111 &gt;</w:t>
            </w:r>
            <w:r w:rsidRPr="002341CA">
              <w:tab/>
              <w:t>&lt; Packet CS Command message content &gt; |</w:t>
            </w:r>
          </w:p>
          <w:p w:rsidR="00D0484E" w:rsidRPr="002341CA" w:rsidRDefault="00D0484E" w:rsidP="002A7C68">
            <w:pPr>
              <w:pStyle w:val="TAL"/>
            </w:pPr>
            <w:r w:rsidRPr="002341CA">
              <w:tab/>
              <w:t xml:space="preserve">&lt; </w:t>
            </w:r>
            <w:r w:rsidRPr="002341CA">
              <w:rPr>
                <w:b/>
                <w:bCs/>
              </w:rPr>
              <w:t>MESSAGE_TYPE</w:t>
            </w:r>
            <w:r w:rsidRPr="002341CA">
              <w:t> : bit (6) == 1 01001 &gt;</w:t>
            </w:r>
            <w:r w:rsidRPr="002341CA">
              <w:tab/>
              <w:t>&lt; Packet CS Release Indication message content &gt; |</w:t>
            </w:r>
          </w:p>
          <w:p w:rsidR="00D0484E" w:rsidRPr="002341CA" w:rsidRDefault="00D0484E" w:rsidP="002A7C68">
            <w:pPr>
              <w:pStyle w:val="TAL"/>
            </w:pPr>
            <w:r w:rsidRPr="002341CA">
              <w:tab/>
              <w:t xml:space="preserve">&lt; </w:t>
            </w:r>
            <w:r w:rsidRPr="002341CA">
              <w:rPr>
                <w:b/>
                <w:bCs/>
              </w:rPr>
              <w:t>MESSAGE_TYPE</w:t>
            </w:r>
            <w:r w:rsidRPr="002341CA">
              <w:t> : bit (6) == 1 01010 &gt;</w:t>
            </w:r>
            <w:r w:rsidRPr="002341CA">
              <w:tab/>
              <w:t>&lt; MBMS Assignment (Distribution) message content &gt; |</w:t>
            </w:r>
          </w:p>
          <w:p w:rsidR="00D0484E" w:rsidRPr="002341CA" w:rsidRDefault="00D0484E" w:rsidP="002A7C68">
            <w:pPr>
              <w:pStyle w:val="TAL"/>
            </w:pPr>
            <w:r w:rsidRPr="002341CA">
              <w:tab/>
              <w:t xml:space="preserve">&lt; </w:t>
            </w:r>
            <w:r w:rsidRPr="002341CA">
              <w:rPr>
                <w:b/>
                <w:bCs/>
              </w:rPr>
              <w:t>MESSAGE_TYPE</w:t>
            </w:r>
            <w:r w:rsidRPr="002341CA">
              <w:t> : bit (6) == 1 01011 &gt;</w:t>
            </w:r>
            <w:r w:rsidRPr="002341CA">
              <w:tab/>
              <w:t>&lt; MBMS Neighbouring Cell Information message content &gt;|</w:t>
            </w:r>
          </w:p>
          <w:p w:rsidR="00D0484E" w:rsidRPr="002341CA" w:rsidRDefault="00D0484E" w:rsidP="002A7C68">
            <w:pPr>
              <w:pStyle w:val="TAL"/>
            </w:pPr>
            <w:r w:rsidRPr="002341CA">
              <w:tab/>
              <w:t xml:space="preserve">&lt; </w:t>
            </w:r>
            <w:r w:rsidRPr="002341CA">
              <w:rPr>
                <w:b/>
                <w:bCs/>
              </w:rPr>
              <w:t>MESSAGE_TYPE</w:t>
            </w:r>
            <w:r w:rsidRPr="002341CA">
              <w:t> : bit (6) == 1 01100 &gt;</w:t>
            </w:r>
            <w:r w:rsidRPr="002341CA">
              <w:tab/>
              <w:t>&lt; Packet MBMS Announcement message content &gt;</w:t>
            </w:r>
          </w:p>
          <w:p w:rsidR="00D0484E" w:rsidRPr="002341CA" w:rsidRDefault="00D0484E" w:rsidP="002A7C68">
            <w:pPr>
              <w:pStyle w:val="TAL"/>
            </w:pPr>
            <w:r w:rsidRPr="002341CA">
              <w:tab/>
              <w:t xml:space="preserve">&lt; </w:t>
            </w:r>
            <w:r w:rsidRPr="002341CA">
              <w:rPr>
                <w:b/>
                <w:bCs/>
              </w:rPr>
              <w:t>MESSAGE_TYPE</w:t>
            </w:r>
            <w:r w:rsidRPr="002341CA">
              <w:t xml:space="preserve"> : bit (6) == 1 01101 &gt; &lt; Packet Application Information message content &gt;</w:t>
            </w:r>
          </w:p>
          <w:p w:rsidR="00D0484E" w:rsidRPr="002341CA" w:rsidRDefault="00D0484E" w:rsidP="002A7C68">
            <w:pPr>
              <w:pStyle w:val="TAL"/>
            </w:pPr>
            <w:r w:rsidRPr="002341CA">
              <w:tab/>
              <w:t>! &lt; Unknown message type : { bit (6) = &lt; no string &gt; } &lt; Default downlink message content &gt; &gt; ;</w:t>
            </w:r>
          </w:p>
        </w:tc>
      </w:tr>
    </w:tbl>
    <w:p w:rsidR="00D0484E" w:rsidRPr="002341CA" w:rsidRDefault="00D0484E" w:rsidP="00D0484E"/>
    <w:p w:rsidR="00D0484E" w:rsidRPr="002341CA" w:rsidRDefault="00D0484E" w:rsidP="00D0484E">
      <w:pPr>
        <w:pStyle w:val="NO"/>
      </w:pPr>
      <w:r w:rsidRPr="002341CA">
        <w:t xml:space="preserve">NOTE: </w:t>
      </w:r>
      <w:r w:rsidRPr="002341CA">
        <w:tab/>
        <w:t>the MESSAGE_TYPE "010010" is reserved for the PHYSICAL INFORMATION message on DBPSCH only.</w:t>
      </w:r>
    </w:p>
    <w:p w:rsidR="00D0484E" w:rsidRPr="002341CA" w:rsidRDefault="00D0484E" w:rsidP="00D0484E">
      <w:r w:rsidRPr="002341CA">
        <w:t>The 'Default downlink message contents', for messages that are not sent on the EC-PACCH, consists of the Page Mode information and an unspecified bit string that expands to the end of the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lastRenderedPageBreak/>
              <w:t>&lt; Default downlink message content &gt; ::=</w:t>
            </w:r>
          </w:p>
          <w:p w:rsidR="00D0484E" w:rsidRPr="002341CA" w:rsidRDefault="00D0484E" w:rsidP="002A7C68">
            <w:pPr>
              <w:pStyle w:val="TAL"/>
            </w:pPr>
            <w:r w:rsidRPr="002341CA">
              <w:tab/>
              <w:t>&lt; PAGE_MODE : bit (2) &gt;</w:t>
            </w:r>
          </w:p>
          <w:p w:rsidR="00D0484E" w:rsidRPr="002341CA" w:rsidRDefault="00D0484E" w:rsidP="002A7C68">
            <w:pPr>
              <w:pStyle w:val="TAL"/>
            </w:pPr>
            <w:r w:rsidRPr="002341CA">
              <w:tab/>
              <w:t>bit (*) = &lt; no string &gt; ;</w:t>
            </w:r>
          </w:p>
        </w:tc>
      </w:tr>
    </w:tbl>
    <w:p w:rsidR="00D0484E" w:rsidRPr="002341CA" w:rsidRDefault="00D0484E" w:rsidP="00D0484E"/>
    <w:p w:rsidR="00D0484E" w:rsidRPr="002341CA" w:rsidRDefault="00D0484E" w:rsidP="00D0484E">
      <w:r w:rsidRPr="002341CA">
        <w:t>The encoding of the Page Mode information is defined in</w:t>
      </w:r>
      <w:r w:rsidRPr="002341CA">
        <w:rPr>
          <w:i/>
        </w:rPr>
        <w:t xml:space="preserve"> </w:t>
      </w:r>
      <w:r w:rsidRPr="002341CA">
        <w:rPr>
          <w:iCs/>
        </w:rPr>
        <w:t>sub-clause</w:t>
      </w:r>
      <w:r w:rsidRPr="002341CA">
        <w:t xml:space="preserve"> 12.20.</w:t>
      </w:r>
    </w:p>
    <w:p w:rsidR="00D0484E" w:rsidRPr="002341CA" w:rsidRDefault="00D0484E" w:rsidP="00D0484E">
      <w:pPr>
        <w:keepNext/>
      </w:pPr>
      <w:r w:rsidRPr="002341CA">
        <w:t>Downlink RLC/MAC control messages sent on EC-PACCH are received in RLC/MAC control block format. The different types of messages on the EC-PACCH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Downlink RLC/MAC control message on EC-PACCH &gt; ::=</w:t>
            </w:r>
          </w:p>
          <w:p w:rsidR="00D0484E" w:rsidRPr="002341CA" w:rsidRDefault="00D0484E" w:rsidP="002A7C68">
            <w:pPr>
              <w:pStyle w:val="TAL"/>
            </w:pPr>
            <w:r w:rsidRPr="002341CA">
              <w:tab/>
              <w:t xml:space="preserve">&lt; </w:t>
            </w:r>
            <w:r w:rsidRPr="002341CA">
              <w:rPr>
                <w:b/>
              </w:rPr>
              <w:t>MESSAGE_TYPE</w:t>
            </w:r>
            <w:r w:rsidRPr="002341CA">
              <w:t> : bit (5) == 1 0001 &gt;</w:t>
            </w:r>
            <w:r w:rsidRPr="002341CA">
              <w:tab/>
              <w:t>&lt; EC</w:t>
            </w:r>
            <w:del w:id="2042" w:author="Ericsson LM" w:date="2016-05-03T13:26:00Z">
              <w:r w:rsidRPr="002341CA" w:rsidDel="00BA7E45">
                <w:delText>-EGPRS</w:delText>
              </w:r>
            </w:del>
            <w:r w:rsidRPr="002341CA">
              <w:t xml:space="preserve"> Packet Access Reject message content &gt; |</w:t>
            </w:r>
          </w:p>
          <w:p w:rsidR="00D0484E" w:rsidRPr="002341CA" w:rsidRDefault="00D0484E" w:rsidP="002A7C68">
            <w:pPr>
              <w:pStyle w:val="TAL"/>
            </w:pPr>
            <w:r w:rsidRPr="002341CA">
              <w:tab/>
              <w:t xml:space="preserve">&lt; </w:t>
            </w:r>
            <w:r w:rsidRPr="002341CA">
              <w:rPr>
                <w:b/>
              </w:rPr>
              <w:t>MESSAGE_TYPE</w:t>
            </w:r>
            <w:r w:rsidRPr="002341CA">
              <w:t> : bit (5) == 0 0001 &gt;</w:t>
            </w:r>
            <w:r w:rsidRPr="002341CA">
              <w:tab/>
              <w:t>&lt; EC</w:t>
            </w:r>
            <w:del w:id="2043" w:author="Ericsson LM" w:date="2016-05-03T13:26:00Z">
              <w:r w:rsidRPr="002341CA" w:rsidDel="00BA7E45">
                <w:delText>-EGPRS</w:delText>
              </w:r>
            </w:del>
            <w:r w:rsidRPr="002341CA">
              <w:t xml:space="preserve"> Packet Downlink Assignment message content &gt; |</w:t>
            </w:r>
          </w:p>
          <w:p w:rsidR="00D0484E" w:rsidRPr="002341CA" w:rsidRDefault="00D0484E" w:rsidP="002A7C68">
            <w:pPr>
              <w:pStyle w:val="TAL"/>
            </w:pPr>
            <w:r w:rsidRPr="002341CA">
              <w:tab/>
              <w:t xml:space="preserve">&lt; </w:t>
            </w:r>
            <w:r w:rsidRPr="002341CA">
              <w:rPr>
                <w:b/>
              </w:rPr>
              <w:t>MESSAGE_TYPE</w:t>
            </w:r>
            <w:r w:rsidRPr="002341CA">
              <w:t> : bit (5) == 0 0010 &gt;</w:t>
            </w:r>
            <w:r w:rsidRPr="002341CA">
              <w:tab/>
              <w:t>&lt; EC</w:t>
            </w:r>
            <w:del w:id="2044" w:author="Ericsson LM" w:date="2016-05-03T13:26:00Z">
              <w:r w:rsidRPr="002341CA" w:rsidDel="00BA7E45">
                <w:delText>-EGPRS</w:delText>
              </w:r>
            </w:del>
            <w:r w:rsidRPr="002341CA">
              <w:t xml:space="preserve"> Packet Polling Request message content &gt; |</w:t>
            </w:r>
          </w:p>
          <w:p w:rsidR="00D0484E" w:rsidRPr="002341CA" w:rsidRDefault="00D0484E" w:rsidP="002A7C68">
            <w:pPr>
              <w:pStyle w:val="TAL"/>
            </w:pPr>
            <w:r w:rsidRPr="002341CA">
              <w:tab/>
              <w:t xml:space="preserve">&lt; </w:t>
            </w:r>
            <w:r w:rsidRPr="002341CA">
              <w:rPr>
                <w:b/>
              </w:rPr>
              <w:t>MESSAGE_TYPE</w:t>
            </w:r>
            <w:r w:rsidRPr="002341CA">
              <w:t> : bit (5) == 0 0011 &gt;</w:t>
            </w:r>
            <w:r w:rsidRPr="002341CA">
              <w:tab/>
              <w:t>&lt; EC</w:t>
            </w:r>
            <w:del w:id="2045" w:author="Ericsson LM" w:date="2016-05-03T13:26:00Z">
              <w:r w:rsidRPr="002341CA" w:rsidDel="00BA7E45">
                <w:delText>-EGPRS</w:delText>
              </w:r>
            </w:del>
            <w:r w:rsidRPr="002341CA">
              <w:t xml:space="preserve"> Packet Power Control/Timing Advance message content &gt; |</w:t>
            </w:r>
          </w:p>
          <w:p w:rsidR="00D0484E" w:rsidRPr="002341CA" w:rsidRDefault="00D0484E" w:rsidP="002A7C68">
            <w:pPr>
              <w:pStyle w:val="TAL"/>
            </w:pPr>
            <w:r w:rsidRPr="002341CA">
              <w:tab/>
              <w:t xml:space="preserve">&lt; </w:t>
            </w:r>
            <w:r w:rsidRPr="002341CA">
              <w:rPr>
                <w:b/>
              </w:rPr>
              <w:t>MESSAGE_TYPE</w:t>
            </w:r>
            <w:r w:rsidRPr="002341CA">
              <w:t> : bit (5) == 0 0100 &gt;</w:t>
            </w:r>
            <w:r w:rsidRPr="002341CA">
              <w:tab/>
              <w:t>&lt; EC</w:t>
            </w:r>
            <w:del w:id="2046" w:author="Ericsson LM" w:date="2016-05-03T13:26:00Z">
              <w:r w:rsidRPr="002341CA" w:rsidDel="00BA7E45">
                <w:delText>-EGPRS</w:delText>
              </w:r>
            </w:del>
            <w:r w:rsidRPr="002341CA">
              <w:t xml:space="preserve"> Packet TBF Release message content &gt; |</w:t>
            </w:r>
          </w:p>
          <w:p w:rsidR="00D0484E" w:rsidRPr="002341CA" w:rsidRDefault="00D0484E" w:rsidP="002A7C68">
            <w:pPr>
              <w:pStyle w:val="TAL"/>
              <w:rPr>
                <w:i/>
                <w:iCs/>
              </w:rPr>
            </w:pPr>
            <w:r w:rsidRPr="002341CA">
              <w:tab/>
              <w:t xml:space="preserve">&lt; </w:t>
            </w:r>
            <w:r w:rsidRPr="002341CA">
              <w:rPr>
                <w:b/>
              </w:rPr>
              <w:t>MESSAGE_TYPE</w:t>
            </w:r>
            <w:r w:rsidRPr="002341CA">
              <w:t> : bit (5) == 0 0101 &gt;</w:t>
            </w:r>
            <w:r w:rsidRPr="002341CA">
              <w:tab/>
              <w:t>&lt; EC</w:t>
            </w:r>
            <w:del w:id="2047" w:author="Ericsson LM" w:date="2016-05-03T13:26:00Z">
              <w:r w:rsidRPr="002341CA" w:rsidDel="00BA7E45">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(5) == 0 0110 &gt;</w:t>
            </w:r>
            <w:r w:rsidRPr="002341CA">
              <w:tab/>
              <w:t>&lt; EC</w:t>
            </w:r>
            <w:del w:id="2048" w:author="Ericsson LM" w:date="2016-05-03T13:26:00Z">
              <w:r w:rsidRPr="002341CA" w:rsidDel="00BA7E45">
                <w:delText>-EGPRS</w:delText>
              </w:r>
            </w:del>
            <w:r w:rsidRPr="002341CA">
              <w:t xml:space="preserve"> Packet Uplink Assignment message content &gt; |</w:t>
            </w:r>
          </w:p>
          <w:p w:rsidR="00500FE0" w:rsidRPr="002341CA" w:rsidRDefault="00500FE0" w:rsidP="00500FE0">
            <w:pPr>
              <w:pStyle w:val="TAL"/>
              <w:rPr>
                <w:ins w:id="2049" w:author="Ericsson LM" w:date="2016-05-09T21:30:00Z"/>
                <w:i/>
                <w:iCs/>
              </w:rPr>
            </w:pPr>
            <w:ins w:id="2050" w:author="Ericsson LM" w:date="2016-05-09T21:30:00Z">
              <w:r w:rsidRPr="002341CA">
                <w:tab/>
                <w:t xml:space="preserve">&lt; </w:t>
              </w:r>
              <w:r w:rsidRPr="002341CA">
                <w:rPr>
                  <w:b/>
                </w:rPr>
                <w:t>MESSAGE_TYPE</w:t>
              </w:r>
              <w:r w:rsidRPr="002341CA">
                <w:t> : bit (5) == 0 0111 &gt;</w:t>
              </w:r>
              <w:r w:rsidRPr="002341CA">
                <w:tab/>
                <w:t xml:space="preserve">&lt; EC Packet Uplink </w:t>
              </w:r>
              <w:proofErr w:type="spellStart"/>
              <w:r w:rsidRPr="002341CA">
                <w:t>Ack</w:t>
              </w:r>
              <w:proofErr w:type="spellEnd"/>
              <w:r w:rsidRPr="002341CA">
                <w:t>/</w:t>
              </w:r>
              <w:proofErr w:type="spellStart"/>
              <w:r w:rsidRPr="002341CA">
                <w:t>Nack</w:t>
              </w:r>
              <w:proofErr w:type="spellEnd"/>
              <w:r w:rsidRPr="002341CA">
                <w:t xml:space="preserve"> and Contention Resolution message content &gt; |</w:t>
              </w:r>
            </w:ins>
          </w:p>
          <w:p w:rsidR="00D0484E" w:rsidRPr="002341CA" w:rsidRDefault="00D0484E" w:rsidP="002A7C68">
            <w:pPr>
              <w:pStyle w:val="TAL"/>
            </w:pPr>
            <w:r w:rsidRPr="002341CA">
              <w:tab/>
              <w:t xml:space="preserve">&lt; </w:t>
            </w:r>
            <w:r w:rsidRPr="002341CA">
              <w:rPr>
                <w:b/>
              </w:rPr>
              <w:t>MESSAGE_TYPE</w:t>
            </w:r>
            <w:r w:rsidRPr="002341CA">
              <w:t> : bit (5) == 1 0010 &gt;</w:t>
            </w:r>
            <w:r w:rsidRPr="002341CA">
              <w:tab/>
              <w:t>&lt; EC</w:t>
            </w:r>
            <w:del w:id="2051" w:author="Ericsson LM" w:date="2016-05-03T13:26:00Z">
              <w:r w:rsidRPr="002341CA" w:rsidDel="00BA7E45">
                <w:delText>-EGPRS</w:delText>
              </w:r>
            </w:del>
            <w:r w:rsidRPr="002341CA">
              <w:t xml:space="preserve"> Packet Downlink Dummy Control Block message content &gt;</w:t>
            </w:r>
          </w:p>
          <w:p w:rsidR="00D0484E" w:rsidRPr="002341CA" w:rsidRDefault="00D0484E" w:rsidP="002A7C68">
            <w:pPr>
              <w:pStyle w:val="TAL"/>
            </w:pPr>
            <w:r w:rsidRPr="002341CA">
              <w:tab/>
              <w:t>! &lt; Unknown message type : { bit (5) = &lt; no string &gt; } &lt; Default downlink message content &gt; &gt; ;</w:t>
            </w:r>
          </w:p>
        </w:tc>
      </w:tr>
    </w:tbl>
    <w:p w:rsidR="00D0484E" w:rsidRPr="002341CA" w:rsidRDefault="00D0484E" w:rsidP="00D0484E"/>
    <w:p w:rsidR="00D0484E" w:rsidRPr="002341CA" w:rsidRDefault="00D0484E" w:rsidP="00D0484E">
      <w:r w:rsidRPr="002341CA">
        <w:t>The 'Default downlink message contents' for messages that are sent on the EC-PACCH consists of the Used DL Coverage Class information and an unspecified bit string that expands to the end of the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Default downlink message content &gt; ::=</w:t>
            </w:r>
          </w:p>
          <w:p w:rsidR="00D0484E" w:rsidRPr="002341CA" w:rsidRDefault="00D0484E" w:rsidP="002A7C68">
            <w:pPr>
              <w:pStyle w:val="TAL"/>
            </w:pPr>
            <w:r w:rsidRPr="002341CA">
              <w:tab/>
              <w:t>&lt; USED_DL_COVERAGE_CLASS : bit (2) &gt;</w:t>
            </w:r>
          </w:p>
          <w:p w:rsidR="00D0484E" w:rsidRPr="002341CA" w:rsidRDefault="00D0484E" w:rsidP="002A7C68">
            <w:pPr>
              <w:pStyle w:val="TAL"/>
            </w:pPr>
            <w:r w:rsidRPr="002341CA">
              <w:tab/>
              <w:t>bit (*) = &lt; no string &gt; ;</w:t>
            </w:r>
          </w:p>
        </w:tc>
      </w:tr>
    </w:tbl>
    <w:p w:rsidR="00D0484E" w:rsidRPr="002341CA" w:rsidRDefault="00D0484E" w:rsidP="00D0484E"/>
    <w:p w:rsidR="00D0484E" w:rsidRPr="002341CA" w:rsidRDefault="00D0484E" w:rsidP="00D0484E">
      <w:r w:rsidRPr="002341CA">
        <w:t>The encoding of the Used DL Coverage Class information element is defined in</w:t>
      </w:r>
      <w:r w:rsidRPr="002341CA">
        <w:rPr>
          <w:i/>
        </w:rPr>
        <w:t xml:space="preserve"> </w:t>
      </w:r>
      <w:r w:rsidRPr="002341CA">
        <w:rPr>
          <w:iCs/>
        </w:rPr>
        <w:t>sub-clause</w:t>
      </w:r>
      <w:r w:rsidRPr="002341CA">
        <w:t xml:space="preserve"> 12.71.</w:t>
      </w:r>
    </w:p>
    <w:p w:rsidR="00B84FD9" w:rsidRPr="002341CA" w:rsidRDefault="00B84FD9" w:rsidP="00B84F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84FD9"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84FD9" w:rsidRPr="002341CA" w:rsidRDefault="00B84FD9"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84FD9" w:rsidRPr="002341CA" w:rsidRDefault="00B84FD9" w:rsidP="00B84FD9">
      <w:pPr>
        <w:rPr>
          <w:noProof/>
        </w:rPr>
      </w:pPr>
    </w:p>
    <w:p w:rsidR="00D0484E" w:rsidRPr="002341CA" w:rsidRDefault="00D0484E" w:rsidP="00D0484E">
      <w:pPr>
        <w:pStyle w:val="Heading4"/>
      </w:pPr>
      <w:bookmarkStart w:id="2052" w:name="_Toc446495657"/>
      <w:r w:rsidRPr="002341CA">
        <w:t>11.2.0.2</w:t>
      </w:r>
      <w:r w:rsidRPr="002341CA">
        <w:tab/>
        <w:t>Uplink RLC/MAC messages</w:t>
      </w:r>
      <w:bookmarkEnd w:id="2052"/>
    </w:p>
    <w:p w:rsidR="00D0484E" w:rsidRPr="002341CA" w:rsidRDefault="00D0484E" w:rsidP="00D0484E">
      <w:pPr>
        <w:keepNext/>
      </w:pPr>
      <w:r w:rsidRPr="002341CA">
        <w:t>Uplink RLC/MAC control messages, except those using the access burst formats, are received in the RLC/MAC control block format. The different types of messages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Uplink RLC/MAC control message &gt; ::=</w:t>
            </w:r>
          </w:p>
          <w:p w:rsidR="00D0484E" w:rsidRPr="002341CA" w:rsidRDefault="00D0484E" w:rsidP="002A7C68">
            <w:pPr>
              <w:pStyle w:val="TAL"/>
            </w:pPr>
            <w:r w:rsidRPr="002341CA">
              <w:tab/>
              <w:t xml:space="preserve">&lt; </w:t>
            </w:r>
            <w:r w:rsidRPr="002341CA">
              <w:rPr>
                <w:b/>
              </w:rPr>
              <w:t>MESSAGE_TYPE</w:t>
            </w:r>
            <w:r w:rsidRPr="002341CA">
              <w:t> : bit (6) == 000000 &gt;</w:t>
            </w:r>
            <w:r w:rsidRPr="002341CA">
              <w:tab/>
              <w:t>&lt; Packet Cell Change Failure message content &gt; |</w:t>
            </w:r>
          </w:p>
          <w:p w:rsidR="00D0484E" w:rsidRPr="002341CA" w:rsidRDefault="00D0484E" w:rsidP="002A7C68">
            <w:pPr>
              <w:pStyle w:val="TAL"/>
            </w:pPr>
            <w:r w:rsidRPr="002341CA">
              <w:tab/>
              <w:t xml:space="preserve">&lt; </w:t>
            </w:r>
            <w:r w:rsidRPr="002341CA">
              <w:rPr>
                <w:b/>
              </w:rPr>
              <w:t>MESSAGE_TYPE</w:t>
            </w:r>
            <w:r w:rsidRPr="002341CA">
              <w:t> : bit (6) == 000001 &gt;</w:t>
            </w:r>
            <w:r w:rsidRPr="002341CA">
              <w:tab/>
              <w:t>&lt; Packet Control Acknowledgement message content &gt; |</w:t>
            </w:r>
          </w:p>
          <w:p w:rsidR="00D0484E" w:rsidRPr="002341CA" w:rsidRDefault="00D0484E" w:rsidP="002A7C68">
            <w:pPr>
              <w:pStyle w:val="TAL"/>
            </w:pPr>
            <w:r w:rsidRPr="002341CA">
              <w:tab/>
              <w:t xml:space="preserve">&lt; </w:t>
            </w:r>
            <w:r w:rsidRPr="002341CA">
              <w:rPr>
                <w:b/>
              </w:rPr>
              <w:t>MESSAGE_TYPE</w:t>
            </w:r>
            <w:r w:rsidRPr="002341CA">
              <w:t> : bit (6) == 000010 &gt;</w:t>
            </w:r>
            <w:r w:rsidRPr="002341CA">
              <w:tab/>
              <w:t xml:space="preserve">&lt; Packet Downlink </w:t>
            </w:r>
            <w:proofErr w:type="spellStart"/>
            <w:r w:rsidRPr="002341CA">
              <w:t>Ack</w:t>
            </w:r>
            <w:proofErr w:type="spellEnd"/>
            <w:r w:rsidRPr="002341CA">
              <w:t>/</w:t>
            </w:r>
            <w:proofErr w:type="spellStart"/>
            <w:r w:rsidRPr="002341CA">
              <w:t>Nack</w:t>
            </w:r>
            <w:proofErr w:type="spellEnd"/>
            <w:r w:rsidRPr="002341CA">
              <w:t xml:space="preserve"> message content &gt; |</w:t>
            </w:r>
            <w:r w:rsidRPr="002341CA">
              <w:tab/>
              <w:t xml:space="preserve">-- </w:t>
            </w:r>
            <w:r w:rsidRPr="002341CA">
              <w:rPr>
                <w:i/>
                <w:iCs/>
              </w:rPr>
              <w:t>PACCH only</w:t>
            </w:r>
          </w:p>
          <w:p w:rsidR="00D0484E" w:rsidRPr="002341CA" w:rsidRDefault="00D0484E" w:rsidP="002A7C68">
            <w:pPr>
              <w:pStyle w:val="TAL"/>
            </w:pPr>
            <w:r w:rsidRPr="002341CA">
              <w:tab/>
              <w:t xml:space="preserve">&lt; </w:t>
            </w:r>
            <w:r w:rsidRPr="002341CA">
              <w:rPr>
                <w:b/>
              </w:rPr>
              <w:t>MESSAGE_TYPE</w:t>
            </w:r>
            <w:r w:rsidRPr="002341CA">
              <w:t> : bit (6) == 000011 &gt;</w:t>
            </w:r>
            <w:r w:rsidRPr="002341CA">
              <w:tab/>
              <w:t>&lt; Packet Uplink Dummy Control Block message content &gt; |</w:t>
            </w:r>
          </w:p>
          <w:p w:rsidR="00D0484E" w:rsidRPr="002341CA" w:rsidRDefault="00D0484E" w:rsidP="002A7C68">
            <w:pPr>
              <w:pStyle w:val="TAL"/>
            </w:pPr>
            <w:r w:rsidRPr="002341CA">
              <w:tab/>
              <w:t xml:space="preserve">&lt; </w:t>
            </w:r>
            <w:r w:rsidRPr="002341CA">
              <w:rPr>
                <w:b/>
              </w:rPr>
              <w:t>MESSAGE_TYPE</w:t>
            </w:r>
            <w:r w:rsidRPr="002341CA">
              <w:t> : bit (6) == 000100 &gt;</w:t>
            </w:r>
            <w:r w:rsidRPr="002341CA">
              <w:tab/>
              <w:t>&lt; Packet Measurement Report message content &gt; |</w:t>
            </w:r>
          </w:p>
          <w:p w:rsidR="00D0484E" w:rsidRPr="002341CA" w:rsidRDefault="00D0484E" w:rsidP="002A7C68">
            <w:pPr>
              <w:pStyle w:val="TAL"/>
            </w:pPr>
            <w:r w:rsidRPr="002341CA">
              <w:tab/>
              <w:t xml:space="preserve">&lt; </w:t>
            </w:r>
            <w:r w:rsidRPr="002341CA">
              <w:rPr>
                <w:b/>
              </w:rPr>
              <w:t>MESSAGE_TYPE</w:t>
            </w:r>
            <w:r w:rsidRPr="002341CA">
              <w:t> : bit (6) == 001010 &gt;</w:t>
            </w:r>
            <w:r w:rsidRPr="002341CA">
              <w:tab/>
              <w:t>&lt; Packet Enhanced Measurement Report message content &gt; |</w:t>
            </w:r>
          </w:p>
          <w:p w:rsidR="00D0484E" w:rsidRPr="002341CA" w:rsidRDefault="00D0484E" w:rsidP="002A7C68">
            <w:pPr>
              <w:pStyle w:val="TAL"/>
            </w:pPr>
            <w:r w:rsidRPr="002341CA">
              <w:tab/>
              <w:t xml:space="preserve">&lt; </w:t>
            </w:r>
            <w:r w:rsidRPr="002341CA">
              <w:rPr>
                <w:b/>
              </w:rPr>
              <w:t>MESSAGE_TYPE</w:t>
            </w:r>
            <w:r w:rsidRPr="002341CA">
              <w:t> : bit (6) == 000101 &gt;</w:t>
            </w:r>
            <w:r w:rsidRPr="002341CA">
              <w:tab/>
              <w:t>&lt; Packet Resource Request message content &gt; |</w:t>
            </w:r>
          </w:p>
          <w:p w:rsidR="00D0484E" w:rsidRPr="002341CA" w:rsidRDefault="00D0484E" w:rsidP="002A7C68">
            <w:pPr>
              <w:pStyle w:val="TAL"/>
            </w:pPr>
            <w:r w:rsidRPr="002341CA">
              <w:tab/>
              <w:t xml:space="preserve">&lt; </w:t>
            </w:r>
            <w:r w:rsidRPr="002341CA">
              <w:rPr>
                <w:b/>
              </w:rPr>
              <w:t>MESSAGE_TYPE</w:t>
            </w:r>
            <w:r w:rsidRPr="002341CA">
              <w:t> : bit (6) == 000110 &gt;</w:t>
            </w:r>
            <w:r w:rsidRPr="002341CA">
              <w:tab/>
              <w:t>&lt; Packet Mobile TBF Status message content &gt; |</w:t>
            </w:r>
          </w:p>
          <w:p w:rsidR="00D0484E" w:rsidRPr="002341CA" w:rsidRDefault="00D0484E" w:rsidP="002A7C68">
            <w:pPr>
              <w:pStyle w:val="TAL"/>
            </w:pPr>
            <w:r w:rsidRPr="002341CA">
              <w:tab/>
              <w:t xml:space="preserve">&lt; </w:t>
            </w:r>
            <w:r w:rsidRPr="002341CA">
              <w:rPr>
                <w:b/>
              </w:rPr>
              <w:t>MESSAGE_TYPE</w:t>
            </w:r>
            <w:r w:rsidRPr="002341CA">
              <w:t> : bit (6) == 000111 &gt;</w:t>
            </w:r>
            <w:r w:rsidRPr="002341CA">
              <w:tab/>
              <w:t>&lt; Packet PSI Status message content &gt; |</w:t>
            </w:r>
          </w:p>
          <w:p w:rsidR="00D0484E" w:rsidRPr="002341CA" w:rsidRDefault="00D0484E" w:rsidP="002A7C68">
            <w:pPr>
              <w:pStyle w:val="TAL"/>
            </w:pPr>
            <w:r w:rsidRPr="002341CA">
              <w:tab/>
              <w:t xml:space="preserve">&lt; </w:t>
            </w:r>
            <w:r w:rsidRPr="002341CA">
              <w:rPr>
                <w:b/>
              </w:rPr>
              <w:t>MESSAGE_TYPE</w:t>
            </w:r>
            <w:r w:rsidRPr="002341CA">
              <w:t> : bit (6) == 001000 &gt;</w:t>
            </w:r>
            <w:r w:rsidRPr="002341CA">
              <w:tab/>
              <w:t xml:space="preserve">&lt; EGPRS Packet Downlink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D0484E" w:rsidRPr="002341CA" w:rsidRDefault="00D0484E" w:rsidP="002A7C68">
            <w:pPr>
              <w:pStyle w:val="TAL"/>
            </w:pPr>
            <w:r w:rsidRPr="002341CA">
              <w:tab/>
              <w:t xml:space="preserve">&lt; </w:t>
            </w:r>
            <w:r w:rsidRPr="002341CA">
              <w:rPr>
                <w:b/>
              </w:rPr>
              <w:t>MESSAGE_TYPE</w:t>
            </w:r>
            <w:r w:rsidRPr="002341CA">
              <w:t> : bit (6) == 010001 &gt;</w:t>
            </w:r>
            <w:r w:rsidRPr="002341CA">
              <w:tab/>
              <w:t xml:space="preserve">&lt; EGPRS Packet Downlink </w:t>
            </w:r>
            <w:proofErr w:type="spellStart"/>
            <w:r w:rsidRPr="002341CA">
              <w:t>Ack</w:t>
            </w:r>
            <w:proofErr w:type="spellEnd"/>
            <w:r w:rsidRPr="002341CA">
              <w:t>/</w:t>
            </w:r>
            <w:proofErr w:type="spellStart"/>
            <w:r w:rsidRPr="002341CA">
              <w:t>Nack</w:t>
            </w:r>
            <w:proofErr w:type="spellEnd"/>
            <w:r w:rsidRPr="002341CA">
              <w:t xml:space="preserve"> Type 2 message content &gt; |</w:t>
            </w:r>
          </w:p>
          <w:p w:rsidR="00D0484E" w:rsidRPr="002341CA" w:rsidRDefault="00D0484E" w:rsidP="002A7C68">
            <w:pPr>
              <w:pStyle w:val="TAL"/>
            </w:pPr>
            <w:r w:rsidRPr="002341CA">
              <w:tab/>
              <w:t xml:space="preserve">&lt; </w:t>
            </w:r>
            <w:r w:rsidRPr="002341CA">
              <w:rPr>
                <w:b/>
              </w:rPr>
              <w:t>MESSAGE_TYPE</w:t>
            </w:r>
            <w:r w:rsidRPr="002341CA">
              <w:t> : bit (6) == 010010 &gt;</w:t>
            </w:r>
            <w:r w:rsidRPr="002341CA">
              <w:tab/>
              <w:t xml:space="preserve">&lt; EGPRS Packet Downlink </w:t>
            </w:r>
            <w:proofErr w:type="spellStart"/>
            <w:r w:rsidRPr="002341CA">
              <w:t>Ack</w:t>
            </w:r>
            <w:proofErr w:type="spellEnd"/>
            <w:r w:rsidRPr="002341CA">
              <w:t>/</w:t>
            </w:r>
            <w:proofErr w:type="spellStart"/>
            <w:r w:rsidRPr="002341CA">
              <w:t>Nack</w:t>
            </w:r>
            <w:proofErr w:type="spellEnd"/>
            <w:r w:rsidRPr="002341CA">
              <w:t xml:space="preserve"> Type 3 message content &gt; |</w:t>
            </w:r>
          </w:p>
          <w:p w:rsidR="00D0484E" w:rsidRPr="002341CA" w:rsidRDefault="00D0484E" w:rsidP="002A7C68">
            <w:pPr>
              <w:pStyle w:val="TAL"/>
            </w:pPr>
            <w:r w:rsidRPr="002341CA">
              <w:tab/>
              <w:t xml:space="preserve">&lt; </w:t>
            </w:r>
            <w:r w:rsidRPr="002341CA">
              <w:rPr>
                <w:b/>
              </w:rPr>
              <w:t>MESSAGE_TYPE</w:t>
            </w:r>
            <w:r w:rsidRPr="002341CA">
              <w:t> : bit (6) == 001001 &gt;</w:t>
            </w:r>
            <w:r w:rsidRPr="002341CA">
              <w:tab/>
              <w:t>&lt; Packet Pause message content &gt; |</w:t>
            </w:r>
          </w:p>
          <w:p w:rsidR="00D0484E" w:rsidRPr="002341CA" w:rsidRDefault="00D0484E" w:rsidP="002A7C68">
            <w:pPr>
              <w:pStyle w:val="TAL"/>
            </w:pPr>
            <w:r w:rsidRPr="002341CA">
              <w:tab/>
              <w:t xml:space="preserve">&lt; </w:t>
            </w:r>
            <w:r w:rsidRPr="002341CA">
              <w:rPr>
                <w:b/>
              </w:rPr>
              <w:t>MESSAGE_TYPE</w:t>
            </w:r>
            <w:r w:rsidRPr="002341CA">
              <w:t> : bit (6) == 001011 &gt;</w:t>
            </w:r>
            <w:r w:rsidRPr="002341CA">
              <w:tab/>
              <w:t>&lt; Additional MS Radio Access Capabilities message content &gt; |</w:t>
            </w:r>
          </w:p>
          <w:p w:rsidR="00D0484E" w:rsidRPr="002341CA" w:rsidRDefault="00D0484E" w:rsidP="002A7C68">
            <w:pPr>
              <w:pStyle w:val="TAL"/>
            </w:pPr>
            <w:r w:rsidRPr="002341CA">
              <w:tab/>
              <w:t xml:space="preserve">&lt; </w:t>
            </w:r>
            <w:r w:rsidRPr="002341CA">
              <w:rPr>
                <w:b/>
              </w:rPr>
              <w:t>MESSAGE_TYPE</w:t>
            </w:r>
            <w:r w:rsidRPr="002341CA">
              <w:t> : bit (6) == 001100 &gt;</w:t>
            </w:r>
            <w:r w:rsidRPr="002341CA">
              <w:tab/>
              <w:t>&lt; Packet Cell Change Notification message content &gt; |</w:t>
            </w:r>
          </w:p>
          <w:p w:rsidR="00D0484E" w:rsidRPr="002341CA" w:rsidRDefault="00D0484E" w:rsidP="002A7C68">
            <w:pPr>
              <w:pStyle w:val="TAL"/>
            </w:pPr>
            <w:r w:rsidRPr="002341CA">
              <w:tab/>
              <w:t xml:space="preserve">&lt; </w:t>
            </w:r>
            <w:r w:rsidRPr="002341CA">
              <w:rPr>
                <w:b/>
              </w:rPr>
              <w:t>MESSAGE_TYPE</w:t>
            </w:r>
            <w:r w:rsidRPr="002341CA">
              <w:t> : bit (6) == 001101 &gt;</w:t>
            </w:r>
            <w:r w:rsidRPr="002341CA">
              <w:tab/>
              <w:t>&lt; Packet SI Status message content &gt; |</w:t>
            </w:r>
          </w:p>
          <w:p w:rsidR="00D0484E" w:rsidRPr="002341CA" w:rsidRDefault="00D0484E" w:rsidP="002A7C68">
            <w:pPr>
              <w:pStyle w:val="TAL"/>
            </w:pPr>
            <w:r w:rsidRPr="002341CA">
              <w:tab/>
              <w:t xml:space="preserve">&lt; </w:t>
            </w:r>
            <w:r w:rsidRPr="002341CA">
              <w:rPr>
                <w:b/>
              </w:rPr>
              <w:t>MESSAGE_TYPE</w:t>
            </w:r>
            <w:r w:rsidRPr="002341CA">
              <w:t> : bit (6) == 001110 &gt;</w:t>
            </w:r>
            <w:r w:rsidRPr="002341CA">
              <w:tab/>
              <w:t>&lt; Packet CS Request message content &gt; |</w:t>
            </w:r>
          </w:p>
          <w:p w:rsidR="00D0484E" w:rsidRPr="002341CA" w:rsidRDefault="00D0484E" w:rsidP="002A7C68">
            <w:pPr>
              <w:pStyle w:val="TAL"/>
            </w:pPr>
            <w:r w:rsidRPr="002341CA">
              <w:tab/>
              <w:t xml:space="preserve">&lt; </w:t>
            </w:r>
            <w:r w:rsidRPr="002341CA">
              <w:rPr>
                <w:b/>
              </w:rPr>
              <w:t>MESSAGE_TYPE</w:t>
            </w:r>
            <w:r w:rsidRPr="002341CA">
              <w:t> : bit (6) == 001111 &gt;</w:t>
            </w:r>
            <w:r w:rsidRPr="002341CA">
              <w:tab/>
              <w:t>&lt; MBMS Service Request message content &gt; |</w:t>
            </w:r>
          </w:p>
          <w:p w:rsidR="00D0484E" w:rsidRPr="002341CA" w:rsidRDefault="00D0484E" w:rsidP="002A7C68">
            <w:pPr>
              <w:pStyle w:val="TAL"/>
            </w:pPr>
            <w:r w:rsidRPr="002341CA">
              <w:t> </w:t>
            </w:r>
            <w:r w:rsidRPr="002341CA">
              <w:tab/>
              <w:t xml:space="preserve">&lt; </w:t>
            </w:r>
            <w:r w:rsidRPr="002341CA">
              <w:rPr>
                <w:b/>
                <w:bCs/>
              </w:rPr>
              <w:t xml:space="preserve">MESSAGE_TYPE </w:t>
            </w:r>
            <w:r w:rsidRPr="002341CA">
              <w:t>: bit (6) == 010000 &gt;</w:t>
            </w:r>
            <w:r w:rsidRPr="002341CA">
              <w:tab/>
              <w:t xml:space="preserve">&lt; MBMS Downlink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D0484E" w:rsidRPr="002341CA" w:rsidRDefault="00D0484E" w:rsidP="002A7C68">
            <w:pPr>
              <w:pStyle w:val="TAL"/>
            </w:pPr>
            <w:r w:rsidRPr="002341CA">
              <w:t> </w:t>
            </w:r>
            <w:r w:rsidRPr="002341CA">
              <w:tab/>
              <w:t xml:space="preserve">&lt; </w:t>
            </w:r>
            <w:r w:rsidRPr="002341CA">
              <w:rPr>
                <w:b/>
                <w:bCs/>
              </w:rPr>
              <w:t xml:space="preserve">MESSAGE_TYPE </w:t>
            </w:r>
            <w:r w:rsidRPr="002341CA">
              <w:t>: bit (6) == 010011 &gt;</w:t>
            </w:r>
            <w:r w:rsidRPr="002341CA">
              <w:tab/>
              <w:t xml:space="preserve">&lt; EGPRS Packet Downlink </w:t>
            </w:r>
            <w:proofErr w:type="spellStart"/>
            <w:r w:rsidRPr="002341CA">
              <w:t>Ack</w:t>
            </w:r>
            <w:proofErr w:type="spellEnd"/>
            <w:r w:rsidRPr="002341CA">
              <w:t>/</w:t>
            </w:r>
            <w:proofErr w:type="spellStart"/>
            <w:r w:rsidRPr="002341CA">
              <w:t>Nack</w:t>
            </w:r>
            <w:proofErr w:type="spellEnd"/>
            <w:r w:rsidRPr="002341CA">
              <w:t xml:space="preserve"> DLMC message content &gt;;</w:t>
            </w:r>
          </w:p>
        </w:tc>
      </w:tr>
    </w:tbl>
    <w:p w:rsidR="00D0484E" w:rsidRPr="002341CA" w:rsidRDefault="00D0484E" w:rsidP="00D0484E"/>
    <w:p w:rsidR="00D0484E" w:rsidRPr="002341CA" w:rsidRDefault="00D0484E" w:rsidP="00D0484E">
      <w:r w:rsidRPr="002341CA">
        <w:lastRenderedPageBreak/>
        <w:t>Messages using the access burst formats (11-bit and 8-bit formats) are defined in</w:t>
      </w:r>
      <w:r w:rsidRPr="002341CA">
        <w:rPr>
          <w:i/>
        </w:rPr>
        <w:t xml:space="preserve"> </w:t>
      </w:r>
      <w:r w:rsidRPr="002341CA">
        <w:rPr>
          <w:iCs/>
        </w:rPr>
        <w:t>sub-clause</w:t>
      </w:r>
      <w:r w:rsidRPr="002341CA">
        <w:t xml:space="preserve">s 11.2.2 11.2.5, </w:t>
      </w:r>
      <w:r w:rsidRPr="002341CA">
        <w:rPr>
          <w:lang w:eastAsia="ko-KR"/>
        </w:rPr>
        <w:t xml:space="preserve">11.2.5a, 11.2.5c, </w:t>
      </w:r>
      <w:r w:rsidRPr="002341CA">
        <w:t>11.2.33 and 11.2.44.</w:t>
      </w:r>
    </w:p>
    <w:p w:rsidR="00D0484E" w:rsidRPr="002341CA" w:rsidRDefault="00D0484E" w:rsidP="00D0484E">
      <w:pPr>
        <w:keepNext/>
      </w:pPr>
      <w:r w:rsidRPr="002341CA">
        <w:t>Uplink RLC/MAC control messages sent on EC-PACCH, except those using the access burst formats, are received in the RLC/MAC control block format. The different types of messages on the EC-PACCH are distinguished by the MESSAGE_TYPE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Uplink RLC/MAC control message on EC-PACCH &gt; ::=</w:t>
            </w:r>
          </w:p>
          <w:p w:rsidR="00D0484E" w:rsidRPr="002341CA" w:rsidRDefault="00D0484E" w:rsidP="002A7C68">
            <w:pPr>
              <w:pStyle w:val="TAL"/>
            </w:pPr>
            <w:r w:rsidRPr="002341CA">
              <w:tab/>
              <w:t xml:space="preserve">&lt; </w:t>
            </w:r>
            <w:r w:rsidRPr="002341CA">
              <w:rPr>
                <w:b/>
              </w:rPr>
              <w:t>MESSAGE_TYPE</w:t>
            </w:r>
            <w:r w:rsidRPr="002341CA">
              <w:t> : bit (5) == 00001 &gt;</w:t>
            </w:r>
            <w:r w:rsidRPr="002341CA">
              <w:tab/>
              <w:t>&lt; EC</w:t>
            </w:r>
            <w:del w:id="2053" w:author="Ericsson LM" w:date="2016-05-03T13:26:00Z">
              <w:r w:rsidRPr="002341CA" w:rsidDel="00BA7E45">
                <w:delText>-EGPRS</w:delText>
              </w:r>
            </w:del>
            <w:r w:rsidRPr="002341CA">
              <w:t xml:space="preserve"> Packet Control Acknowledgement message content &gt; |</w:t>
            </w:r>
          </w:p>
          <w:p w:rsidR="00D0484E" w:rsidRPr="002341CA" w:rsidRDefault="00D0484E" w:rsidP="00BA7E45">
            <w:pPr>
              <w:pStyle w:val="TAL"/>
            </w:pPr>
            <w:r w:rsidRPr="002341CA">
              <w:tab/>
              <w:t xml:space="preserve">&lt; </w:t>
            </w:r>
            <w:r w:rsidRPr="002341CA">
              <w:rPr>
                <w:b/>
              </w:rPr>
              <w:t>MESSAGE_TYPE</w:t>
            </w:r>
            <w:r w:rsidRPr="002341CA">
              <w:t> : bit (5) == 00010 &gt;</w:t>
            </w:r>
            <w:r w:rsidRPr="002341CA">
              <w:tab/>
              <w:t>&lt; EC</w:t>
            </w:r>
            <w:del w:id="2054" w:author="Ericsson LM" w:date="2016-05-03T13:26:00Z">
              <w:r w:rsidRPr="002341CA" w:rsidDel="00BA7E45">
                <w:delText>-EGPRS</w:delText>
              </w:r>
            </w:del>
            <w:r w:rsidRPr="002341CA">
              <w:t xml:space="preserve"> Packet Downlink </w:t>
            </w:r>
            <w:proofErr w:type="spellStart"/>
            <w:r w:rsidRPr="002341CA">
              <w:t>Ack</w:t>
            </w:r>
            <w:proofErr w:type="spellEnd"/>
            <w:r w:rsidRPr="002341CA">
              <w:t>/</w:t>
            </w:r>
            <w:proofErr w:type="spellStart"/>
            <w:r w:rsidRPr="002341CA">
              <w:t>Nack</w:t>
            </w:r>
            <w:proofErr w:type="spellEnd"/>
            <w:r w:rsidRPr="002341CA">
              <w:t xml:space="preserve"> message content &gt;;</w:t>
            </w:r>
          </w:p>
        </w:tc>
      </w:tr>
    </w:tbl>
    <w:p w:rsidR="00D0484E" w:rsidRPr="002341CA" w:rsidRDefault="00D0484E" w:rsidP="00D0484E"/>
    <w:p w:rsidR="00D0484E" w:rsidRPr="002341CA" w:rsidRDefault="00D0484E" w:rsidP="00D0484E">
      <w:r w:rsidRPr="002341CA">
        <w:t>The EC</w:t>
      </w:r>
      <w:del w:id="2055" w:author="Ericsson LM" w:date="2016-05-03T13:26:00Z">
        <w:r w:rsidRPr="002341CA" w:rsidDel="00BA7E45">
          <w:delText>-EGPRS</w:delText>
        </w:r>
      </w:del>
      <w:r w:rsidRPr="002341CA">
        <w:t xml:space="preserve"> Packet Control Acknowledgement message can be sent both using the normal burst format and the access burst format (11-bit format). The access burst format is defined in sub-clause 11.2.50.</w:t>
      </w:r>
    </w:p>
    <w:p w:rsidR="00B84FD9" w:rsidRPr="002341CA" w:rsidRDefault="00B84FD9" w:rsidP="00B84F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B84FD9"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B84FD9" w:rsidRPr="002341CA" w:rsidRDefault="00B84FD9"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B84FD9" w:rsidRPr="002341CA" w:rsidRDefault="00B84FD9" w:rsidP="00B84FD9">
      <w:pPr>
        <w:rPr>
          <w:noProof/>
        </w:rPr>
      </w:pPr>
    </w:p>
    <w:p w:rsidR="00D0484E" w:rsidRPr="002341CA" w:rsidRDefault="00D0484E" w:rsidP="00D0484E">
      <w:pPr>
        <w:pStyle w:val="Heading3"/>
      </w:pPr>
      <w:bookmarkStart w:id="2056" w:name="_Toc446495750"/>
      <w:r w:rsidRPr="002341CA">
        <w:t>11.2.49</w:t>
      </w:r>
      <w:r w:rsidRPr="002341CA">
        <w:tab/>
        <w:t>EC</w:t>
      </w:r>
      <w:del w:id="2057" w:author="Ericsson LM" w:date="2016-05-03T13:27:00Z">
        <w:r w:rsidRPr="002341CA" w:rsidDel="00BA7E45">
          <w:delText>-EGPRS</w:delText>
        </w:r>
      </w:del>
      <w:r w:rsidRPr="002341CA">
        <w:t xml:space="preserve"> Packet Access Reject</w:t>
      </w:r>
      <w:bookmarkEnd w:id="2056"/>
    </w:p>
    <w:p w:rsidR="00D0484E" w:rsidRPr="002341CA" w:rsidRDefault="00D0484E" w:rsidP="00D0484E">
      <w:r w:rsidRPr="002341CA">
        <w:t>This message is sent on the EC-PACCH by the network to the mobile station to indicate that the network has rejected the request from the mobile station. This message may contain fields addressing more than one mobile station.</w:t>
      </w:r>
    </w:p>
    <w:p w:rsidR="00D0484E" w:rsidRPr="002341CA" w:rsidRDefault="00D0484E" w:rsidP="00D0484E">
      <w:pPr>
        <w:pStyle w:val="EX"/>
      </w:pPr>
      <w:r w:rsidRPr="002341CA">
        <w:t>Message type:</w:t>
      </w:r>
      <w:r w:rsidRPr="002341CA">
        <w:tab/>
        <w:t>EC</w:t>
      </w:r>
      <w:del w:id="2058" w:author="Ericsson LM" w:date="2016-05-03T13:27:00Z">
        <w:r w:rsidRPr="002341CA" w:rsidDel="00BA7E45">
          <w:delText>-EGPRS</w:delText>
        </w:r>
      </w:del>
      <w:r w:rsidRPr="002341CA">
        <w:t xml:space="preserve"> PACKET ACCESS REJECT</w:t>
      </w:r>
    </w:p>
    <w:p w:rsidR="00D0484E" w:rsidRPr="002341CA" w:rsidRDefault="00D0484E" w:rsidP="00D0484E">
      <w:pPr>
        <w:pStyle w:val="EX"/>
      </w:pPr>
      <w:r w:rsidRPr="002341CA">
        <w:t>Direction:</w:t>
      </w:r>
      <w:r w:rsidRPr="002341CA">
        <w:tab/>
        <w:t>network to mobile station</w:t>
      </w:r>
    </w:p>
    <w:p w:rsidR="00D0484E" w:rsidRPr="002341CA" w:rsidRDefault="00D0484E" w:rsidP="00D0484E">
      <w:pPr>
        <w:pStyle w:val="EX"/>
      </w:pPr>
      <w:r w:rsidRPr="002341CA">
        <w:t>Classification:</w:t>
      </w:r>
      <w:r w:rsidRPr="002341CA">
        <w:tab/>
        <w:t>distribution message</w:t>
      </w:r>
    </w:p>
    <w:p w:rsidR="00D0484E" w:rsidRPr="002341CA" w:rsidRDefault="00D0484E" w:rsidP="00D0484E">
      <w:pPr>
        <w:pStyle w:val="TH"/>
      </w:pPr>
      <w:r w:rsidRPr="002341CA">
        <w:t>Table 11.2.49.1: EC</w:t>
      </w:r>
      <w:del w:id="2059" w:author="Ericsson LM" w:date="2016-05-03T13:27:00Z">
        <w:r w:rsidRPr="002341CA" w:rsidDel="00BA7E45">
          <w:delText>-EGPRS</w:delText>
        </w:r>
      </w:del>
      <w:r w:rsidRPr="002341CA">
        <w:t xml:space="preserve"> </w:t>
      </w:r>
      <w:r w:rsidRPr="002341CA">
        <w:rPr>
          <w:caps/>
        </w:rPr>
        <w:t>Packet ACCESS REJECT</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0484E" w:rsidRPr="002341CA" w:rsidTr="002A7C68">
        <w:trPr>
          <w:cantSplit/>
        </w:trPr>
        <w:tc>
          <w:tcPr>
            <w:tcW w:w="9848" w:type="dxa"/>
          </w:tcPr>
          <w:p w:rsidR="00D0484E" w:rsidRPr="002341CA" w:rsidRDefault="00D0484E" w:rsidP="002A7C68">
            <w:pPr>
              <w:pStyle w:val="TAL"/>
            </w:pPr>
            <w:r w:rsidRPr="002341CA">
              <w:t>&lt; EC</w:t>
            </w:r>
            <w:del w:id="2060" w:author="Ericsson LM" w:date="2016-05-03T13:27:00Z">
              <w:r w:rsidRPr="002341CA" w:rsidDel="00BA7E45">
                <w:delText>-EGPRS</w:delText>
              </w:r>
            </w:del>
            <w:r w:rsidRPr="002341CA">
              <w:t xml:space="preserve"> Packet Access Reject message content &gt; ::=</w:t>
            </w:r>
          </w:p>
          <w:p w:rsidR="00D0484E" w:rsidRPr="002341CA" w:rsidRDefault="00D0484E" w:rsidP="002A7C68">
            <w:pPr>
              <w:pStyle w:val="TAL"/>
            </w:pPr>
            <w:r w:rsidRPr="002341CA">
              <w:tab/>
              <w:t xml:space="preserve">&lt; </w:t>
            </w:r>
            <w:r w:rsidRPr="002341CA">
              <w:rPr>
                <w:b/>
              </w:rPr>
              <w:t>USED_DL_COVERAGE_CLASS</w:t>
            </w:r>
            <w:r w:rsidRPr="002341CA">
              <w:t xml:space="preserve"> : &lt; Used DL Coverage Class IE &gt; &gt;</w:t>
            </w:r>
          </w:p>
          <w:p w:rsidR="00D0484E" w:rsidRPr="002341CA" w:rsidRDefault="00D0484E" w:rsidP="002A7C68">
            <w:pPr>
              <w:pStyle w:val="TAL"/>
            </w:pPr>
            <w:r w:rsidRPr="002341CA">
              <w:tab/>
              <w:t xml:space="preserve">&lt; </w:t>
            </w:r>
            <w:r w:rsidRPr="002341CA">
              <w:rPr>
                <w:b/>
              </w:rPr>
              <w:t>Reject</w:t>
            </w:r>
            <w:r w:rsidRPr="002341CA">
              <w:t xml:space="preserve"> : &lt; EC</w:t>
            </w:r>
            <w:del w:id="2061" w:author="Ericsson LM" w:date="2016-05-03T13:27:00Z">
              <w:r w:rsidRPr="002341CA" w:rsidDel="00BA7E45">
                <w:delText>-EGPRS</w:delText>
              </w:r>
            </w:del>
            <w:r w:rsidRPr="002341CA">
              <w:t xml:space="preserve"> Reject </w:t>
            </w:r>
            <w:proofErr w:type="spellStart"/>
            <w:r w:rsidRPr="002341CA">
              <w:t>struct</w:t>
            </w:r>
            <w:proofErr w:type="spellEnd"/>
            <w:r w:rsidRPr="002341CA">
              <w:t xml:space="preserve"> &gt; &gt;</w:t>
            </w:r>
          </w:p>
          <w:p w:rsidR="00D0484E" w:rsidRPr="002341CA" w:rsidRDefault="00D0484E" w:rsidP="002A7C68">
            <w:pPr>
              <w:pStyle w:val="TAL"/>
            </w:pPr>
            <w:r w:rsidRPr="002341CA">
              <w:tab/>
              <w:t xml:space="preserve">{ { 1 &lt; </w:t>
            </w:r>
            <w:r w:rsidRPr="002341CA">
              <w:rPr>
                <w:b/>
              </w:rPr>
              <w:t>Additional Reject</w:t>
            </w:r>
            <w:r w:rsidRPr="002341CA">
              <w:t>: &lt; EC</w:t>
            </w:r>
            <w:del w:id="2062" w:author="Ericsson LM" w:date="2016-05-03T13:27:00Z">
              <w:r w:rsidRPr="002341CA" w:rsidDel="00BA7E45">
                <w:delText>-EGPRS</w:delText>
              </w:r>
            </w:del>
            <w:r w:rsidRPr="002341CA">
              <w:t xml:space="preserve"> Reject </w:t>
            </w:r>
            <w:proofErr w:type="spellStart"/>
            <w:r w:rsidRPr="002341CA">
              <w:t>struct</w:t>
            </w:r>
            <w:proofErr w:type="spellEnd"/>
            <w:r w:rsidRPr="002341CA">
              <w:t xml:space="preserve"> &gt; &gt; } ** 0</w:t>
            </w:r>
          </w:p>
          <w:p w:rsidR="00D0484E" w:rsidRPr="002341CA" w:rsidRDefault="00D0484E" w:rsidP="002A7C68">
            <w:pPr>
              <w:pStyle w:val="TAL"/>
            </w:pPr>
            <w:r w:rsidRPr="002341CA">
              <w:tab/>
              <w:t>&lt; padding bits &gt; }</w:t>
            </w:r>
            <w:del w:id="2063" w:author="Ericsson LM" w:date="2016-05-10T11:47:00Z">
              <w:r w:rsidRPr="002341CA" w:rsidDel="000C13A8">
                <w:delText xml:space="preserve"> }</w:delText>
              </w:r>
            </w:del>
            <w:r w:rsidRPr="002341CA">
              <w:t xml:space="preserve"> //</w:t>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t xml:space="preserve">-- </w:t>
            </w:r>
            <w:r w:rsidRPr="002341CA">
              <w:rPr>
                <w:i/>
              </w:rPr>
              <w:t>truncation at end of message allowed, bits '0' assumed</w:t>
            </w:r>
          </w:p>
          <w:p w:rsidR="00D0484E" w:rsidRPr="002341CA" w:rsidRDefault="00D0484E" w:rsidP="002A7C68">
            <w:pPr>
              <w:pStyle w:val="TAL"/>
            </w:pPr>
            <w:r w:rsidRPr="002341CA">
              <w:tab/>
              <w:t>! &lt; Distribution part error : bit (*) = &lt; no string &gt; &gt; ;</w:t>
            </w:r>
          </w:p>
          <w:p w:rsidR="00D0484E" w:rsidRPr="002341CA" w:rsidRDefault="00D0484E" w:rsidP="002A7C68">
            <w:pPr>
              <w:pStyle w:val="TAL"/>
            </w:pPr>
          </w:p>
        </w:tc>
      </w:tr>
      <w:tr w:rsidR="00D0484E" w:rsidRPr="002341CA" w:rsidTr="002A7C68">
        <w:trPr>
          <w:cantSplit/>
        </w:trPr>
        <w:tc>
          <w:tcPr>
            <w:tcW w:w="9848" w:type="dxa"/>
          </w:tcPr>
          <w:p w:rsidR="00D0484E" w:rsidRPr="002341CA" w:rsidRDefault="00D0484E" w:rsidP="002A7C68">
            <w:pPr>
              <w:pStyle w:val="TAL"/>
            </w:pPr>
            <w:r w:rsidRPr="002341CA">
              <w:t>&lt; EC</w:t>
            </w:r>
            <w:del w:id="2064" w:author="Ericsson LM" w:date="2016-05-03T13:27:00Z">
              <w:r w:rsidRPr="002341CA" w:rsidDel="00BA7E45">
                <w:delText>-EGPRS</w:delText>
              </w:r>
            </w:del>
            <w:r w:rsidRPr="002341CA">
              <w:t xml:space="preserve"> Reject </w:t>
            </w:r>
            <w:proofErr w:type="spellStart"/>
            <w:r w:rsidRPr="002341CA">
              <w:t>struct</w:t>
            </w:r>
            <w:proofErr w:type="spellEnd"/>
            <w:r w:rsidRPr="002341CA">
              <w:t xml:space="preserve"> &gt; ::=</w:t>
            </w:r>
          </w:p>
          <w:p w:rsidR="00D0484E" w:rsidRPr="002341CA" w:rsidRDefault="00D0484E" w:rsidP="002A7C68">
            <w:pPr>
              <w:pStyle w:val="TAL"/>
            </w:pPr>
            <w:r w:rsidRPr="002341CA">
              <w:tab/>
              <w:t xml:space="preserve">&lt; </w:t>
            </w:r>
            <w:proofErr w:type="spellStart"/>
            <w:r w:rsidRPr="002341CA">
              <w:rPr>
                <w:b/>
              </w:rPr>
              <w:t>Downlink_TFI</w:t>
            </w:r>
            <w:proofErr w:type="spellEnd"/>
            <w:r w:rsidRPr="002341CA">
              <w:t xml:space="preserve"> : bit (5) &gt;</w:t>
            </w:r>
          </w:p>
          <w:p w:rsidR="00D0484E" w:rsidRPr="002341CA" w:rsidRDefault="00D0484E" w:rsidP="002A7C68">
            <w:pPr>
              <w:pStyle w:val="TAL"/>
            </w:pPr>
            <w:r w:rsidRPr="002341CA">
              <w:tab/>
              <w:t>{ 0 | 1</w:t>
            </w:r>
            <w:r w:rsidRPr="002341CA">
              <w:tab/>
              <w:t xml:space="preserve">&lt; </w:t>
            </w:r>
            <w:r w:rsidRPr="002341CA">
              <w:rPr>
                <w:b/>
              </w:rPr>
              <w:t xml:space="preserve">WAIT_INDICATION </w:t>
            </w:r>
            <w:r w:rsidRPr="002341CA">
              <w:t>: bit (8) &gt;</w:t>
            </w:r>
          </w:p>
          <w:p w:rsidR="00D0484E" w:rsidRPr="002341CA" w:rsidRDefault="00D0484E" w:rsidP="002A7C68">
            <w:pPr>
              <w:pStyle w:val="TAL"/>
            </w:pPr>
            <w:r w:rsidRPr="002341CA">
              <w:tab/>
            </w:r>
            <w:r w:rsidRPr="002341CA">
              <w:tab/>
            </w:r>
            <w:r w:rsidRPr="002341CA">
              <w:tab/>
              <w:t xml:space="preserve">&lt; </w:t>
            </w:r>
            <w:r w:rsidRPr="002341CA">
              <w:rPr>
                <w:b/>
              </w:rPr>
              <w:t>WAIT _INDICATION_SIZE</w:t>
            </w:r>
            <w:r w:rsidRPr="002341CA">
              <w:t xml:space="preserve"> : bit (1) &gt; }</w:t>
            </w:r>
          </w:p>
          <w:p w:rsidR="00D0484E" w:rsidRPr="002341CA" w:rsidRDefault="00D0484E" w:rsidP="002A7C68">
            <w:pPr>
              <w:pStyle w:val="TAL"/>
            </w:pPr>
            <w:r w:rsidRPr="002341CA">
              <w:tab/>
              <w:t>! &lt; Ignore : bit (*) = &lt;no string&gt; &gt; ;</w:t>
            </w:r>
          </w:p>
        </w:tc>
      </w:tr>
      <w:tr w:rsidR="00D0484E" w:rsidRPr="002341CA" w:rsidTr="002A7C68">
        <w:trPr>
          <w:cantSplit/>
        </w:trPr>
        <w:tc>
          <w:tcPr>
            <w:tcW w:w="9848" w:type="dxa"/>
          </w:tcPr>
          <w:p w:rsidR="00D0484E" w:rsidRPr="002341CA" w:rsidRDefault="00D0484E" w:rsidP="002A7C68">
            <w:pPr>
              <w:pStyle w:val="TAL"/>
            </w:pPr>
          </w:p>
        </w:tc>
      </w:tr>
    </w:tbl>
    <w:p w:rsidR="00D0484E" w:rsidRPr="002341CA" w:rsidRDefault="00D0484E" w:rsidP="00D0484E"/>
    <w:p w:rsidR="00D0484E" w:rsidRPr="002341CA" w:rsidRDefault="00D0484E" w:rsidP="00D0484E">
      <w:pPr>
        <w:pStyle w:val="TH"/>
      </w:pPr>
      <w:r w:rsidRPr="002341CA">
        <w:t>Table 11.2.49.2: EC</w:t>
      </w:r>
      <w:del w:id="2065" w:author="Ericsson LM" w:date="2016-05-03T13:27:00Z">
        <w:r w:rsidRPr="002341CA" w:rsidDel="00BA7E45">
          <w:delText>-EGPRS</w:delText>
        </w:r>
      </w:del>
      <w:r w:rsidRPr="002341CA">
        <w:t xml:space="preserve"> </w:t>
      </w:r>
      <w:r w:rsidRPr="002341CA">
        <w:rPr>
          <w:caps/>
        </w:rPr>
        <w:t>Packet ACCESS REJECT</w:t>
      </w:r>
      <w:r w:rsidRPr="002341CA">
        <w:rPr>
          <w:i/>
        </w:rPr>
        <w:t xml:space="preserve">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0484E" w:rsidRPr="002341CA" w:rsidTr="002A7C68">
        <w:tc>
          <w:tcPr>
            <w:tcW w:w="9855" w:type="dxa"/>
          </w:tcPr>
          <w:p w:rsidR="00D0484E" w:rsidRPr="002341CA" w:rsidRDefault="00D0484E" w:rsidP="002A7C68">
            <w:pPr>
              <w:keepNext/>
              <w:keepLines/>
            </w:pPr>
            <w:r w:rsidRPr="002341CA">
              <w:rPr>
                <w:b/>
              </w:rPr>
              <w:t>USED_DL_COVERAGE_CLASS</w:t>
            </w:r>
            <w:r w:rsidRPr="002341CA">
              <w:br/>
              <w:t>This information element is defined in</w:t>
            </w:r>
            <w:r w:rsidRPr="002341CA">
              <w:rPr>
                <w:i/>
              </w:rPr>
              <w:t xml:space="preserve"> </w:t>
            </w:r>
            <w:r w:rsidRPr="002341CA">
              <w:rPr>
                <w:iCs/>
              </w:rPr>
              <w:t>sub-clause</w:t>
            </w:r>
            <w:r w:rsidRPr="002341CA">
              <w:t xml:space="preserve"> 12.71.</w:t>
            </w:r>
          </w:p>
          <w:p w:rsidR="00D0484E" w:rsidRPr="002341CA" w:rsidRDefault="00D0484E" w:rsidP="00BA7E45">
            <w:pPr>
              <w:keepNext/>
              <w:keepLines/>
            </w:pPr>
            <w:r w:rsidRPr="002341CA">
              <w:rPr>
                <w:b/>
                <w:bCs/>
              </w:rPr>
              <w:t>EC</w:t>
            </w:r>
            <w:del w:id="2066" w:author="Ericsson LM" w:date="2016-05-03T13:27:00Z">
              <w:r w:rsidRPr="002341CA" w:rsidDel="00BA7E45">
                <w:rPr>
                  <w:b/>
                  <w:bCs/>
                </w:rPr>
                <w:delText>-EGPRS</w:delText>
              </w:r>
            </w:del>
            <w:r w:rsidRPr="002341CA">
              <w:rPr>
                <w:b/>
                <w:bCs/>
              </w:rPr>
              <w:t xml:space="preserve"> Reject </w:t>
            </w:r>
            <w:proofErr w:type="spellStart"/>
            <w:r w:rsidRPr="002341CA">
              <w:rPr>
                <w:b/>
                <w:bCs/>
              </w:rPr>
              <w:t>struct</w:t>
            </w:r>
            <w:proofErr w:type="spellEnd"/>
            <w:r w:rsidRPr="002341CA">
              <w:br/>
              <w:t xml:space="preserve">The mobile station shall only accept the first Reject </w:t>
            </w:r>
            <w:proofErr w:type="spellStart"/>
            <w:r w:rsidRPr="002341CA">
              <w:t>struct</w:t>
            </w:r>
            <w:proofErr w:type="spellEnd"/>
            <w:r w:rsidRPr="002341CA">
              <w:t xml:space="preserve"> addressed to it and ignore all other Reject </w:t>
            </w:r>
            <w:proofErr w:type="spellStart"/>
            <w:r w:rsidRPr="002341CA">
              <w:t>structs</w:t>
            </w:r>
            <w:proofErr w:type="spellEnd"/>
            <w:r w:rsidRPr="002341CA">
              <w:t>.</w:t>
            </w:r>
          </w:p>
        </w:tc>
      </w:tr>
      <w:tr w:rsidR="00D0484E" w:rsidRPr="002341CA" w:rsidTr="002A7C68">
        <w:tc>
          <w:tcPr>
            <w:tcW w:w="9855" w:type="dxa"/>
          </w:tcPr>
          <w:p w:rsidR="00D0484E" w:rsidRPr="002341CA" w:rsidRDefault="00D0484E" w:rsidP="002A7C68">
            <w:r w:rsidRPr="002341CA">
              <w:rPr>
                <w:b/>
              </w:rPr>
              <w:t>WAIT_INDICATION</w:t>
            </w:r>
            <w:r w:rsidRPr="002341CA">
              <w:t xml:space="preserve"> (8 bit field</w:t>
            </w:r>
            <w:proofErr w:type="gramStart"/>
            <w:r w:rsidRPr="002341CA">
              <w:t>)</w:t>
            </w:r>
            <w:proofErr w:type="gramEnd"/>
            <w:r w:rsidRPr="002341CA">
              <w:br/>
              <w:t xml:space="preserve">The Wait Indication field indicates the time the mobile station shall wait before attempting another channel request. This field is coded as the binary representation of the T3172 timeout value in units of 20 </w:t>
            </w:r>
            <w:proofErr w:type="spellStart"/>
            <w:r w:rsidRPr="002341CA">
              <w:t>ms</w:t>
            </w:r>
            <w:proofErr w:type="spellEnd"/>
            <w:r w:rsidRPr="002341CA">
              <w:t xml:space="preserve"> or in units of seconds. The units are indicated in the WAIT_INDICATION_SIZE field.</w:t>
            </w:r>
            <w:r w:rsidRPr="002341CA">
              <w:br/>
              <w:t>Range 0 to 255.</w:t>
            </w:r>
          </w:p>
        </w:tc>
      </w:tr>
      <w:tr w:rsidR="00D0484E" w:rsidRPr="002341CA" w:rsidTr="002A7C68">
        <w:tc>
          <w:tcPr>
            <w:tcW w:w="9855" w:type="dxa"/>
          </w:tcPr>
          <w:p w:rsidR="00D0484E" w:rsidRPr="002341CA" w:rsidRDefault="00D0484E" w:rsidP="002A7C68">
            <w:r w:rsidRPr="002341CA">
              <w:rPr>
                <w:b/>
              </w:rPr>
              <w:t>WAIT_INDICATION_SIZE</w:t>
            </w:r>
            <w:r w:rsidRPr="002341CA">
              <w:t xml:space="preserve"> (1 bit field</w:t>
            </w:r>
            <w:proofErr w:type="gramStart"/>
            <w:r w:rsidRPr="002341CA">
              <w:t>)</w:t>
            </w:r>
            <w:proofErr w:type="gramEnd"/>
            <w:r w:rsidRPr="002341CA">
              <w:br/>
              <w:t>This field indicates the units of the WAIT_INDICATION field.</w:t>
            </w:r>
          </w:p>
          <w:p w:rsidR="00D0484E" w:rsidRPr="002341CA" w:rsidRDefault="00D0484E" w:rsidP="002A7C68">
            <w:pPr>
              <w:rPr>
                <w:b/>
              </w:rPr>
            </w:pPr>
            <w:r w:rsidRPr="002341CA">
              <w:lastRenderedPageBreak/>
              <w:t>0</w:t>
            </w:r>
            <w:r w:rsidRPr="002341CA">
              <w:tab/>
              <w:t>the WAIT_INDICATION field is coded in units of s</w:t>
            </w:r>
            <w:r w:rsidRPr="002341CA">
              <w:br/>
              <w:t>1</w:t>
            </w:r>
            <w:r w:rsidRPr="002341CA">
              <w:tab/>
              <w:t xml:space="preserve">the WAIT_INDICATION field is coded in units of 20 </w:t>
            </w:r>
            <w:proofErr w:type="spellStart"/>
            <w:r w:rsidRPr="002341CA">
              <w:t>ms</w:t>
            </w:r>
            <w:proofErr w:type="spellEnd"/>
          </w:p>
        </w:tc>
      </w:tr>
    </w:tbl>
    <w:p w:rsidR="00B84FD9" w:rsidRPr="002341CA" w:rsidRDefault="00B84FD9"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B54BFF" w:rsidRPr="002341CA" w:rsidRDefault="00B54BFF" w:rsidP="00B54BFF">
      <w:pPr>
        <w:pStyle w:val="Heading3"/>
      </w:pPr>
      <w:bookmarkStart w:id="2067" w:name="_Toc446495751"/>
      <w:r w:rsidRPr="002341CA">
        <w:t>11.2.50</w:t>
      </w:r>
      <w:r w:rsidRPr="002341CA">
        <w:tab/>
        <w:t>EC</w:t>
      </w:r>
      <w:del w:id="2068" w:author="Ericsson LM" w:date="2016-05-03T13:14:00Z">
        <w:r w:rsidRPr="002341CA" w:rsidDel="000668DD">
          <w:delText>-EGPRS</w:delText>
        </w:r>
      </w:del>
      <w:r w:rsidRPr="002341CA">
        <w:t xml:space="preserve"> Packet Control Acknowledgement</w:t>
      </w:r>
      <w:bookmarkEnd w:id="2067"/>
    </w:p>
    <w:p w:rsidR="00B54BFF" w:rsidRPr="002341CA" w:rsidRDefault="00B54BFF" w:rsidP="00B54BFF">
      <w:r w:rsidRPr="002341CA">
        <w:t xml:space="preserve">This message is sent on the EC-PACCH from the mobile station to the network. The message is formatted either as an RLC/MAC control block using the EC-PACCH block format defined in 3GPP TS 44.004 or as </w:t>
      </w:r>
      <w:del w:id="2069" w:author="Ericsson LM" w:date="2016-05-03T13:15:00Z">
        <w:r w:rsidRPr="002341CA" w:rsidDel="000668DD">
          <w:delText xml:space="preserve">4 </w:delText>
        </w:r>
      </w:del>
      <w:ins w:id="2070" w:author="Ericsson LM" w:date="2016-05-03T13:15:00Z">
        <w:r w:rsidR="000668DD" w:rsidRPr="002341CA">
          <w:t xml:space="preserve">a number of </w:t>
        </w:r>
      </w:ins>
      <w:r w:rsidRPr="002341CA">
        <w:t>identical access bursts</w:t>
      </w:r>
      <w:ins w:id="2071" w:author="Ericsson LM" w:date="2016-05-03T13:15:00Z">
        <w:r w:rsidR="000668DD" w:rsidRPr="002341CA">
          <w:t>,</w:t>
        </w:r>
      </w:ins>
      <w:r w:rsidRPr="002341CA">
        <w:t xml:space="preserve"> </w:t>
      </w:r>
      <w:ins w:id="2072" w:author="Ericsson LM" w:date="2016-05-03T13:15:00Z">
        <w:r w:rsidR="000668DD" w:rsidRPr="002341CA">
          <w:t>according to the assigned uplink CC</w:t>
        </w:r>
      </w:ins>
      <w:ins w:id="2073" w:author="Ericsson LM" w:date="2016-05-12T16:27:00Z">
        <w:r w:rsidR="009A6CEC" w:rsidRPr="002341CA">
          <w:t xml:space="preserve"> (see 3GPP TS 45.002)</w:t>
        </w:r>
      </w:ins>
      <w:ins w:id="2074" w:author="Ericsson LM" w:date="2016-05-03T13:15:00Z">
        <w:r w:rsidR="000668DD" w:rsidRPr="002341CA">
          <w:t xml:space="preserve">, </w:t>
        </w:r>
      </w:ins>
      <w:r w:rsidRPr="002341CA">
        <w:t>using the EC-PACCH short acknowledgement block format defined in 3GPP TS 44.004. If the message is sent as response to an EC</w:t>
      </w:r>
      <w:del w:id="2075" w:author="Ericsson LM" w:date="2016-05-03T13:15:00Z">
        <w:r w:rsidRPr="002341CA" w:rsidDel="000668DD">
          <w:delText>-EGPRS</w:delText>
        </w:r>
      </w:del>
      <w:r w:rsidRPr="002341CA">
        <w:t xml:space="preserve"> Packet Polling Request message this latter message shall specify the format of the EC</w:t>
      </w:r>
      <w:del w:id="2076" w:author="Ericsson LM" w:date="2016-05-03T13:16:00Z">
        <w:r w:rsidRPr="002341CA" w:rsidDel="000668DD">
          <w:delText>-EGPRS</w:delText>
        </w:r>
      </w:del>
      <w:r w:rsidRPr="002341CA">
        <w:t xml:space="preserve"> Packet Control Acknowledgement message. The order of bit transmission is defined in 3GPP TS 44.004. The numbering, assembling and field mapping conventions defined for RLC/MAC control blocks in</w:t>
      </w:r>
      <w:r w:rsidRPr="002341CA">
        <w:rPr>
          <w:i/>
        </w:rPr>
        <w:t xml:space="preserve"> </w:t>
      </w:r>
      <w:r w:rsidRPr="002341CA">
        <w:t>sub-clause 10.0b shall apply.</w:t>
      </w:r>
    </w:p>
    <w:p w:rsidR="00B54BFF" w:rsidRPr="002341CA" w:rsidRDefault="00B54BFF" w:rsidP="00B54BFF">
      <w:r w:rsidRPr="002341CA">
        <w:t>The RLC/MAC control block format is shown in table 11.2.50.1 and table 11.2.50.2.</w:t>
      </w:r>
    </w:p>
    <w:p w:rsidR="00B54BFF" w:rsidRPr="002341CA" w:rsidRDefault="00B54BFF" w:rsidP="00B54BFF">
      <w:r w:rsidRPr="002341CA">
        <w:t>The access burst format is 11-bits and is coded as shown in table 11.2.50.1. The mobile station shall transmit the access burst four times, one time in each TDMA frame of the uplink radio block. The transmission of the four access bursts shall then be repeated in each of the uplink EC-PACCH resources assigned with the RRBP field according to the assigned uplink Coverage Class for the mobile station.</w:t>
      </w:r>
    </w:p>
    <w:p w:rsidR="00B54BFF" w:rsidRPr="002341CA" w:rsidRDefault="00B54BFF" w:rsidP="00B54BFF">
      <w:pPr>
        <w:pStyle w:val="EX"/>
      </w:pPr>
      <w:r w:rsidRPr="002341CA">
        <w:t>Message type:</w:t>
      </w:r>
      <w:r w:rsidRPr="002341CA">
        <w:tab/>
        <w:t>EC</w:t>
      </w:r>
      <w:del w:id="2077" w:author="Ericsson LM" w:date="2016-05-03T13:16:00Z">
        <w:r w:rsidRPr="002341CA" w:rsidDel="000668DD">
          <w:delText>-EGPRS</w:delText>
        </w:r>
      </w:del>
      <w:r w:rsidRPr="002341CA">
        <w:t xml:space="preserve"> PACKET CONTROL ACKNOWLEDGEMENT</w:t>
      </w:r>
    </w:p>
    <w:p w:rsidR="00B54BFF" w:rsidRPr="002341CA" w:rsidRDefault="00B54BFF" w:rsidP="00B54BFF">
      <w:pPr>
        <w:pStyle w:val="EX"/>
      </w:pPr>
      <w:r w:rsidRPr="002341CA">
        <w:t>Direction:</w:t>
      </w:r>
      <w:r w:rsidRPr="002341CA">
        <w:tab/>
        <w:t>mobile station to network</w:t>
      </w:r>
    </w:p>
    <w:p w:rsidR="00B54BFF" w:rsidRPr="002341CA" w:rsidRDefault="00B54BFF" w:rsidP="00B54BFF">
      <w:pPr>
        <w:pStyle w:val="TH"/>
      </w:pPr>
      <w:r w:rsidRPr="002341CA">
        <w:t>Table 11.2.50.1: EC</w:t>
      </w:r>
      <w:del w:id="2078" w:author="Ericsson LM" w:date="2016-05-03T13:16:00Z">
        <w:r w:rsidRPr="002341CA" w:rsidDel="000668DD">
          <w:delText>-EGPRS</w:delText>
        </w:r>
      </w:del>
      <w:r w:rsidRPr="002341CA">
        <w:t xml:space="preserve"> PACKET CONTROL ACKNOWLEDGEMENT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B54BFF" w:rsidRPr="002341CA" w:rsidTr="002A7C68">
        <w:trPr>
          <w:cantSplit/>
        </w:trPr>
        <w:tc>
          <w:tcPr>
            <w:tcW w:w="9848" w:type="dxa"/>
          </w:tcPr>
          <w:p w:rsidR="00B54BFF" w:rsidRPr="002341CA" w:rsidRDefault="00B54BFF" w:rsidP="002A7C68">
            <w:pPr>
              <w:pStyle w:val="TAL"/>
            </w:pPr>
            <w:r w:rsidRPr="002341CA">
              <w:t>&lt; EC</w:t>
            </w:r>
            <w:del w:id="2079" w:author="Ericsson LM" w:date="2016-05-03T13:17:00Z">
              <w:r w:rsidRPr="002341CA" w:rsidDel="000668DD">
                <w:delText>-EGPRS</w:delText>
              </w:r>
            </w:del>
            <w:r w:rsidRPr="002341CA">
              <w:t xml:space="preserve"> Packet Control Acknowledgement message content &gt; ::=</w:t>
            </w:r>
            <w:r w:rsidRPr="002341CA">
              <w:tab/>
            </w:r>
            <w:r w:rsidRPr="002341CA">
              <w:tab/>
              <w:t xml:space="preserve">-- </w:t>
            </w:r>
            <w:r w:rsidRPr="002341CA">
              <w:rPr>
                <w:i/>
              </w:rPr>
              <w:t>RLC/MAC control block format</w:t>
            </w:r>
          </w:p>
          <w:p w:rsidR="00B54BFF" w:rsidRPr="002341CA" w:rsidRDefault="00B54BFF" w:rsidP="002A7C68">
            <w:pPr>
              <w:pStyle w:val="TAL"/>
            </w:pPr>
            <w:r w:rsidRPr="002341CA">
              <w:tab/>
              <w:t xml:space="preserve">&lt; </w:t>
            </w:r>
            <w:r w:rsidRPr="002341CA">
              <w:rPr>
                <w:b/>
              </w:rPr>
              <w:t>TLLI</w:t>
            </w:r>
            <w:r w:rsidRPr="002341CA">
              <w:t xml:space="preserve"> : bit (32) &gt;</w:t>
            </w:r>
          </w:p>
          <w:p w:rsidR="00B54BFF" w:rsidRPr="002341CA" w:rsidRDefault="00B54BFF" w:rsidP="002A7C68">
            <w:pPr>
              <w:pStyle w:val="TAL"/>
            </w:pPr>
            <w:r w:rsidRPr="002341CA">
              <w:tab/>
              <w:t xml:space="preserve">&lt; </w:t>
            </w:r>
            <w:r w:rsidRPr="002341CA">
              <w:rPr>
                <w:b/>
              </w:rPr>
              <w:t>CTRL_ACK</w:t>
            </w:r>
            <w:r w:rsidRPr="002341CA">
              <w:t xml:space="preserve"> : bit (2) &gt;</w:t>
            </w:r>
          </w:p>
          <w:p w:rsidR="00B54BFF" w:rsidRPr="002341CA" w:rsidRDefault="00B54BFF" w:rsidP="002A7C68">
            <w:pPr>
              <w:pStyle w:val="TAL"/>
            </w:pPr>
            <w:r w:rsidRPr="002341CA">
              <w:tab/>
              <w:t xml:space="preserve">&lt; </w:t>
            </w:r>
            <w:r w:rsidRPr="002341CA">
              <w:rPr>
                <w:b/>
              </w:rPr>
              <w:t xml:space="preserve">DL_CC_EST </w:t>
            </w:r>
            <w:r w:rsidRPr="002341CA">
              <w:t>: bit (</w:t>
            </w:r>
            <w:ins w:id="2080" w:author="Ericsson LM" w:date="2016-05-11T17:18:00Z">
              <w:r w:rsidR="008B4279" w:rsidRPr="002341CA">
                <w:t>4</w:t>
              </w:r>
            </w:ins>
            <w:del w:id="2081" w:author="Ericsson LM" w:date="2016-05-11T17:18:00Z">
              <w:r w:rsidRPr="002341CA" w:rsidDel="008B4279">
                <w:delText>2</w:delText>
              </w:r>
            </w:del>
            <w:r w:rsidRPr="002341CA">
              <w:t>) &gt;</w:t>
            </w:r>
          </w:p>
          <w:p w:rsidR="00B54BFF" w:rsidRPr="002341CA" w:rsidRDefault="00B54BFF" w:rsidP="002A7C68">
            <w:pPr>
              <w:pStyle w:val="TAL"/>
            </w:pPr>
            <w:r w:rsidRPr="002341CA">
              <w:tab/>
              <w:t>&lt; padding bits &gt;;</w:t>
            </w:r>
          </w:p>
          <w:p w:rsidR="00B54BFF" w:rsidRPr="002341CA" w:rsidRDefault="00B54BFF" w:rsidP="002A7C68">
            <w:pPr>
              <w:pStyle w:val="TAL"/>
            </w:pPr>
          </w:p>
        </w:tc>
      </w:tr>
      <w:tr w:rsidR="00B54BFF" w:rsidRPr="002341CA" w:rsidTr="002A7C68">
        <w:trPr>
          <w:cantSplit/>
        </w:trPr>
        <w:tc>
          <w:tcPr>
            <w:tcW w:w="9848" w:type="dxa"/>
          </w:tcPr>
          <w:p w:rsidR="00B54BFF" w:rsidRPr="002341CA" w:rsidRDefault="00B54BFF" w:rsidP="002A7C68">
            <w:pPr>
              <w:pStyle w:val="TAL"/>
            </w:pPr>
            <w:r w:rsidRPr="002341CA">
              <w:t>&lt; EC</w:t>
            </w:r>
            <w:del w:id="2082" w:author="Ericsson LM" w:date="2016-05-03T13:17:00Z">
              <w:r w:rsidRPr="002341CA" w:rsidDel="000668DD">
                <w:delText>-EGPRS</w:delText>
              </w:r>
            </w:del>
            <w:r w:rsidRPr="002341CA">
              <w:t xml:space="preserve"> Packet Control Acknowledgement 11 bit message &gt; ::=</w:t>
            </w:r>
            <w:r w:rsidRPr="002341CA">
              <w:tab/>
            </w:r>
            <w:r w:rsidRPr="002341CA">
              <w:tab/>
              <w:t xml:space="preserve">-- </w:t>
            </w:r>
            <w:r w:rsidRPr="002341CA">
              <w:rPr>
                <w:i/>
              </w:rPr>
              <w:t>11-bit access burst format</w:t>
            </w:r>
          </w:p>
          <w:p w:rsidR="00B54BFF" w:rsidRPr="002341CA" w:rsidRDefault="00B54BFF" w:rsidP="002A7C68">
            <w:pPr>
              <w:pStyle w:val="TAL"/>
            </w:pPr>
            <w:r w:rsidRPr="002341CA">
              <w:tab/>
              <w:t xml:space="preserve">&lt; </w:t>
            </w:r>
            <w:r w:rsidRPr="002341CA">
              <w:rPr>
                <w:b/>
              </w:rPr>
              <w:t>MESSAGE_TYPE</w:t>
            </w:r>
            <w:r w:rsidRPr="002341CA">
              <w:t xml:space="preserve"> : bit (</w:t>
            </w:r>
            <w:ins w:id="2083" w:author="Ericsson LM" w:date="2016-05-11T17:23:00Z">
              <w:r w:rsidR="008B4279" w:rsidRPr="002341CA">
                <w:t>7</w:t>
              </w:r>
            </w:ins>
            <w:del w:id="2084" w:author="Ericsson LM" w:date="2016-05-11T17:23:00Z">
              <w:r w:rsidRPr="002341CA" w:rsidDel="008B4279">
                <w:delText>9</w:delText>
              </w:r>
            </w:del>
            <w:r w:rsidRPr="002341CA">
              <w:t>) == 1110 111</w:t>
            </w:r>
            <w:del w:id="2085" w:author="Ericsson LM" w:date="2016-05-11T17:23:00Z">
              <w:r w:rsidRPr="002341CA" w:rsidDel="008B4279">
                <w:delText>0 1</w:delText>
              </w:r>
            </w:del>
            <w:r w:rsidRPr="002341CA">
              <w:t xml:space="preserve"> &gt;</w:t>
            </w:r>
          </w:p>
          <w:p w:rsidR="00B54BFF" w:rsidRPr="002341CA" w:rsidRDefault="00B54BFF" w:rsidP="002A7C68">
            <w:pPr>
              <w:pStyle w:val="TAL"/>
            </w:pPr>
            <w:r w:rsidRPr="002341CA">
              <w:tab/>
              <w:t xml:space="preserve">&lt; </w:t>
            </w:r>
            <w:r w:rsidRPr="002341CA">
              <w:rPr>
                <w:b/>
              </w:rPr>
              <w:t xml:space="preserve">DL_CC_EST </w:t>
            </w:r>
            <w:r w:rsidRPr="002341CA">
              <w:t>: bit (</w:t>
            </w:r>
            <w:ins w:id="2086" w:author="Ericsson LM" w:date="2016-05-11T17:19:00Z">
              <w:r w:rsidR="008B4279" w:rsidRPr="002341CA">
                <w:t>4</w:t>
              </w:r>
            </w:ins>
            <w:del w:id="2087" w:author="Ericsson LM" w:date="2016-05-11T17:19:00Z">
              <w:r w:rsidRPr="002341CA" w:rsidDel="008B4279">
                <w:delText>2</w:delText>
              </w:r>
            </w:del>
            <w:r w:rsidRPr="002341CA">
              <w:t>) &gt; ;</w:t>
            </w:r>
          </w:p>
          <w:p w:rsidR="00B54BFF" w:rsidRPr="002341CA" w:rsidRDefault="00B54BFF" w:rsidP="002A7C68">
            <w:pPr>
              <w:pStyle w:val="TAL"/>
            </w:pPr>
          </w:p>
        </w:tc>
      </w:tr>
    </w:tbl>
    <w:p w:rsidR="00B54BFF" w:rsidRPr="002341CA" w:rsidRDefault="00B54BFF" w:rsidP="00B54BFF"/>
    <w:p w:rsidR="00B54BFF" w:rsidRPr="002341CA" w:rsidRDefault="00B54BFF" w:rsidP="00B54BFF">
      <w:pPr>
        <w:pStyle w:val="TH"/>
      </w:pPr>
      <w:r w:rsidRPr="002341CA">
        <w:t>Table 11.2.50.2: EC</w:t>
      </w:r>
      <w:del w:id="2088" w:author="Ericsson LM" w:date="2016-05-03T13:17:00Z">
        <w:r w:rsidRPr="002341CA" w:rsidDel="000668DD">
          <w:delText>-EGPRS</w:delText>
        </w:r>
      </w:del>
      <w:r w:rsidRPr="002341CA">
        <w:t xml:space="preserve"> PACKET CONTROL ACKNOWLEDGEMENT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B54BFF" w:rsidRPr="002341CA" w:rsidTr="002A7C68">
        <w:trPr>
          <w:cantSplit/>
        </w:trPr>
        <w:tc>
          <w:tcPr>
            <w:tcW w:w="9848" w:type="dxa"/>
          </w:tcPr>
          <w:p w:rsidR="00B54BFF" w:rsidRPr="002341CA" w:rsidRDefault="00B54BFF" w:rsidP="002A7C68">
            <w:pPr>
              <w:rPr>
                <w:b/>
              </w:rPr>
            </w:pPr>
            <w:r w:rsidRPr="002341CA">
              <w:rPr>
                <w:b/>
              </w:rPr>
              <w:t>TLLI</w:t>
            </w:r>
            <w:r w:rsidRPr="002341CA">
              <w:t xml:space="preserve"> (32 bit field</w:t>
            </w:r>
            <w:proofErr w:type="gramStart"/>
            <w:r w:rsidRPr="002341CA">
              <w:t>)</w:t>
            </w:r>
            <w:proofErr w:type="gramEnd"/>
            <w:r w:rsidRPr="002341CA">
              <w:br/>
              <w:t>This field contains the TLLI of the mobile station. This field is encoded as defined in</w:t>
            </w:r>
            <w:r w:rsidRPr="002341CA">
              <w:rPr>
                <w:i/>
              </w:rPr>
              <w:t xml:space="preserve"> </w:t>
            </w:r>
            <w:r w:rsidRPr="002341CA">
              <w:t>sub-clause 12.16.</w:t>
            </w:r>
          </w:p>
        </w:tc>
      </w:tr>
      <w:tr w:rsidR="00B54BFF" w:rsidRPr="002341CA" w:rsidTr="002A7C68">
        <w:trPr>
          <w:cantSplit/>
        </w:trPr>
        <w:tc>
          <w:tcPr>
            <w:tcW w:w="9848" w:type="dxa"/>
          </w:tcPr>
          <w:p w:rsidR="00B54BFF" w:rsidRPr="002341CA" w:rsidRDefault="00B54BFF" w:rsidP="002A7C68">
            <w:r w:rsidRPr="002341CA">
              <w:rPr>
                <w:b/>
              </w:rPr>
              <w:lastRenderedPageBreak/>
              <w:t>CTRL_ACK</w:t>
            </w:r>
            <w:r w:rsidRPr="002341CA">
              <w:t xml:space="preserve"> (2 bit field</w:t>
            </w:r>
            <w:proofErr w:type="gramStart"/>
            <w:r w:rsidRPr="002341CA">
              <w:t>)</w:t>
            </w:r>
            <w:proofErr w:type="gramEnd"/>
            <w:r w:rsidRPr="002341CA">
              <w:br/>
              <w:t>This field contains acknowledgement information for the group of RLC/MAC control blocks that make up an RLC/MAC control message. The mobile station shall set the CTRL_ACK field to indicate which segments of an RLC/MAC control message have been received by the time of transmission of the EC</w:t>
            </w:r>
            <w:del w:id="2089" w:author="Ericsson LM" w:date="2016-05-03T13:17:00Z">
              <w:r w:rsidRPr="002341CA" w:rsidDel="000668DD">
                <w:delText>-EGPRS</w:delText>
              </w:r>
            </w:del>
            <w:r w:rsidRPr="002341CA">
              <w:t xml:space="preserve"> PACKET CONTROL ACKNOWLEDGEMENT message. The CTRL_ACK field shall be set according to the following table:</w:t>
            </w:r>
          </w:p>
          <w:p w:rsidR="00B54BFF" w:rsidRPr="002341CA" w:rsidRDefault="00B54BFF" w:rsidP="002A7C68">
            <w:pPr>
              <w:pStyle w:val="FP"/>
              <w:tabs>
                <w:tab w:val="left" w:pos="567"/>
              </w:tabs>
              <w:ind w:left="567" w:hanging="567"/>
            </w:pPr>
            <w:r w:rsidRPr="002341CA">
              <w:t>bit</w:t>
            </w:r>
          </w:p>
          <w:p w:rsidR="00B54BFF" w:rsidRPr="002341CA" w:rsidRDefault="00B54BFF" w:rsidP="002A7C68">
            <w:pPr>
              <w:pStyle w:val="FP"/>
              <w:tabs>
                <w:tab w:val="left" w:pos="567"/>
              </w:tabs>
              <w:ind w:left="567" w:hanging="567"/>
            </w:pPr>
            <w:r w:rsidRPr="002341CA">
              <w:t>2 1</w:t>
            </w:r>
          </w:p>
          <w:p w:rsidR="00B54BFF" w:rsidRPr="002341CA" w:rsidRDefault="00B54BFF" w:rsidP="002A7C68">
            <w:pPr>
              <w:pStyle w:val="FP"/>
              <w:tabs>
                <w:tab w:val="left" w:pos="567"/>
              </w:tabs>
              <w:ind w:left="567" w:hanging="567"/>
            </w:pPr>
            <w:r w:rsidRPr="002341CA">
              <w:t>0 0</w:t>
            </w:r>
            <w:r w:rsidRPr="002341CA">
              <w:tab/>
              <w:t>Reserved.</w:t>
            </w:r>
          </w:p>
          <w:p w:rsidR="00B54BFF" w:rsidRPr="002341CA" w:rsidRDefault="00B54BFF" w:rsidP="002A7C68">
            <w:pPr>
              <w:pStyle w:val="FP"/>
              <w:tabs>
                <w:tab w:val="left" w:pos="567"/>
              </w:tabs>
              <w:ind w:left="567" w:hanging="567"/>
            </w:pPr>
            <w:r w:rsidRPr="002341CA">
              <w:t>0 1</w:t>
            </w:r>
            <w:r w:rsidRPr="002341CA">
              <w:tab/>
            </w:r>
            <w:r w:rsidRPr="002341CA">
              <w:tab/>
              <w:t>the MS received an RLC/MAC control block addressed to itself and with RBSN = 1, and did not receive an</w:t>
            </w:r>
            <w:r w:rsidRPr="002341CA">
              <w:tab/>
              <w:t>RLC/MAC control block with RBSN = 0 for the same RLC/MAC control message.</w:t>
            </w:r>
          </w:p>
          <w:p w:rsidR="00B54BFF" w:rsidRPr="002341CA" w:rsidRDefault="00B54BFF" w:rsidP="002A7C68">
            <w:pPr>
              <w:pStyle w:val="FP"/>
              <w:tabs>
                <w:tab w:val="left" w:pos="567"/>
              </w:tabs>
              <w:ind w:left="567" w:hanging="567"/>
            </w:pPr>
            <w:r w:rsidRPr="002341CA">
              <w:t>1 0</w:t>
            </w:r>
            <w:r w:rsidRPr="002341CA">
              <w:tab/>
            </w:r>
            <w:r w:rsidRPr="002341CA">
              <w:tab/>
              <w:t>the MS received an RLC/MAC control block addressed to itself and with RBSN = 0, and did not receive an</w:t>
            </w:r>
            <w:r w:rsidRPr="002341CA">
              <w:tab/>
              <w:t>RLC/MAC control block with RBSN = 1 for the same RLC/MAC control message. This value is sent irrespective of the value of the FS bit.</w:t>
            </w:r>
          </w:p>
          <w:p w:rsidR="00B54BFF" w:rsidRPr="002341CA" w:rsidRDefault="00B54BFF" w:rsidP="002A7C68">
            <w:pPr>
              <w:pStyle w:val="FP"/>
              <w:tabs>
                <w:tab w:val="left" w:pos="567"/>
              </w:tabs>
              <w:ind w:left="567" w:hanging="567"/>
            </w:pPr>
            <w:r w:rsidRPr="002341CA">
              <w:t>1 1</w:t>
            </w:r>
            <w:r w:rsidRPr="002341CA">
              <w:tab/>
            </w:r>
            <w:r w:rsidRPr="002341CA">
              <w:tab/>
              <w:t>the MS received two RLC/MAC blocks that contain different segments of the same RLC/MAC control message, one with RBSN = 0 and the other with RBSN = 1.</w:t>
            </w:r>
          </w:p>
          <w:p w:rsidR="00B54BFF" w:rsidRPr="002341CA" w:rsidRDefault="00B54BFF" w:rsidP="002A7C68"/>
        </w:tc>
      </w:tr>
      <w:tr w:rsidR="00B54BFF" w:rsidRPr="002341CA" w:rsidTr="002A7C68">
        <w:trPr>
          <w:cantSplit/>
        </w:trPr>
        <w:tc>
          <w:tcPr>
            <w:tcW w:w="9848" w:type="dxa"/>
          </w:tcPr>
          <w:p w:rsidR="00B54BFF" w:rsidRPr="002341CA" w:rsidRDefault="00B54BFF" w:rsidP="002A7C68">
            <w:pPr>
              <w:rPr>
                <w:bCs/>
              </w:rPr>
            </w:pPr>
            <w:r w:rsidRPr="002341CA">
              <w:rPr>
                <w:b/>
              </w:rPr>
              <w:t>DL_CC_EST</w:t>
            </w:r>
            <w:r w:rsidRPr="002341CA">
              <w:rPr>
                <w:bCs/>
              </w:rPr>
              <w:t xml:space="preserve"> (</w:t>
            </w:r>
            <w:ins w:id="2090" w:author="Ericsson LM" w:date="2016-05-11T17:52:00Z">
              <w:r w:rsidR="00FC1802" w:rsidRPr="002341CA">
                <w:rPr>
                  <w:bCs/>
                </w:rPr>
                <w:t>4</w:t>
              </w:r>
            </w:ins>
            <w:del w:id="2091" w:author="Ericsson LM" w:date="2016-05-11T17:52:00Z">
              <w:r w:rsidRPr="002341CA" w:rsidDel="00FC1802">
                <w:rPr>
                  <w:bCs/>
                </w:rPr>
                <w:delText>2</w:delText>
              </w:r>
            </w:del>
            <w:r w:rsidRPr="002341CA">
              <w:rPr>
                <w:bCs/>
              </w:rPr>
              <w:t xml:space="preserve"> bit field)</w:t>
            </w:r>
            <w:r w:rsidRPr="002341CA">
              <w:rPr>
                <w:bCs/>
              </w:rPr>
              <w:br/>
              <w:t>This field contains the latest downlink Coverage Class estimation</w:t>
            </w:r>
            <w:ins w:id="2092" w:author="Ericsson LM" w:date="2016-05-11T17:29:00Z">
              <w:r w:rsidR="006D0025" w:rsidRPr="002341CA">
                <w:rPr>
                  <w:bCs/>
                </w:rPr>
                <w:t xml:space="preserve"> and the latest estimated C value range in case the C value is above </w:t>
              </w:r>
              <w:proofErr w:type="spellStart"/>
              <w:r w:rsidR="006D0025" w:rsidRPr="002341CA">
                <w:rPr>
                  <w:bCs/>
                </w:rPr>
                <w:t>BT_Threshold_DL</w:t>
              </w:r>
            </w:ins>
            <w:proofErr w:type="spellEnd"/>
            <w:ins w:id="2093" w:author="Ericsson LM" w:date="2016-05-11T17:31:00Z">
              <w:r w:rsidR="006D0025" w:rsidRPr="002341CA">
                <w:rPr>
                  <w:bCs/>
                </w:rPr>
                <w:t xml:space="preserve">, </w:t>
              </w:r>
            </w:ins>
            <w:ins w:id="2094" w:author="Ericsson LM" w:date="2016-05-11T17:29:00Z">
              <w:r w:rsidR="006D0025" w:rsidRPr="002341CA">
                <w:rPr>
                  <w:bCs/>
                </w:rPr>
                <w:t>see 3GPP TS 45.008</w:t>
              </w:r>
            </w:ins>
            <w:del w:id="2095" w:author="Ericsson LM" w:date="2016-05-11T17:30:00Z">
              <w:r w:rsidRPr="002341CA" w:rsidDel="006D0025">
                <w:rPr>
                  <w:bCs/>
                </w:rPr>
                <w:delText xml:space="preserve"> done by the mobile station</w:delText>
              </w:r>
            </w:del>
            <w:r w:rsidRPr="002341CA">
              <w:rPr>
                <w:bCs/>
              </w:rPr>
              <w:t xml:space="preserve">. </w:t>
            </w:r>
            <w:ins w:id="2096" w:author="Ericsson LM" w:date="2016-05-11T17:33:00Z">
              <w:r w:rsidR="00050337" w:rsidRPr="002341CA">
                <w:rPr>
                  <w:bCs/>
                </w:rPr>
                <w:t xml:space="preserve">The </w:t>
              </w:r>
              <w:proofErr w:type="spellStart"/>
              <w:r w:rsidR="00050337" w:rsidRPr="002341CA">
                <w:rPr>
                  <w:bCs/>
                </w:rPr>
                <w:t>BT_Threshold_DL</w:t>
              </w:r>
              <w:proofErr w:type="spellEnd"/>
              <w:r w:rsidR="00050337" w:rsidRPr="002341CA">
                <w:rPr>
                  <w:bCs/>
                </w:rPr>
                <w:t xml:space="preserve"> value is broadcast in EC SI 2, see 3GPP TS 44.018. </w:t>
              </w:r>
            </w:ins>
            <w:r w:rsidRPr="002341CA">
              <w:rPr>
                <w:bCs/>
              </w:rPr>
              <w:t>The DL_CC_EST field shall be set according to the following table:</w:t>
            </w:r>
          </w:p>
          <w:p w:rsidR="00B54BFF" w:rsidRPr="002341CA" w:rsidRDefault="00B54BFF" w:rsidP="002A7C68">
            <w:pPr>
              <w:pStyle w:val="FP"/>
              <w:tabs>
                <w:tab w:val="left" w:pos="567"/>
              </w:tabs>
              <w:ind w:left="567" w:hanging="567"/>
            </w:pPr>
            <w:r w:rsidRPr="002341CA">
              <w:t>bit</w:t>
            </w:r>
          </w:p>
          <w:p w:rsidR="00B54BFF" w:rsidRPr="002341CA" w:rsidRDefault="00AD32A5" w:rsidP="002A7C68">
            <w:pPr>
              <w:pStyle w:val="FP"/>
              <w:tabs>
                <w:tab w:val="left" w:pos="567"/>
              </w:tabs>
              <w:ind w:left="567" w:hanging="567"/>
            </w:pPr>
            <w:ins w:id="2097" w:author="Ericsson LM" w:date="2016-05-11T17:41:00Z">
              <w:r w:rsidRPr="002341CA">
                <w:t xml:space="preserve">4 </w:t>
              </w:r>
            </w:ins>
            <w:ins w:id="2098" w:author="Ericsson LM" w:date="2016-05-11T17:42:00Z">
              <w:r w:rsidRPr="002341CA">
                <w:t>3</w:t>
              </w:r>
            </w:ins>
            <w:ins w:id="2099" w:author="Ericsson LM" w:date="2016-05-11T17:41:00Z">
              <w:r w:rsidRPr="002341CA">
                <w:t xml:space="preserve"> </w:t>
              </w:r>
            </w:ins>
            <w:r w:rsidR="00B54BFF" w:rsidRPr="002341CA">
              <w:t>2 1</w:t>
            </w:r>
          </w:p>
          <w:p w:rsidR="00B54BFF" w:rsidRPr="002341CA" w:rsidRDefault="00AD32A5" w:rsidP="002A7C68">
            <w:pPr>
              <w:pStyle w:val="FP"/>
              <w:tabs>
                <w:tab w:val="left" w:pos="567"/>
              </w:tabs>
              <w:ind w:left="567" w:hanging="567"/>
            </w:pPr>
            <w:ins w:id="2100" w:author="Ericsson LM" w:date="2016-05-11T17:42:00Z">
              <w:r w:rsidRPr="002341CA">
                <w:t xml:space="preserve">0 0 </w:t>
              </w:r>
            </w:ins>
            <w:r w:rsidR="00B54BFF" w:rsidRPr="002341CA">
              <w:t>0 0</w:t>
            </w:r>
            <w:r w:rsidR="00B54BFF" w:rsidRPr="002341CA">
              <w:tab/>
              <w:t xml:space="preserve">DL </w:t>
            </w:r>
            <w:del w:id="2101" w:author="Ericsson LM" w:date="2016-05-11T17:35:00Z">
              <w:r w:rsidR="00B54BFF" w:rsidRPr="002341CA" w:rsidDel="00050337">
                <w:delText xml:space="preserve">Coverage Class = </w:delText>
              </w:r>
            </w:del>
            <w:r w:rsidR="00B54BFF" w:rsidRPr="002341CA">
              <w:t>CC</w:t>
            </w:r>
            <w:ins w:id="2102" w:author="Ericsson LM" w:date="2016-05-11T17:35:00Z">
              <w:r w:rsidR="00050337" w:rsidRPr="002341CA">
                <w:t>4</w:t>
              </w:r>
            </w:ins>
            <w:del w:id="2103" w:author="Ericsson LM" w:date="2016-05-11T17:35:00Z">
              <w:r w:rsidR="00B54BFF" w:rsidRPr="002341CA" w:rsidDel="00050337">
                <w:delText>1</w:delText>
              </w:r>
            </w:del>
          </w:p>
          <w:p w:rsidR="00B54BFF" w:rsidRPr="002341CA" w:rsidRDefault="00AD32A5" w:rsidP="002A7C68">
            <w:pPr>
              <w:pStyle w:val="FP"/>
              <w:tabs>
                <w:tab w:val="left" w:pos="567"/>
              </w:tabs>
              <w:ind w:left="567" w:hanging="567"/>
            </w:pPr>
            <w:ins w:id="2104" w:author="Ericsson LM" w:date="2016-05-11T17:43:00Z">
              <w:r w:rsidRPr="002341CA">
                <w:t xml:space="preserve">0 0 </w:t>
              </w:r>
            </w:ins>
            <w:r w:rsidR="00B54BFF" w:rsidRPr="002341CA">
              <w:t>0 1</w:t>
            </w:r>
            <w:del w:id="2105" w:author="Ericsson LM" w:date="2016-05-11T17:39:00Z">
              <w:r w:rsidR="00B54BFF" w:rsidRPr="002341CA" w:rsidDel="00050337">
                <w:tab/>
              </w:r>
            </w:del>
            <w:r w:rsidR="00B54BFF" w:rsidRPr="002341CA">
              <w:tab/>
              <w:t xml:space="preserve">DL </w:t>
            </w:r>
            <w:del w:id="2106" w:author="Ericsson LM" w:date="2016-05-11T17:35:00Z">
              <w:r w:rsidR="00B54BFF" w:rsidRPr="002341CA" w:rsidDel="00050337">
                <w:delText xml:space="preserve">Coverage Class = </w:delText>
              </w:r>
            </w:del>
            <w:r w:rsidR="00B54BFF" w:rsidRPr="002341CA">
              <w:t>CC</w:t>
            </w:r>
            <w:ins w:id="2107" w:author="Ericsson LM" w:date="2016-05-11T17:35:00Z">
              <w:r w:rsidR="00050337" w:rsidRPr="002341CA">
                <w:t>3</w:t>
              </w:r>
            </w:ins>
            <w:del w:id="2108" w:author="Ericsson LM" w:date="2016-05-11T17:35:00Z">
              <w:r w:rsidR="00B54BFF" w:rsidRPr="002341CA" w:rsidDel="00050337">
                <w:delText>2</w:delText>
              </w:r>
            </w:del>
          </w:p>
          <w:p w:rsidR="00B54BFF" w:rsidRPr="002341CA" w:rsidRDefault="00AD32A5" w:rsidP="002A7C68">
            <w:pPr>
              <w:pStyle w:val="FP"/>
              <w:tabs>
                <w:tab w:val="left" w:pos="567"/>
              </w:tabs>
              <w:ind w:left="567" w:hanging="567"/>
            </w:pPr>
            <w:ins w:id="2109" w:author="Ericsson LM" w:date="2016-05-11T17:43:00Z">
              <w:r w:rsidRPr="002341CA">
                <w:t xml:space="preserve">0 0 </w:t>
              </w:r>
            </w:ins>
            <w:r w:rsidR="00B54BFF" w:rsidRPr="002341CA">
              <w:t>1 0</w:t>
            </w:r>
            <w:r w:rsidR="00B54BFF" w:rsidRPr="002341CA">
              <w:tab/>
              <w:t xml:space="preserve">DL </w:t>
            </w:r>
            <w:del w:id="2110" w:author="Ericsson LM" w:date="2016-05-11T17:35:00Z">
              <w:r w:rsidR="00B54BFF" w:rsidRPr="002341CA" w:rsidDel="00050337">
                <w:delText xml:space="preserve">Coverage Class = </w:delText>
              </w:r>
            </w:del>
            <w:r w:rsidR="00B54BFF" w:rsidRPr="002341CA">
              <w:t>CC</w:t>
            </w:r>
            <w:ins w:id="2111" w:author="Ericsson LM" w:date="2016-05-11T17:35:00Z">
              <w:r w:rsidR="00050337" w:rsidRPr="002341CA">
                <w:t>2</w:t>
              </w:r>
            </w:ins>
            <w:del w:id="2112" w:author="Ericsson LM" w:date="2016-05-11T17:35:00Z">
              <w:r w:rsidR="00B54BFF" w:rsidRPr="002341CA" w:rsidDel="00050337">
                <w:delText>3</w:delText>
              </w:r>
            </w:del>
          </w:p>
          <w:p w:rsidR="00B54BFF" w:rsidRPr="002341CA" w:rsidRDefault="00AD32A5" w:rsidP="00050337">
            <w:pPr>
              <w:rPr>
                <w:bCs/>
              </w:rPr>
            </w:pPr>
            <w:ins w:id="2113" w:author="Ericsson LM" w:date="2016-05-11T17:43:00Z">
              <w:r w:rsidRPr="002341CA">
                <w:t xml:space="preserve">0 0 </w:t>
              </w:r>
            </w:ins>
            <w:r w:rsidR="00B54BFF" w:rsidRPr="002341CA">
              <w:t>1 1</w:t>
            </w:r>
            <w:del w:id="2114" w:author="Ericsson LM" w:date="2016-05-11T17:43:00Z">
              <w:r w:rsidR="00B54BFF" w:rsidRPr="002341CA" w:rsidDel="00AD32A5">
                <w:tab/>
              </w:r>
            </w:del>
            <w:r w:rsidR="00B54BFF" w:rsidRPr="002341CA">
              <w:tab/>
              <w:t xml:space="preserve">DL </w:t>
            </w:r>
            <w:del w:id="2115" w:author="Ericsson LM" w:date="2016-05-11T17:35:00Z">
              <w:r w:rsidR="00B54BFF" w:rsidRPr="002341CA" w:rsidDel="00050337">
                <w:delText xml:space="preserve">Coverage Class = </w:delText>
              </w:r>
            </w:del>
            <w:r w:rsidR="00B54BFF" w:rsidRPr="002341CA">
              <w:t>CC</w:t>
            </w:r>
            <w:ins w:id="2116" w:author="Ericsson LM" w:date="2016-05-11T17:35:00Z">
              <w:r w:rsidR="00050337" w:rsidRPr="002341CA">
                <w:t>1</w:t>
              </w:r>
            </w:ins>
            <w:del w:id="2117" w:author="Ericsson LM" w:date="2016-05-11T17:35:00Z">
              <w:r w:rsidR="00B54BFF" w:rsidRPr="002341CA" w:rsidDel="00050337">
                <w:delText>4</w:delText>
              </w:r>
            </w:del>
            <w:ins w:id="2118" w:author="Ericsson LM" w:date="2016-05-11T17:36:00Z">
              <w:r w:rsidR="00050337" w:rsidRPr="002341CA">
                <w:rPr>
                  <w:bCs/>
                </w:rPr>
                <w:t xml:space="preserve">; </w:t>
              </w:r>
              <w:proofErr w:type="spellStart"/>
              <w:r w:rsidR="00050337" w:rsidRPr="002341CA">
                <w:rPr>
                  <w:bCs/>
                </w:rPr>
                <w:t>BT_Threshold_DL</w:t>
              </w:r>
              <w:proofErr w:type="spellEnd"/>
              <w:r w:rsidR="00050337" w:rsidRPr="002341CA">
                <w:rPr>
                  <w:bCs/>
                </w:rPr>
                <w:t xml:space="preserve"> ≤ C Value &lt; BT_Threshold_DL+3 dB</w:t>
              </w:r>
            </w:ins>
            <w:ins w:id="2119" w:author="Ericsson LM" w:date="2016-05-11T17:44:00Z">
              <w:r w:rsidR="006F2F8E" w:rsidRPr="002341CA">
                <w:rPr>
                  <w:bCs/>
                </w:rPr>
                <w:br/>
              </w:r>
            </w:ins>
            <w:ins w:id="2120" w:author="Ericsson LM" w:date="2016-05-11T17:45:00Z">
              <w:r w:rsidR="006F2F8E" w:rsidRPr="002341CA">
                <w:t>0 1 0 0</w:t>
              </w:r>
              <w:r w:rsidR="006F2F8E" w:rsidRPr="002341CA">
                <w:tab/>
                <w:t>DL CC1</w:t>
              </w:r>
              <w:r w:rsidR="006F2F8E" w:rsidRPr="002341CA">
                <w:rPr>
                  <w:bCs/>
                </w:rPr>
                <w:t>; BT_Threshold_DL</w:t>
              </w:r>
            </w:ins>
            <w:ins w:id="2121" w:author="Ericsson LM" w:date="2016-05-11T17:49:00Z">
              <w:r w:rsidR="00F114E8" w:rsidRPr="002341CA">
                <w:rPr>
                  <w:bCs/>
                </w:rPr>
                <w:t>+3 dB</w:t>
              </w:r>
            </w:ins>
            <w:ins w:id="2122" w:author="Ericsson LM" w:date="2016-05-11T17:45:00Z">
              <w:r w:rsidR="006F2F8E" w:rsidRPr="002341CA">
                <w:rPr>
                  <w:bCs/>
                </w:rPr>
                <w:t xml:space="preserve"> ≤ C Value &lt; BT_Threshold_DL+</w:t>
              </w:r>
            </w:ins>
            <w:ins w:id="2123" w:author="Ericsson LM" w:date="2016-05-11T17:49:00Z">
              <w:r w:rsidR="00F114E8" w:rsidRPr="002341CA">
                <w:rPr>
                  <w:bCs/>
                </w:rPr>
                <w:t>6</w:t>
              </w:r>
            </w:ins>
            <w:ins w:id="2124" w:author="Ericsson LM" w:date="2016-05-11T17:45:00Z">
              <w:r w:rsidR="006F2F8E" w:rsidRPr="002341CA">
                <w:rPr>
                  <w:bCs/>
                </w:rPr>
                <w:t xml:space="preserve"> dB</w:t>
              </w:r>
              <w:r w:rsidR="006F2F8E" w:rsidRPr="002341CA">
                <w:rPr>
                  <w:bCs/>
                </w:rPr>
                <w:br/>
              </w:r>
              <w:r w:rsidR="006F2F8E" w:rsidRPr="002341CA">
                <w:t>0 1 0 1</w:t>
              </w:r>
              <w:r w:rsidR="006F2F8E" w:rsidRPr="002341CA">
                <w:tab/>
                <w:t>DL CC1</w:t>
              </w:r>
              <w:r w:rsidR="006F2F8E" w:rsidRPr="002341CA">
                <w:rPr>
                  <w:bCs/>
                </w:rPr>
                <w:t>; BT_Threshold_DL</w:t>
              </w:r>
            </w:ins>
            <w:ins w:id="2125" w:author="Ericsson LM" w:date="2016-05-11T17:50:00Z">
              <w:r w:rsidR="00F114E8" w:rsidRPr="002341CA">
                <w:rPr>
                  <w:bCs/>
                </w:rPr>
                <w:t>+6 dB</w:t>
              </w:r>
            </w:ins>
            <w:ins w:id="2126" w:author="Ericsson LM" w:date="2016-05-11T17:45:00Z">
              <w:r w:rsidR="006F2F8E" w:rsidRPr="002341CA">
                <w:rPr>
                  <w:bCs/>
                </w:rPr>
                <w:t xml:space="preserve"> ≤ C Value &lt; BT_Threshold_DL+</w:t>
              </w:r>
            </w:ins>
            <w:ins w:id="2127" w:author="Ericsson LM" w:date="2016-05-11T17:51:00Z">
              <w:r w:rsidR="00F114E8" w:rsidRPr="002341CA">
                <w:rPr>
                  <w:bCs/>
                </w:rPr>
                <w:t>9</w:t>
              </w:r>
            </w:ins>
            <w:ins w:id="2128" w:author="Ericsson LM" w:date="2016-05-11T17:45:00Z">
              <w:r w:rsidR="006F2F8E" w:rsidRPr="002341CA">
                <w:rPr>
                  <w:bCs/>
                </w:rPr>
                <w:t xml:space="preserve"> dB</w:t>
              </w:r>
              <w:r w:rsidR="006F2F8E" w:rsidRPr="002341CA">
                <w:rPr>
                  <w:bCs/>
                </w:rPr>
                <w:br/>
              </w:r>
              <w:r w:rsidR="006F2F8E" w:rsidRPr="002341CA">
                <w:t xml:space="preserve">0 1 1 </w:t>
              </w:r>
            </w:ins>
            <w:ins w:id="2129" w:author="Ericsson LM" w:date="2016-05-11T17:46:00Z">
              <w:r w:rsidR="006F2F8E" w:rsidRPr="002341CA">
                <w:t>0</w:t>
              </w:r>
            </w:ins>
            <w:ins w:id="2130" w:author="Ericsson LM" w:date="2016-05-11T17:45:00Z">
              <w:r w:rsidR="006F2F8E" w:rsidRPr="002341CA">
                <w:tab/>
                <w:t>DL CC1</w:t>
              </w:r>
              <w:r w:rsidR="006F2F8E" w:rsidRPr="002341CA">
                <w:rPr>
                  <w:bCs/>
                </w:rPr>
                <w:t>; BT_Threshold_DL</w:t>
              </w:r>
            </w:ins>
            <w:ins w:id="2131" w:author="Ericsson LM" w:date="2016-05-11T17:50:00Z">
              <w:r w:rsidR="00F114E8" w:rsidRPr="002341CA">
                <w:rPr>
                  <w:bCs/>
                </w:rPr>
                <w:t>+9 dB</w:t>
              </w:r>
            </w:ins>
            <w:ins w:id="2132" w:author="Ericsson LM" w:date="2016-05-11T17:45:00Z">
              <w:r w:rsidR="006F2F8E" w:rsidRPr="002341CA">
                <w:rPr>
                  <w:bCs/>
                </w:rPr>
                <w:t xml:space="preserve"> ≤ C Value &lt; BT_Threshold_DL+</w:t>
              </w:r>
            </w:ins>
            <w:ins w:id="2133" w:author="Ericsson LM" w:date="2016-05-11T17:51:00Z">
              <w:r w:rsidR="00F114E8" w:rsidRPr="002341CA">
                <w:rPr>
                  <w:bCs/>
                </w:rPr>
                <w:t>12</w:t>
              </w:r>
            </w:ins>
            <w:ins w:id="2134" w:author="Ericsson LM" w:date="2016-05-11T17:45:00Z">
              <w:r w:rsidR="006F2F8E" w:rsidRPr="002341CA">
                <w:rPr>
                  <w:bCs/>
                </w:rPr>
                <w:t xml:space="preserve"> dB</w:t>
              </w:r>
              <w:r w:rsidR="006F2F8E" w:rsidRPr="002341CA">
                <w:rPr>
                  <w:bCs/>
                </w:rPr>
                <w:br/>
              </w:r>
              <w:r w:rsidR="006F2F8E" w:rsidRPr="002341CA">
                <w:t xml:space="preserve">0 </w:t>
              </w:r>
            </w:ins>
            <w:ins w:id="2135" w:author="Ericsson LM" w:date="2016-05-11T17:46:00Z">
              <w:r w:rsidR="006F2F8E" w:rsidRPr="002341CA">
                <w:t>1</w:t>
              </w:r>
            </w:ins>
            <w:ins w:id="2136" w:author="Ericsson LM" w:date="2016-05-11T17:45:00Z">
              <w:r w:rsidR="006F2F8E" w:rsidRPr="002341CA">
                <w:t xml:space="preserve"> 1 1</w:t>
              </w:r>
              <w:r w:rsidR="006F2F8E" w:rsidRPr="002341CA">
                <w:tab/>
                <w:t>DL CC1</w:t>
              </w:r>
              <w:r w:rsidR="006F2F8E" w:rsidRPr="002341CA">
                <w:rPr>
                  <w:bCs/>
                </w:rPr>
                <w:t>; BT_Threshold_DL</w:t>
              </w:r>
            </w:ins>
            <w:ins w:id="2137" w:author="Ericsson LM" w:date="2016-05-11T17:50:00Z">
              <w:r w:rsidR="00F114E8" w:rsidRPr="002341CA">
                <w:rPr>
                  <w:bCs/>
                </w:rPr>
                <w:t>+12 dB</w:t>
              </w:r>
            </w:ins>
            <w:ins w:id="2138" w:author="Ericsson LM" w:date="2016-05-11T17:45:00Z">
              <w:r w:rsidR="006F2F8E" w:rsidRPr="002341CA">
                <w:rPr>
                  <w:bCs/>
                </w:rPr>
                <w:t xml:space="preserve"> ≤ C Value &lt; BT_Threshold_DL+</w:t>
              </w:r>
            </w:ins>
            <w:ins w:id="2139" w:author="Ericsson LM" w:date="2016-05-11T17:51:00Z">
              <w:r w:rsidR="00F114E8" w:rsidRPr="002341CA">
                <w:rPr>
                  <w:bCs/>
                </w:rPr>
                <w:t>15</w:t>
              </w:r>
            </w:ins>
            <w:ins w:id="2140" w:author="Ericsson LM" w:date="2016-05-11T17:45:00Z">
              <w:r w:rsidR="006F2F8E" w:rsidRPr="002341CA">
                <w:rPr>
                  <w:bCs/>
                </w:rPr>
                <w:t xml:space="preserve"> dB</w:t>
              </w:r>
              <w:r w:rsidR="006F2F8E" w:rsidRPr="002341CA">
                <w:rPr>
                  <w:bCs/>
                </w:rPr>
                <w:br/>
              </w:r>
            </w:ins>
            <w:ins w:id="2141" w:author="Ericsson LM" w:date="2016-05-11T17:46:00Z">
              <w:r w:rsidR="006F2F8E" w:rsidRPr="002341CA">
                <w:t>1 0 0 0</w:t>
              </w:r>
              <w:r w:rsidR="006F2F8E" w:rsidRPr="002341CA">
                <w:tab/>
                <w:t>DL CC1</w:t>
              </w:r>
              <w:r w:rsidR="006F2F8E" w:rsidRPr="002341CA">
                <w:rPr>
                  <w:bCs/>
                </w:rPr>
                <w:t>; BT_Threshold_DL</w:t>
              </w:r>
            </w:ins>
            <w:ins w:id="2142" w:author="Ericsson LM" w:date="2016-05-11T17:50:00Z">
              <w:r w:rsidR="00F114E8" w:rsidRPr="002341CA">
                <w:rPr>
                  <w:bCs/>
                </w:rPr>
                <w:t>+15 dB</w:t>
              </w:r>
            </w:ins>
            <w:ins w:id="2143" w:author="Ericsson LM" w:date="2016-05-11T17:46:00Z">
              <w:r w:rsidR="006F2F8E" w:rsidRPr="002341CA">
                <w:rPr>
                  <w:bCs/>
                </w:rPr>
                <w:t xml:space="preserve"> ≤ C Value &lt; BT_Threshold_DL+</w:t>
              </w:r>
            </w:ins>
            <w:ins w:id="2144" w:author="Ericsson LM" w:date="2016-05-11T17:51:00Z">
              <w:r w:rsidR="00F114E8" w:rsidRPr="002341CA">
                <w:rPr>
                  <w:bCs/>
                </w:rPr>
                <w:t>18</w:t>
              </w:r>
            </w:ins>
            <w:ins w:id="2145" w:author="Ericsson LM" w:date="2016-05-11T17:46:00Z">
              <w:r w:rsidR="006F2F8E" w:rsidRPr="002341CA">
                <w:rPr>
                  <w:bCs/>
                </w:rPr>
                <w:t xml:space="preserve"> dB</w:t>
              </w:r>
              <w:r w:rsidR="006F2F8E" w:rsidRPr="002341CA">
                <w:rPr>
                  <w:bCs/>
                </w:rPr>
                <w:br/>
              </w:r>
              <w:r w:rsidR="006F2F8E" w:rsidRPr="002341CA">
                <w:t>1 0 0 1</w:t>
              </w:r>
              <w:r w:rsidR="006F2F8E" w:rsidRPr="002341CA">
                <w:tab/>
                <w:t>DL CC1</w:t>
              </w:r>
              <w:r w:rsidR="006F2F8E" w:rsidRPr="002341CA">
                <w:rPr>
                  <w:bCs/>
                </w:rPr>
                <w:t>; BT_Threshold_DL</w:t>
              </w:r>
            </w:ins>
            <w:ins w:id="2146" w:author="Ericsson LM" w:date="2016-05-11T17:50:00Z">
              <w:r w:rsidR="00F114E8" w:rsidRPr="002341CA">
                <w:rPr>
                  <w:bCs/>
                </w:rPr>
                <w:t>+18 dB</w:t>
              </w:r>
            </w:ins>
            <w:ins w:id="2147" w:author="Ericsson LM" w:date="2016-05-11T17:46:00Z">
              <w:r w:rsidR="006F2F8E" w:rsidRPr="002341CA">
                <w:rPr>
                  <w:bCs/>
                </w:rPr>
                <w:t xml:space="preserve"> ≤ C Value &lt; BT_Threshold_DL+</w:t>
              </w:r>
            </w:ins>
            <w:ins w:id="2148" w:author="Ericsson LM" w:date="2016-05-11T17:51:00Z">
              <w:r w:rsidR="00F114E8" w:rsidRPr="002341CA">
                <w:rPr>
                  <w:bCs/>
                </w:rPr>
                <w:t>21</w:t>
              </w:r>
            </w:ins>
            <w:ins w:id="2149" w:author="Ericsson LM" w:date="2016-05-11T17:46:00Z">
              <w:r w:rsidR="006F2F8E" w:rsidRPr="002341CA">
                <w:rPr>
                  <w:bCs/>
                </w:rPr>
                <w:t xml:space="preserve"> dB</w:t>
              </w:r>
              <w:r w:rsidR="006F2F8E" w:rsidRPr="002341CA">
                <w:rPr>
                  <w:bCs/>
                </w:rPr>
                <w:br/>
              </w:r>
              <w:r w:rsidR="006F2F8E" w:rsidRPr="002341CA">
                <w:t>1 0 1 0</w:t>
              </w:r>
              <w:r w:rsidR="006F2F8E" w:rsidRPr="002341CA">
                <w:tab/>
                <w:t>DL CC1</w:t>
              </w:r>
              <w:r w:rsidR="006F2F8E" w:rsidRPr="002341CA">
                <w:rPr>
                  <w:bCs/>
                </w:rPr>
                <w:t>; BT_Threshold_DL</w:t>
              </w:r>
            </w:ins>
            <w:ins w:id="2150" w:author="Ericsson LM" w:date="2016-05-11T17:50:00Z">
              <w:r w:rsidR="00F114E8" w:rsidRPr="002341CA">
                <w:rPr>
                  <w:bCs/>
                </w:rPr>
                <w:t>+</w:t>
              </w:r>
            </w:ins>
            <w:ins w:id="2151" w:author="Ericsson LM" w:date="2016-05-11T17:51:00Z">
              <w:r w:rsidR="00F114E8" w:rsidRPr="002341CA">
                <w:rPr>
                  <w:bCs/>
                </w:rPr>
                <w:t>21</w:t>
              </w:r>
            </w:ins>
            <w:ins w:id="2152" w:author="Ericsson LM" w:date="2016-05-11T17:50:00Z">
              <w:r w:rsidR="00F114E8" w:rsidRPr="002341CA">
                <w:rPr>
                  <w:bCs/>
                </w:rPr>
                <w:t xml:space="preserve"> dB</w:t>
              </w:r>
            </w:ins>
            <w:ins w:id="2153" w:author="Ericsson LM" w:date="2016-05-11T17:46:00Z">
              <w:r w:rsidR="006F2F8E" w:rsidRPr="002341CA">
                <w:rPr>
                  <w:bCs/>
                </w:rPr>
                <w:t xml:space="preserve"> ≤ C Value &lt; BT_Threshold_DL+</w:t>
              </w:r>
            </w:ins>
            <w:ins w:id="2154" w:author="Ericsson LM" w:date="2016-05-11T17:51:00Z">
              <w:r w:rsidR="00F114E8" w:rsidRPr="002341CA">
                <w:rPr>
                  <w:bCs/>
                </w:rPr>
                <w:t>24</w:t>
              </w:r>
            </w:ins>
            <w:ins w:id="2155" w:author="Ericsson LM" w:date="2016-05-11T17:46:00Z">
              <w:r w:rsidR="006F2F8E" w:rsidRPr="002341CA">
                <w:rPr>
                  <w:bCs/>
                </w:rPr>
                <w:t xml:space="preserve"> dB</w:t>
              </w:r>
              <w:r w:rsidR="006F2F8E" w:rsidRPr="002341CA">
                <w:rPr>
                  <w:bCs/>
                </w:rPr>
                <w:br/>
              </w:r>
              <w:r w:rsidR="006F2F8E" w:rsidRPr="002341CA">
                <w:t>1 0 1 1</w:t>
              </w:r>
              <w:r w:rsidR="006F2F8E" w:rsidRPr="002341CA">
                <w:tab/>
                <w:t>DL CC1</w:t>
              </w:r>
              <w:r w:rsidR="006F2F8E" w:rsidRPr="002341CA">
                <w:rPr>
                  <w:bCs/>
                </w:rPr>
                <w:t>; BT_Threshold_DL</w:t>
              </w:r>
            </w:ins>
            <w:ins w:id="2156" w:author="Ericsson LM" w:date="2016-05-11T17:50:00Z">
              <w:r w:rsidR="00F114E8" w:rsidRPr="002341CA">
                <w:rPr>
                  <w:bCs/>
                </w:rPr>
                <w:t>+</w:t>
              </w:r>
            </w:ins>
            <w:ins w:id="2157" w:author="Ericsson LM" w:date="2016-05-11T17:51:00Z">
              <w:r w:rsidR="00F114E8" w:rsidRPr="002341CA">
                <w:rPr>
                  <w:bCs/>
                </w:rPr>
                <w:t>24</w:t>
              </w:r>
            </w:ins>
            <w:ins w:id="2158" w:author="Ericsson LM" w:date="2016-05-11T17:50:00Z">
              <w:r w:rsidR="00F114E8" w:rsidRPr="002341CA">
                <w:rPr>
                  <w:bCs/>
                </w:rPr>
                <w:t xml:space="preserve"> dB</w:t>
              </w:r>
            </w:ins>
            <w:ins w:id="2159" w:author="Ericsson LM" w:date="2016-05-11T17:46:00Z">
              <w:r w:rsidR="006F2F8E" w:rsidRPr="002341CA">
                <w:rPr>
                  <w:bCs/>
                </w:rPr>
                <w:t xml:space="preserve"> ≤ C Value &lt; BT_Threshold_DL+</w:t>
              </w:r>
            </w:ins>
            <w:ins w:id="2160" w:author="Ericsson LM" w:date="2016-05-11T17:51:00Z">
              <w:r w:rsidR="00F114E8" w:rsidRPr="002341CA">
                <w:rPr>
                  <w:bCs/>
                </w:rPr>
                <w:t>27</w:t>
              </w:r>
            </w:ins>
            <w:ins w:id="2161" w:author="Ericsson LM" w:date="2016-05-11T17:46:00Z">
              <w:r w:rsidR="006F2F8E" w:rsidRPr="002341CA">
                <w:rPr>
                  <w:bCs/>
                </w:rPr>
                <w:t xml:space="preserve"> dB</w:t>
              </w:r>
              <w:r w:rsidR="006F2F8E" w:rsidRPr="002341CA">
                <w:rPr>
                  <w:bCs/>
                </w:rPr>
                <w:br/>
              </w:r>
              <w:r w:rsidR="006F2F8E" w:rsidRPr="002341CA">
                <w:t>1 1 0 0</w:t>
              </w:r>
              <w:r w:rsidR="006F2F8E" w:rsidRPr="002341CA">
                <w:tab/>
                <w:t>DL CC1</w:t>
              </w:r>
              <w:r w:rsidR="006F2F8E" w:rsidRPr="002341CA">
                <w:rPr>
                  <w:bCs/>
                </w:rPr>
                <w:t>; BT_Threshold_DL</w:t>
              </w:r>
            </w:ins>
            <w:ins w:id="2162" w:author="Ericsson LM" w:date="2016-05-11T17:50:00Z">
              <w:r w:rsidR="00F114E8" w:rsidRPr="002341CA">
                <w:rPr>
                  <w:bCs/>
                </w:rPr>
                <w:t>+</w:t>
              </w:r>
            </w:ins>
            <w:ins w:id="2163" w:author="Ericsson LM" w:date="2016-05-11T17:51:00Z">
              <w:r w:rsidR="00F114E8" w:rsidRPr="002341CA">
                <w:rPr>
                  <w:bCs/>
                </w:rPr>
                <w:t>27</w:t>
              </w:r>
            </w:ins>
            <w:ins w:id="2164" w:author="Ericsson LM" w:date="2016-05-11T17:50:00Z">
              <w:r w:rsidR="00F114E8" w:rsidRPr="002341CA">
                <w:rPr>
                  <w:bCs/>
                </w:rPr>
                <w:t xml:space="preserve"> dB</w:t>
              </w:r>
            </w:ins>
            <w:ins w:id="2165" w:author="Ericsson LM" w:date="2016-05-11T17:46:00Z">
              <w:r w:rsidR="006F2F8E" w:rsidRPr="002341CA">
                <w:rPr>
                  <w:bCs/>
                </w:rPr>
                <w:t xml:space="preserve"> ≤ C Value &lt; BT_Threshold_DL+3</w:t>
              </w:r>
            </w:ins>
            <w:ins w:id="2166" w:author="Ericsson LM" w:date="2016-05-11T17:51:00Z">
              <w:r w:rsidR="00F114E8" w:rsidRPr="002341CA">
                <w:rPr>
                  <w:bCs/>
                </w:rPr>
                <w:t>0</w:t>
              </w:r>
            </w:ins>
            <w:ins w:id="2167" w:author="Ericsson LM" w:date="2016-05-11T17:46:00Z">
              <w:r w:rsidR="006F2F8E" w:rsidRPr="002341CA">
                <w:rPr>
                  <w:bCs/>
                </w:rPr>
                <w:t xml:space="preserve"> dB</w:t>
              </w:r>
              <w:r w:rsidR="006F2F8E" w:rsidRPr="002341CA">
                <w:rPr>
                  <w:bCs/>
                </w:rPr>
                <w:br/>
              </w:r>
              <w:r w:rsidR="006F2F8E" w:rsidRPr="002341CA">
                <w:t xml:space="preserve">1 </w:t>
              </w:r>
            </w:ins>
            <w:ins w:id="2168" w:author="Ericsson LM" w:date="2016-05-11T17:47:00Z">
              <w:r w:rsidR="006F2F8E" w:rsidRPr="002341CA">
                <w:t>1</w:t>
              </w:r>
            </w:ins>
            <w:ins w:id="2169" w:author="Ericsson LM" w:date="2016-05-11T17:46:00Z">
              <w:r w:rsidR="006F2F8E" w:rsidRPr="002341CA">
                <w:t xml:space="preserve"> 0 </w:t>
              </w:r>
            </w:ins>
            <w:ins w:id="2170" w:author="Ericsson LM" w:date="2016-05-11T17:47:00Z">
              <w:r w:rsidR="006F2F8E" w:rsidRPr="002341CA">
                <w:t>1</w:t>
              </w:r>
            </w:ins>
            <w:ins w:id="2171" w:author="Ericsson LM" w:date="2016-05-11T17:46:00Z">
              <w:r w:rsidR="006F2F8E" w:rsidRPr="002341CA">
                <w:tab/>
                <w:t>DL CC1</w:t>
              </w:r>
              <w:r w:rsidR="006F2F8E" w:rsidRPr="002341CA">
                <w:rPr>
                  <w:bCs/>
                </w:rPr>
                <w:t>; BT_Threshold_DL</w:t>
              </w:r>
            </w:ins>
            <w:ins w:id="2172" w:author="Ericsson LM" w:date="2016-05-11T17:50:00Z">
              <w:r w:rsidR="00F114E8" w:rsidRPr="002341CA">
                <w:rPr>
                  <w:bCs/>
                </w:rPr>
                <w:t>+3</w:t>
              </w:r>
            </w:ins>
            <w:ins w:id="2173" w:author="Ericsson LM" w:date="2016-05-11T17:51:00Z">
              <w:r w:rsidR="00F114E8" w:rsidRPr="002341CA">
                <w:rPr>
                  <w:bCs/>
                </w:rPr>
                <w:t>0</w:t>
              </w:r>
            </w:ins>
            <w:ins w:id="2174" w:author="Ericsson LM" w:date="2016-05-11T17:50:00Z">
              <w:r w:rsidR="00F114E8" w:rsidRPr="002341CA">
                <w:rPr>
                  <w:bCs/>
                </w:rPr>
                <w:t xml:space="preserve"> dB</w:t>
              </w:r>
            </w:ins>
            <w:ins w:id="2175" w:author="Ericsson LM" w:date="2016-05-11T17:46:00Z">
              <w:r w:rsidR="006F2F8E" w:rsidRPr="002341CA">
                <w:rPr>
                  <w:bCs/>
                </w:rPr>
                <w:t xml:space="preserve"> ≤ C Value &lt; BT_Threshold_DL+3</w:t>
              </w:r>
            </w:ins>
            <w:ins w:id="2176" w:author="Ericsson LM" w:date="2016-05-11T17:51:00Z">
              <w:r w:rsidR="00F114E8" w:rsidRPr="002341CA">
                <w:rPr>
                  <w:bCs/>
                </w:rPr>
                <w:t>3</w:t>
              </w:r>
            </w:ins>
            <w:ins w:id="2177" w:author="Ericsson LM" w:date="2016-05-11T17:46:00Z">
              <w:r w:rsidR="006F2F8E" w:rsidRPr="002341CA">
                <w:rPr>
                  <w:bCs/>
                </w:rPr>
                <w:t xml:space="preserve"> dB</w:t>
              </w:r>
              <w:r w:rsidR="006F2F8E" w:rsidRPr="002341CA">
                <w:rPr>
                  <w:bCs/>
                </w:rPr>
                <w:br/>
              </w:r>
              <w:r w:rsidR="006F2F8E" w:rsidRPr="002341CA">
                <w:t xml:space="preserve">1 </w:t>
              </w:r>
            </w:ins>
            <w:ins w:id="2178" w:author="Ericsson LM" w:date="2016-05-11T17:47:00Z">
              <w:r w:rsidR="006F2F8E" w:rsidRPr="002341CA">
                <w:t>1</w:t>
              </w:r>
            </w:ins>
            <w:ins w:id="2179" w:author="Ericsson LM" w:date="2016-05-11T17:46:00Z">
              <w:r w:rsidR="006F2F8E" w:rsidRPr="002341CA">
                <w:t xml:space="preserve"> </w:t>
              </w:r>
            </w:ins>
            <w:ins w:id="2180" w:author="Ericsson LM" w:date="2016-05-11T17:47:00Z">
              <w:r w:rsidR="006F2F8E" w:rsidRPr="002341CA">
                <w:t>1</w:t>
              </w:r>
            </w:ins>
            <w:ins w:id="2181" w:author="Ericsson LM" w:date="2016-05-11T17:46:00Z">
              <w:r w:rsidR="006F2F8E" w:rsidRPr="002341CA">
                <w:t xml:space="preserve"> 0</w:t>
              </w:r>
              <w:r w:rsidR="006F2F8E" w:rsidRPr="002341CA">
                <w:tab/>
                <w:t>DL CC1</w:t>
              </w:r>
              <w:r w:rsidR="006F2F8E" w:rsidRPr="002341CA">
                <w:rPr>
                  <w:bCs/>
                </w:rPr>
                <w:t>; BT_Threshold_DL</w:t>
              </w:r>
            </w:ins>
            <w:ins w:id="2182" w:author="Ericsson LM" w:date="2016-05-11T17:50:00Z">
              <w:r w:rsidR="00F114E8" w:rsidRPr="002341CA">
                <w:rPr>
                  <w:bCs/>
                </w:rPr>
                <w:t>+3</w:t>
              </w:r>
            </w:ins>
            <w:ins w:id="2183" w:author="Ericsson LM" w:date="2016-05-11T17:51:00Z">
              <w:r w:rsidR="00F114E8" w:rsidRPr="002341CA">
                <w:rPr>
                  <w:bCs/>
                </w:rPr>
                <w:t>3</w:t>
              </w:r>
            </w:ins>
            <w:ins w:id="2184" w:author="Ericsson LM" w:date="2016-05-11T17:50:00Z">
              <w:r w:rsidR="00F114E8" w:rsidRPr="002341CA">
                <w:rPr>
                  <w:bCs/>
                </w:rPr>
                <w:t xml:space="preserve"> dB</w:t>
              </w:r>
            </w:ins>
            <w:ins w:id="2185" w:author="Ericsson LM" w:date="2016-05-11T17:46:00Z">
              <w:r w:rsidR="006F2F8E" w:rsidRPr="002341CA">
                <w:rPr>
                  <w:bCs/>
                </w:rPr>
                <w:t xml:space="preserve"> ≤ C Value &lt; BT_Threshold_DL+3</w:t>
              </w:r>
            </w:ins>
            <w:ins w:id="2186" w:author="Ericsson LM" w:date="2016-05-11T17:51:00Z">
              <w:r w:rsidR="00F114E8" w:rsidRPr="002341CA">
                <w:rPr>
                  <w:bCs/>
                </w:rPr>
                <w:t>6</w:t>
              </w:r>
            </w:ins>
            <w:ins w:id="2187" w:author="Ericsson LM" w:date="2016-05-11T17:46:00Z">
              <w:r w:rsidR="006F2F8E" w:rsidRPr="002341CA">
                <w:rPr>
                  <w:bCs/>
                </w:rPr>
                <w:t xml:space="preserve"> dB</w:t>
              </w:r>
              <w:r w:rsidR="006F2F8E" w:rsidRPr="002341CA">
                <w:rPr>
                  <w:bCs/>
                </w:rPr>
                <w:br/>
              </w:r>
              <w:r w:rsidR="006F2F8E" w:rsidRPr="002341CA">
                <w:t>1</w:t>
              </w:r>
            </w:ins>
            <w:ins w:id="2188" w:author="Ericsson LM" w:date="2016-05-11T17:45:00Z">
              <w:r w:rsidR="006F2F8E" w:rsidRPr="002341CA">
                <w:t xml:space="preserve"> </w:t>
              </w:r>
            </w:ins>
            <w:ins w:id="2189" w:author="Ericsson LM" w:date="2016-05-11T17:47:00Z">
              <w:r w:rsidR="006F2F8E" w:rsidRPr="002341CA">
                <w:t>1</w:t>
              </w:r>
            </w:ins>
            <w:ins w:id="2190" w:author="Ericsson LM" w:date="2016-05-11T17:45:00Z">
              <w:r w:rsidR="006F2F8E" w:rsidRPr="002341CA">
                <w:t xml:space="preserve"> </w:t>
              </w:r>
            </w:ins>
            <w:ins w:id="2191" w:author="Ericsson LM" w:date="2016-05-11T17:47:00Z">
              <w:r w:rsidR="006F2F8E" w:rsidRPr="002341CA">
                <w:t>1</w:t>
              </w:r>
            </w:ins>
            <w:ins w:id="2192" w:author="Ericsson LM" w:date="2016-05-11T17:45:00Z">
              <w:r w:rsidR="006F2F8E" w:rsidRPr="002341CA">
                <w:t xml:space="preserve"> </w:t>
              </w:r>
            </w:ins>
            <w:ins w:id="2193" w:author="Ericsson LM" w:date="2016-05-11T17:47:00Z">
              <w:r w:rsidR="006F2F8E" w:rsidRPr="002341CA">
                <w:t>1</w:t>
              </w:r>
            </w:ins>
            <w:ins w:id="2194" w:author="Ericsson LM" w:date="2016-05-11T17:45:00Z">
              <w:r w:rsidR="006F2F8E" w:rsidRPr="002341CA">
                <w:tab/>
                <w:t>DL CC1</w:t>
              </w:r>
              <w:r w:rsidR="006F2F8E" w:rsidRPr="002341CA">
                <w:rPr>
                  <w:bCs/>
                </w:rPr>
                <w:t>; BT_Threshold_DL</w:t>
              </w:r>
            </w:ins>
            <w:ins w:id="2195" w:author="Ericsson LM" w:date="2016-05-11T17:50:00Z">
              <w:r w:rsidR="00F114E8" w:rsidRPr="002341CA">
                <w:rPr>
                  <w:bCs/>
                </w:rPr>
                <w:t>+3</w:t>
              </w:r>
            </w:ins>
            <w:ins w:id="2196" w:author="Ericsson LM" w:date="2016-05-11T17:51:00Z">
              <w:r w:rsidR="00F114E8" w:rsidRPr="002341CA">
                <w:rPr>
                  <w:bCs/>
                </w:rPr>
                <w:t>6</w:t>
              </w:r>
            </w:ins>
            <w:ins w:id="2197" w:author="Ericsson LM" w:date="2016-05-11T17:50:00Z">
              <w:r w:rsidR="00F114E8" w:rsidRPr="002341CA">
                <w:rPr>
                  <w:bCs/>
                </w:rPr>
                <w:t xml:space="preserve"> dB</w:t>
              </w:r>
            </w:ins>
            <w:ins w:id="2198" w:author="Ericsson LM" w:date="2016-05-11T17:45:00Z">
              <w:r w:rsidR="006F2F8E" w:rsidRPr="002341CA">
                <w:rPr>
                  <w:bCs/>
                </w:rPr>
                <w:t xml:space="preserve"> ≤ C Value &lt; BT_Threshold_DL+3</w:t>
              </w:r>
            </w:ins>
            <w:ins w:id="2199" w:author="Ericsson LM" w:date="2016-05-11T17:51:00Z">
              <w:r w:rsidR="00F114E8" w:rsidRPr="002341CA">
                <w:rPr>
                  <w:bCs/>
                </w:rPr>
                <w:t>9</w:t>
              </w:r>
            </w:ins>
            <w:ins w:id="2200" w:author="Ericsson LM" w:date="2016-05-11T17:45:00Z">
              <w:r w:rsidR="006F2F8E" w:rsidRPr="002341CA">
                <w:rPr>
                  <w:bCs/>
                </w:rPr>
                <w:t xml:space="preserve"> dB</w:t>
              </w:r>
            </w:ins>
          </w:p>
        </w:tc>
      </w:tr>
    </w:tbl>
    <w:p w:rsidR="00B54BFF" w:rsidRPr="002341CA" w:rsidRDefault="00B54BFF" w:rsidP="00B54BFF"/>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DD201F" w:rsidRPr="002341CA" w:rsidRDefault="00DD201F" w:rsidP="00DD201F">
      <w:pPr>
        <w:pStyle w:val="Heading3"/>
      </w:pPr>
      <w:bookmarkStart w:id="2201" w:name="_Toc446495752"/>
      <w:r w:rsidRPr="002341CA">
        <w:t>11.2.51</w:t>
      </w:r>
      <w:r w:rsidRPr="002341CA">
        <w:tab/>
        <w:t>EC</w:t>
      </w:r>
      <w:del w:id="2202" w:author="Ericsson LM" w:date="2016-05-03T14:09:00Z">
        <w:r w:rsidRPr="002341CA" w:rsidDel="00612AFA">
          <w:delText>-EGPRS</w:delText>
        </w:r>
      </w:del>
      <w:r w:rsidRPr="002341CA">
        <w:t xml:space="preserve"> Packet Downlink </w:t>
      </w:r>
      <w:proofErr w:type="spellStart"/>
      <w:r w:rsidRPr="002341CA">
        <w:t>Ack</w:t>
      </w:r>
      <w:proofErr w:type="spellEnd"/>
      <w:r w:rsidRPr="002341CA">
        <w:t>/</w:t>
      </w:r>
      <w:proofErr w:type="spellStart"/>
      <w:r w:rsidRPr="002341CA">
        <w:t>Nack</w:t>
      </w:r>
      <w:bookmarkEnd w:id="2201"/>
      <w:proofErr w:type="spellEnd"/>
    </w:p>
    <w:p w:rsidR="00DD201F" w:rsidRPr="002341CA" w:rsidRDefault="00DD201F" w:rsidP="00DD201F">
      <w:r w:rsidRPr="002341CA">
        <w:t xml:space="preserve">This message is sent on the EC-PACCH from the mobile station to the network to indicate the status of downlink RLC data blocks received and to report the channel quality of the downlink. </w:t>
      </w:r>
      <w:del w:id="2203" w:author="Ericsson LM" w:date="2016-05-10T11:51:00Z">
        <w:r w:rsidRPr="002341CA" w:rsidDel="00B21937">
          <w:delText>If the Final Ack Indication is set to ‘1’ in the message, thus indicating that all RLC data blocks of the downlink TBF have been received, t</w:delText>
        </w:r>
      </w:del>
      <w:ins w:id="2204" w:author="Ericsson LM" w:date="2016-05-10T11:51:00Z">
        <w:r w:rsidR="00B21937" w:rsidRPr="002341CA">
          <w:t>T</w:t>
        </w:r>
      </w:ins>
      <w:r w:rsidRPr="002341CA">
        <w:t>he mobile station may optionally initiate an uplink TBF</w:t>
      </w:r>
      <w:ins w:id="2205" w:author="Ericsson LM" w:date="2016-05-10T11:51:00Z">
        <w:r w:rsidR="00B21937" w:rsidRPr="002341CA">
          <w:t xml:space="preserve"> by including the EC Channel Request Description in the message</w:t>
        </w:r>
      </w:ins>
      <w:r w:rsidRPr="002341CA">
        <w:t>.</w:t>
      </w:r>
    </w:p>
    <w:p w:rsidR="00DD201F" w:rsidRPr="002341CA" w:rsidRDefault="00DD201F" w:rsidP="00DD201F">
      <w:pPr>
        <w:pStyle w:val="EX"/>
      </w:pPr>
      <w:r w:rsidRPr="002341CA">
        <w:t>Message type:</w:t>
      </w:r>
      <w:r w:rsidRPr="002341CA">
        <w:tab/>
        <w:t>EC</w:t>
      </w:r>
      <w:del w:id="2206" w:author="Ericsson LM" w:date="2016-05-03T14:10:00Z">
        <w:r w:rsidRPr="002341CA" w:rsidDel="00612AFA">
          <w:delText>-EGPRS</w:delText>
        </w:r>
      </w:del>
      <w:r w:rsidRPr="002341CA">
        <w:t xml:space="preserve"> Packet Downlink </w:t>
      </w:r>
      <w:proofErr w:type="spellStart"/>
      <w:r w:rsidRPr="002341CA">
        <w:t>Ack</w:t>
      </w:r>
      <w:proofErr w:type="spellEnd"/>
      <w:r w:rsidRPr="002341CA">
        <w:t>/</w:t>
      </w:r>
      <w:proofErr w:type="spellStart"/>
      <w:r w:rsidRPr="002341CA">
        <w:t>Nack</w:t>
      </w:r>
      <w:proofErr w:type="spellEnd"/>
    </w:p>
    <w:p w:rsidR="00DD201F" w:rsidRPr="002341CA" w:rsidRDefault="00DD201F" w:rsidP="00DD201F">
      <w:pPr>
        <w:pStyle w:val="EX"/>
      </w:pPr>
      <w:r w:rsidRPr="002341CA">
        <w:t>Direction:</w:t>
      </w:r>
      <w:r w:rsidRPr="002341CA">
        <w:tab/>
        <w:t>mobile station to network</w:t>
      </w:r>
    </w:p>
    <w:p w:rsidR="00DD201F" w:rsidRPr="002341CA" w:rsidRDefault="00DD201F" w:rsidP="00DD201F">
      <w:pPr>
        <w:pStyle w:val="TH"/>
      </w:pPr>
      <w:r w:rsidRPr="002341CA">
        <w:lastRenderedPageBreak/>
        <w:t>Table 11.2.51.1: EC</w:t>
      </w:r>
      <w:del w:id="2207" w:author="Ericsson LM" w:date="2016-05-03T14:10:00Z">
        <w:r w:rsidRPr="002341CA" w:rsidDel="00612AFA">
          <w:delText>-EGPRS</w:delText>
        </w:r>
      </w:del>
      <w:r w:rsidRPr="002341CA">
        <w:t xml:space="preserve"> </w:t>
      </w:r>
      <w:r w:rsidRPr="002341CA">
        <w:rPr>
          <w:caps/>
        </w:rPr>
        <w:t>Packet Downlink Ack/Nack</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D201F" w:rsidRPr="002341CA" w:rsidTr="002A7C68">
        <w:trPr>
          <w:cantSplit/>
        </w:trPr>
        <w:tc>
          <w:tcPr>
            <w:tcW w:w="9848" w:type="dxa"/>
          </w:tcPr>
          <w:p w:rsidR="00DD201F" w:rsidRPr="002341CA" w:rsidRDefault="00DD201F" w:rsidP="002A7C68">
            <w:pPr>
              <w:pStyle w:val="TAL"/>
            </w:pPr>
            <w:r w:rsidRPr="002341CA">
              <w:t>&lt; EC</w:t>
            </w:r>
            <w:del w:id="2208" w:author="Ericsson LM" w:date="2016-05-03T14:10:00Z">
              <w:r w:rsidRPr="002341CA" w:rsidDel="00612AFA">
                <w:delText>-EGPRS</w:delText>
              </w:r>
            </w:del>
            <w:r w:rsidRPr="002341CA">
              <w:t xml:space="preserve"> Packet Downlink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DD201F" w:rsidRPr="002341CA" w:rsidRDefault="00DD201F" w:rsidP="002A7C68">
            <w:pPr>
              <w:pStyle w:val="TAL"/>
            </w:pPr>
            <w:r w:rsidRPr="002341CA">
              <w:tab/>
              <w:t xml:space="preserve">&lt; </w:t>
            </w:r>
            <w:r w:rsidRPr="002341CA">
              <w:rPr>
                <w:b/>
              </w:rPr>
              <w:t xml:space="preserve">DOWNLINK_TFI </w:t>
            </w:r>
            <w:r w:rsidRPr="002341CA">
              <w:t>: bit (5) &gt;</w:t>
            </w:r>
          </w:p>
          <w:p w:rsidR="00DD201F" w:rsidRPr="002341CA" w:rsidRDefault="00DD201F" w:rsidP="002A7C68">
            <w:pPr>
              <w:pStyle w:val="TAL"/>
            </w:pPr>
            <w:r w:rsidRPr="002341CA">
              <w:tab/>
              <w:t xml:space="preserve">&lt; </w:t>
            </w:r>
            <w:r w:rsidRPr="002341CA">
              <w:rPr>
                <w:b/>
              </w:rPr>
              <w:t>MS OUT OF MEMORY</w:t>
            </w:r>
            <w:r w:rsidRPr="002341CA">
              <w:t xml:space="preserve"> : bit(1)&gt;</w:t>
            </w:r>
          </w:p>
          <w:p w:rsidR="00DD201F" w:rsidRPr="002341CA" w:rsidRDefault="00DD201F" w:rsidP="002A7C68">
            <w:pPr>
              <w:pStyle w:val="TAL"/>
            </w:pPr>
            <w:r w:rsidRPr="002341CA">
              <w:tab/>
              <w:t xml:space="preserve">{ 0 &lt; </w:t>
            </w:r>
            <w:r w:rsidRPr="002341CA">
              <w:rPr>
                <w:b/>
              </w:rPr>
              <w:t>EC</w:t>
            </w:r>
            <w:del w:id="2209" w:author="Ericsson LM" w:date="2016-05-03T14:10:00Z">
              <w:r w:rsidRPr="002341CA" w:rsidDel="00612AFA">
                <w:rPr>
                  <w:b/>
                </w:rPr>
                <w:delText>-EGPRS</w:delText>
              </w:r>
            </w:del>
            <w:r w:rsidRPr="002341CA">
              <w:t xml:space="preserve">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w:t>
            </w:r>
            <w:r w:rsidRPr="002341CA">
              <w:t xml:space="preserve"> : &lt; EC</w:t>
            </w:r>
            <w:del w:id="2210" w:author="Ericsson LM" w:date="2016-05-03T14:10:00Z">
              <w:r w:rsidRPr="002341CA" w:rsidDel="00612AFA">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 IE &gt;&gt;</w:t>
            </w:r>
            <w:r w:rsidRPr="002341CA">
              <w:tab/>
              <w:t xml:space="preserve">-- </w:t>
            </w:r>
            <w:r w:rsidRPr="002341CA">
              <w:rPr>
                <w:i/>
              </w:rPr>
              <w:t xml:space="preserve">Final </w:t>
            </w:r>
            <w:proofErr w:type="spellStart"/>
            <w:r w:rsidRPr="002341CA">
              <w:rPr>
                <w:i/>
              </w:rPr>
              <w:t>Ack</w:t>
            </w:r>
            <w:proofErr w:type="spellEnd"/>
            <w:r w:rsidRPr="002341CA">
              <w:rPr>
                <w:i/>
              </w:rPr>
              <w:t xml:space="preserve"> Indicator = 0</w:t>
            </w:r>
          </w:p>
          <w:p w:rsidR="00DD201F" w:rsidRPr="002341CA" w:rsidDel="000C13A8" w:rsidRDefault="00DD201F" w:rsidP="000C13A8">
            <w:pPr>
              <w:pStyle w:val="TAL"/>
              <w:rPr>
                <w:del w:id="2211" w:author="Ericsson LM" w:date="2016-05-10T11:43:00Z"/>
                <w:i/>
              </w:rPr>
            </w:pPr>
            <w:r w:rsidRPr="002341CA">
              <w:tab/>
              <w:t xml:space="preserve"> | 1</w:t>
            </w:r>
            <w:del w:id="2212" w:author="Ericsson LM" w:date="2016-05-10T11:43:00Z">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r w:rsidRPr="002341CA" w:rsidDel="000C13A8">
                <w:tab/>
              </w:r>
            </w:del>
            <w:r w:rsidRPr="002341CA">
              <w:tab/>
            </w:r>
            <w:r w:rsidRPr="002341CA">
              <w:tab/>
            </w:r>
            <w:r w:rsidRPr="002341CA">
              <w:tab/>
            </w:r>
            <w:r w:rsidRPr="002341CA">
              <w:tab/>
            </w:r>
            <w:del w:id="2213" w:author="Ericsson LM" w:date="2016-05-10T11:43:00Z">
              <w:r w:rsidRPr="002341CA" w:rsidDel="000C13A8">
                <w:tab/>
              </w:r>
              <w:r w:rsidRPr="002341CA" w:rsidDel="000C13A8">
                <w:tab/>
              </w:r>
              <w:r w:rsidRPr="002341CA" w:rsidDel="000C13A8">
                <w:tab/>
              </w:r>
              <w:r w:rsidRPr="002341CA" w:rsidDel="000C13A8">
                <w:tab/>
              </w:r>
            </w:del>
            <w:r w:rsidRPr="002341CA">
              <w:t xml:space="preserve">-- </w:t>
            </w:r>
            <w:r w:rsidRPr="002341CA">
              <w:rPr>
                <w:i/>
              </w:rPr>
              <w:t xml:space="preserve">Final </w:t>
            </w:r>
            <w:proofErr w:type="spellStart"/>
            <w:r w:rsidRPr="002341CA">
              <w:rPr>
                <w:i/>
              </w:rPr>
              <w:t>Ack</w:t>
            </w:r>
            <w:proofErr w:type="spellEnd"/>
            <w:r w:rsidRPr="002341CA">
              <w:rPr>
                <w:i/>
              </w:rPr>
              <w:t xml:space="preserve"> Indicator = 1</w:t>
            </w:r>
            <w:ins w:id="2214" w:author="Ericsson LM" w:date="2016-05-10T11:43:00Z">
              <w:r w:rsidR="000C13A8" w:rsidRPr="002341CA">
                <w:rPr>
                  <w:i/>
                </w:rPr>
                <w:t xml:space="preserve"> </w:t>
              </w:r>
            </w:ins>
          </w:p>
          <w:p w:rsidR="00DD201F" w:rsidRPr="002341CA" w:rsidRDefault="00DD201F" w:rsidP="000C13A8">
            <w:pPr>
              <w:pStyle w:val="TAL"/>
            </w:pPr>
            <w:del w:id="2215" w:author="Ericsson LM" w:date="2016-05-10T11:43:00Z">
              <w:r w:rsidRPr="002341CA" w:rsidDel="000C13A8">
                <w:tab/>
              </w:r>
              <w:r w:rsidRPr="002341CA" w:rsidDel="000C13A8">
                <w:tab/>
              </w:r>
            </w:del>
            <w:del w:id="2216" w:author="Ericsson LM" w:date="2016-05-10T11:42:00Z">
              <w:r w:rsidRPr="002341CA" w:rsidDel="000C13A8">
                <w:delText>{ 0 | 1</w:delText>
              </w:r>
              <w:r w:rsidRPr="002341CA" w:rsidDel="000C13A8">
                <w:tab/>
                <w:delText xml:space="preserve">&lt; </w:delText>
              </w:r>
              <w:r w:rsidRPr="002341CA" w:rsidDel="000C13A8">
                <w:rPr>
                  <w:b/>
                </w:rPr>
                <w:delText>EC</w:delText>
              </w:r>
            </w:del>
            <w:del w:id="2217" w:author="Ericsson LM" w:date="2016-05-03T14:10:00Z">
              <w:r w:rsidRPr="002341CA" w:rsidDel="00612AFA">
                <w:rPr>
                  <w:b/>
                </w:rPr>
                <w:delText>-EGPRS</w:delText>
              </w:r>
            </w:del>
            <w:del w:id="2218" w:author="Ericsson LM" w:date="2016-05-10T11:42:00Z">
              <w:r w:rsidRPr="002341CA" w:rsidDel="000C13A8">
                <w:rPr>
                  <w:b/>
                </w:rPr>
                <w:delText xml:space="preserve"> Channel Request Description</w:delText>
              </w:r>
              <w:r w:rsidRPr="002341CA" w:rsidDel="000C13A8">
                <w:delText xml:space="preserve"> : &lt; EC</w:delText>
              </w:r>
            </w:del>
            <w:del w:id="2219" w:author="Ericsson LM" w:date="2016-05-03T14:10:00Z">
              <w:r w:rsidRPr="002341CA" w:rsidDel="00612AFA">
                <w:delText>-EGPRS</w:delText>
              </w:r>
            </w:del>
            <w:del w:id="2220" w:author="Ericsson LM" w:date="2016-05-10T11:42:00Z">
              <w:r w:rsidRPr="002341CA" w:rsidDel="000C13A8">
                <w:delText xml:space="preserve"> Channel Request Description struct &gt; &gt;}</w:delText>
              </w:r>
            </w:del>
            <w:r w:rsidRPr="002341CA">
              <w:t>}</w:t>
            </w:r>
          </w:p>
          <w:p w:rsidR="00DD201F" w:rsidRPr="002341CA" w:rsidRDefault="00DD201F" w:rsidP="002A7C68">
            <w:pPr>
              <w:pStyle w:val="TAL"/>
            </w:pPr>
            <w:r w:rsidRPr="002341CA">
              <w:tab/>
              <w:t>{ 0</w:t>
            </w:r>
          </w:p>
          <w:p w:rsidR="00DD201F" w:rsidRPr="002341CA" w:rsidRDefault="00DD201F" w:rsidP="002A7C68">
            <w:pPr>
              <w:pStyle w:val="TAL"/>
            </w:pPr>
            <w:r w:rsidRPr="002341CA">
              <w:tab/>
              <w:t>| 1 {</w:t>
            </w:r>
            <w:r w:rsidRPr="002341CA">
              <w:tab/>
              <w:t>&lt;</w:t>
            </w:r>
            <w:r w:rsidRPr="002341CA">
              <w:rPr>
                <w:b/>
              </w:rPr>
              <w:t xml:space="preserve"> EC</w:t>
            </w:r>
            <w:del w:id="2221" w:author="Ericsson LM" w:date="2016-05-03T14:10:00Z">
              <w:r w:rsidRPr="002341CA" w:rsidDel="00612AFA">
                <w:rPr>
                  <w:b/>
                </w:rPr>
                <w:delText>-EGPRS</w:delText>
              </w:r>
            </w:del>
            <w:r w:rsidRPr="002341CA">
              <w:rPr>
                <w:b/>
              </w:rPr>
              <w:t xml:space="preserve"> Channel Quality Report</w:t>
            </w:r>
            <w:r w:rsidRPr="002341CA">
              <w:t xml:space="preserve"> : &lt; EC-EGPRS Channel Quality Report IE &gt; &gt;</w:t>
            </w:r>
          </w:p>
          <w:p w:rsidR="00DD201F" w:rsidRPr="002341CA" w:rsidRDefault="00DD201F" w:rsidP="002A7C68">
            <w:pPr>
              <w:pStyle w:val="TAL"/>
              <w:rPr>
                <w:ins w:id="2222" w:author="Ericsson LM" w:date="2016-05-10T11:49:00Z"/>
              </w:rPr>
            </w:pPr>
            <w:r w:rsidRPr="002341CA">
              <w:tab/>
            </w:r>
            <w:r w:rsidRPr="002341CA">
              <w:tab/>
            </w:r>
            <w:r w:rsidRPr="002341CA">
              <w:tab/>
              <w:t xml:space="preserve">&lt; </w:t>
            </w:r>
            <w:r w:rsidRPr="002341CA">
              <w:rPr>
                <w:b/>
              </w:rPr>
              <w:t xml:space="preserve">DL_CC_EST </w:t>
            </w:r>
            <w:r w:rsidRPr="002341CA">
              <w:t>: bit (</w:t>
            </w:r>
            <w:ins w:id="2223" w:author="Ericsson LM" w:date="2016-05-11T17:55:00Z">
              <w:r w:rsidR="005C225A" w:rsidRPr="002341CA">
                <w:t>4</w:t>
              </w:r>
            </w:ins>
            <w:del w:id="2224" w:author="Ericsson LM" w:date="2016-05-11T17:55:00Z">
              <w:r w:rsidRPr="002341CA" w:rsidDel="005C225A">
                <w:delText>2</w:delText>
              </w:r>
            </w:del>
            <w:r w:rsidRPr="002341CA">
              <w:t>) &gt; } }</w:t>
            </w:r>
          </w:p>
          <w:p w:rsidR="000C13A8" w:rsidRPr="002341CA" w:rsidRDefault="000C13A8" w:rsidP="002A7C68">
            <w:pPr>
              <w:pStyle w:val="TAL"/>
            </w:pPr>
            <w:ins w:id="2225" w:author="Ericsson LM" w:date="2016-05-10T11:50:00Z">
              <w:r w:rsidRPr="002341CA">
                <w:tab/>
              </w:r>
            </w:ins>
            <w:ins w:id="2226" w:author="Ericsson LM" w:date="2016-05-10T11:49:00Z">
              <w:r w:rsidRPr="002341CA">
                <w:t>{ 0 | 1</w:t>
              </w:r>
              <w:r w:rsidRPr="002341CA">
                <w:tab/>
                <w:t xml:space="preserve">&lt; </w:t>
              </w:r>
              <w:r w:rsidRPr="002341CA">
                <w:rPr>
                  <w:b/>
                </w:rPr>
                <w:t>EC Channel Request Description</w:t>
              </w:r>
              <w:r w:rsidRPr="002341CA">
                <w:t xml:space="preserve"> : &lt; EC Channel Request Description </w:t>
              </w:r>
              <w:proofErr w:type="spellStart"/>
              <w:r w:rsidRPr="002341CA">
                <w:t>struct</w:t>
              </w:r>
              <w:proofErr w:type="spellEnd"/>
              <w:r w:rsidRPr="002341CA">
                <w:t> &gt; &gt;</w:t>
              </w:r>
            </w:ins>
            <w:ins w:id="2227" w:author="Ericsson LM" w:date="2016-05-10T11:50:00Z">
              <w:r w:rsidRPr="002341CA">
                <w:t xml:space="preserve"> </w:t>
              </w:r>
            </w:ins>
            <w:ins w:id="2228" w:author="Ericsson LM" w:date="2016-05-10T11:49:00Z">
              <w:r w:rsidRPr="002341CA">
                <w:t>}</w:t>
              </w:r>
            </w:ins>
          </w:p>
          <w:p w:rsidR="00DD201F" w:rsidRPr="002341CA" w:rsidRDefault="00DD201F" w:rsidP="002A7C68">
            <w:pPr>
              <w:pStyle w:val="TAL"/>
            </w:pPr>
            <w:r w:rsidRPr="002341CA">
              <w:tab/>
              <w:t>&lt;padding bits &gt;</w:t>
            </w:r>
            <w:del w:id="2229" w:author="Ericsson LM" w:date="2016-05-10T11:49:00Z">
              <w:r w:rsidRPr="002341CA" w:rsidDel="000C13A8">
                <w:delText> }</w:delText>
              </w:r>
            </w:del>
            <w:r w:rsidRPr="002341CA">
              <w:t>;</w:t>
            </w:r>
          </w:p>
          <w:p w:rsidR="00DD201F" w:rsidRPr="002341CA" w:rsidRDefault="00DD201F" w:rsidP="002A7C68">
            <w:pPr>
              <w:pStyle w:val="TAL"/>
            </w:pPr>
          </w:p>
          <w:p w:rsidR="00DD201F" w:rsidRPr="002341CA" w:rsidRDefault="00DD201F" w:rsidP="002A7C68">
            <w:pPr>
              <w:pStyle w:val="TAL"/>
            </w:pPr>
            <w:r w:rsidRPr="002341CA">
              <w:t>&lt; EC</w:t>
            </w:r>
            <w:del w:id="2230" w:author="Ericsson LM" w:date="2016-05-03T14:10:00Z">
              <w:r w:rsidRPr="002341CA" w:rsidDel="00612AFA">
                <w:delText>-EGPRS</w:delText>
              </w:r>
            </w:del>
            <w:r w:rsidRPr="002341CA">
              <w:t xml:space="preserve"> Channel Request Description </w:t>
            </w:r>
            <w:proofErr w:type="spellStart"/>
            <w:r w:rsidRPr="002341CA">
              <w:t>struct</w:t>
            </w:r>
            <w:proofErr w:type="spellEnd"/>
            <w:r w:rsidRPr="002341CA">
              <w:t xml:space="preserve"> &gt; ::=</w:t>
            </w:r>
          </w:p>
          <w:p w:rsidR="00DD201F" w:rsidRPr="002341CA" w:rsidRDefault="00DD201F" w:rsidP="002A7C68">
            <w:pPr>
              <w:pStyle w:val="TAL"/>
            </w:pPr>
            <w:r w:rsidRPr="002341CA">
              <w:tab/>
              <w:t xml:space="preserve">&lt; </w:t>
            </w:r>
            <w:r w:rsidRPr="002341CA">
              <w:rPr>
                <w:b/>
              </w:rPr>
              <w:t>PRIORITY</w:t>
            </w:r>
            <w:r w:rsidRPr="002341CA">
              <w:t xml:space="preserve"> : bit (1) &gt;</w:t>
            </w:r>
          </w:p>
          <w:p w:rsidR="00DD201F" w:rsidRPr="002341CA" w:rsidRDefault="00DD201F" w:rsidP="002A7C68">
            <w:pPr>
              <w:pStyle w:val="TAL"/>
            </w:pPr>
            <w:r w:rsidRPr="002341CA">
              <w:tab/>
              <w:t xml:space="preserve">&lt; </w:t>
            </w:r>
            <w:r w:rsidRPr="002341CA">
              <w:rPr>
                <w:b/>
                <w:bCs/>
              </w:rPr>
              <w:t>NUMBER_OF_UL_DATA_BLOCKS</w:t>
            </w:r>
            <w:r w:rsidRPr="002341CA">
              <w:rPr>
                <w:bCs/>
              </w:rPr>
              <w:t xml:space="preserve"> : bit (4) </w:t>
            </w:r>
            <w:r w:rsidRPr="002341CA">
              <w:t>&gt;;</w:t>
            </w:r>
          </w:p>
          <w:p w:rsidR="00DD201F" w:rsidRPr="002341CA" w:rsidRDefault="00DD201F" w:rsidP="002A7C68">
            <w:pPr>
              <w:pStyle w:val="TAL"/>
            </w:pPr>
          </w:p>
        </w:tc>
      </w:tr>
    </w:tbl>
    <w:p w:rsidR="00DD201F" w:rsidRPr="002341CA" w:rsidRDefault="00DD201F" w:rsidP="00DD201F"/>
    <w:p w:rsidR="00DD201F" w:rsidRPr="002341CA" w:rsidRDefault="00DD201F" w:rsidP="00DD201F">
      <w:pPr>
        <w:pStyle w:val="TH"/>
      </w:pPr>
      <w:r w:rsidRPr="002341CA">
        <w:t>Table 11.2.51.2: EC</w:t>
      </w:r>
      <w:del w:id="2231" w:author="Ericsson LM" w:date="2016-05-03T14:10:00Z">
        <w:r w:rsidRPr="002341CA" w:rsidDel="00612AFA">
          <w:delText>-EGPRS</w:delText>
        </w:r>
      </w:del>
      <w:r w:rsidRPr="002341CA">
        <w:t xml:space="preserve"> </w:t>
      </w:r>
      <w:r w:rsidRPr="002341CA">
        <w:rPr>
          <w:caps/>
        </w:rPr>
        <w:t>Packet Downlink Ack/Nack</w:t>
      </w:r>
      <w:r w:rsidRPr="002341CA">
        <w:rPr>
          <w:i/>
        </w:rPr>
        <w:t xml:space="preserve">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DD201F" w:rsidRPr="002341CA" w:rsidTr="002A7C68">
        <w:trPr>
          <w:cantSplit/>
          <w:trHeight w:val="23"/>
        </w:trPr>
        <w:tc>
          <w:tcPr>
            <w:tcW w:w="9848" w:type="dxa"/>
          </w:tcPr>
          <w:p w:rsidR="00DD201F" w:rsidRPr="002341CA" w:rsidRDefault="00DD201F" w:rsidP="002A7C68">
            <w:pPr>
              <w:rPr>
                <w:b/>
              </w:rPr>
            </w:pPr>
            <w:r w:rsidRPr="002341CA">
              <w:rPr>
                <w:b/>
              </w:rPr>
              <w:t>DOWNLINK_TFI</w:t>
            </w:r>
            <w:r w:rsidRPr="002341CA">
              <w:t xml:space="preserve"> (5 bit field</w:t>
            </w:r>
            <w:proofErr w:type="gramStart"/>
            <w:r w:rsidRPr="002341CA">
              <w:t>)</w:t>
            </w:r>
            <w:proofErr w:type="gramEnd"/>
            <w:r w:rsidRPr="002341CA">
              <w:br/>
              <w:t>This field contains the TFI of the mobile station's downlink TBF. This field is defined in</w:t>
            </w:r>
            <w:r w:rsidRPr="002341CA">
              <w:rPr>
                <w:i/>
              </w:rPr>
              <w:t xml:space="preserve"> </w:t>
            </w:r>
            <w:r w:rsidRPr="002341CA">
              <w:t>sub-clause 12.15.</w:t>
            </w:r>
          </w:p>
        </w:tc>
      </w:tr>
      <w:tr w:rsidR="00DD201F" w:rsidRPr="002341CA" w:rsidTr="002A7C68">
        <w:trPr>
          <w:cantSplit/>
          <w:trHeight w:val="23"/>
        </w:trPr>
        <w:tc>
          <w:tcPr>
            <w:tcW w:w="9848" w:type="dxa"/>
          </w:tcPr>
          <w:p w:rsidR="00DD201F" w:rsidRPr="002341CA" w:rsidRDefault="00DD201F" w:rsidP="002A7C68">
            <w:r w:rsidRPr="002341CA">
              <w:rPr>
                <w:b/>
              </w:rPr>
              <w:t>EC</w:t>
            </w:r>
            <w:del w:id="2232" w:author="Ericsson LM" w:date="2016-05-03T14:11:00Z">
              <w:r w:rsidRPr="002341CA" w:rsidDel="000B4B71">
                <w:rPr>
                  <w:b/>
                </w:rPr>
                <w:delText>-EGPRS</w:delText>
              </w:r>
            </w:del>
            <w:r w:rsidRPr="002341CA">
              <w:rPr>
                <w:b/>
              </w:rPr>
              <w:t xml:space="preserve">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 IE</w:t>
            </w:r>
            <w:r w:rsidRPr="002341CA">
              <w:rPr>
                <w:b/>
              </w:rPr>
              <w:br/>
            </w:r>
            <w:r w:rsidRPr="002341CA">
              <w:t>This information element is defined in</w:t>
            </w:r>
            <w:r w:rsidRPr="002341CA">
              <w:rPr>
                <w:i/>
              </w:rPr>
              <w:t xml:space="preserve"> </w:t>
            </w:r>
            <w:r w:rsidRPr="002341CA">
              <w:t>sub-clause 12.72.</w:t>
            </w:r>
          </w:p>
          <w:p w:rsidR="00DD201F" w:rsidRPr="002341CA" w:rsidRDefault="00DD201F" w:rsidP="000B4B71">
            <w:pPr>
              <w:rPr>
                <w:b/>
              </w:rPr>
            </w:pPr>
            <w:r w:rsidRPr="002341CA">
              <w:rPr>
                <w:b/>
              </w:rPr>
              <w:t>EC</w:t>
            </w:r>
            <w:del w:id="2233" w:author="Ericsson LM" w:date="2016-05-03T14:11:00Z">
              <w:r w:rsidRPr="002341CA" w:rsidDel="000B4B71">
                <w:rPr>
                  <w:b/>
                </w:rPr>
                <w:delText>-EGPRS</w:delText>
              </w:r>
            </w:del>
            <w:r w:rsidRPr="002341CA">
              <w:rPr>
                <w:b/>
              </w:rPr>
              <w:t xml:space="preserve"> Channel Quality Report IE</w:t>
            </w:r>
            <w:r w:rsidRPr="002341CA">
              <w:rPr>
                <w:b/>
              </w:rPr>
              <w:br/>
            </w:r>
            <w:r w:rsidRPr="002341CA">
              <w:t>This information element is defined in</w:t>
            </w:r>
            <w:r w:rsidRPr="002341CA">
              <w:rPr>
                <w:i/>
              </w:rPr>
              <w:t xml:space="preserve"> </w:t>
            </w:r>
            <w:r w:rsidRPr="002341CA">
              <w:t>sub-clause 12.75.</w:t>
            </w:r>
          </w:p>
        </w:tc>
      </w:tr>
      <w:tr w:rsidR="00DD201F" w:rsidRPr="002341CA" w:rsidTr="002A7C68">
        <w:trPr>
          <w:cantSplit/>
          <w:trHeight w:val="23"/>
        </w:trPr>
        <w:tc>
          <w:tcPr>
            <w:tcW w:w="9848" w:type="dxa"/>
          </w:tcPr>
          <w:p w:rsidR="00DD201F" w:rsidRPr="002341CA" w:rsidRDefault="00DD201F" w:rsidP="002A7C68">
            <w:r w:rsidRPr="002341CA">
              <w:rPr>
                <w:b/>
              </w:rPr>
              <w:t xml:space="preserve">MS OUT OF MEMORY </w:t>
            </w:r>
            <w:r w:rsidRPr="002341CA">
              <w:t>(1 bit field</w:t>
            </w:r>
            <w:proofErr w:type="gramStart"/>
            <w:r w:rsidRPr="002341CA">
              <w:t>)</w:t>
            </w:r>
            <w:proofErr w:type="gramEnd"/>
            <w:r w:rsidRPr="002341CA">
              <w:br/>
              <w:t>This field indicates if the MS no more has enough memory to perform Incremental Redundancy.</w:t>
            </w:r>
          </w:p>
          <w:p w:rsidR="00DD201F" w:rsidRPr="002341CA" w:rsidRDefault="00DD201F" w:rsidP="002A7C68">
            <w:pPr>
              <w:rPr>
                <w:b/>
              </w:rPr>
            </w:pPr>
            <w:r w:rsidRPr="002341CA">
              <w:t>0</w:t>
            </w:r>
            <w:r w:rsidRPr="002341CA">
              <w:tab/>
              <w:t>The MS has enough memory</w:t>
            </w:r>
            <w:r w:rsidRPr="002341CA">
              <w:br/>
              <w:t>1</w:t>
            </w:r>
            <w:r w:rsidRPr="002341CA">
              <w:tab/>
              <w:t>The MS is running out of memory</w:t>
            </w:r>
          </w:p>
        </w:tc>
      </w:tr>
      <w:tr w:rsidR="00DD201F" w:rsidRPr="002341CA" w:rsidTr="002A7C68">
        <w:trPr>
          <w:cantSplit/>
          <w:trHeight w:val="23"/>
        </w:trPr>
        <w:tc>
          <w:tcPr>
            <w:tcW w:w="9848" w:type="dxa"/>
          </w:tcPr>
          <w:p w:rsidR="00DD201F" w:rsidRPr="002341CA" w:rsidRDefault="00DD201F" w:rsidP="002A7C68">
            <w:r w:rsidRPr="002341CA">
              <w:rPr>
                <w:b/>
              </w:rPr>
              <w:t>PRIORITY</w:t>
            </w:r>
            <w:r w:rsidRPr="002341CA">
              <w:br/>
              <w:t>This field indicates the priority of the transfer for which the mobile station is requesting uplink resources.</w:t>
            </w:r>
          </w:p>
          <w:p w:rsidR="00DD201F" w:rsidRPr="002341CA" w:rsidRDefault="00DD201F" w:rsidP="002A7C68">
            <w:pPr>
              <w:rPr>
                <w:bCs/>
              </w:rPr>
            </w:pPr>
            <w:r w:rsidRPr="002341CA">
              <w:t>0</w:t>
            </w:r>
            <w:r w:rsidRPr="002341CA">
              <w:tab/>
              <w:t>Normal priority</w:t>
            </w:r>
            <w:r w:rsidRPr="002341CA">
              <w:br/>
              <w:t>1</w:t>
            </w:r>
            <w:r w:rsidRPr="002341CA">
              <w:tab/>
              <w:t>High priority</w:t>
            </w:r>
          </w:p>
          <w:p w:rsidR="00DD201F" w:rsidRPr="002341CA" w:rsidRDefault="00DD201F" w:rsidP="002A7C68">
            <w:r w:rsidRPr="002341CA">
              <w:rPr>
                <w:b/>
              </w:rPr>
              <w:t>NUMBER_OF_UL_DATA_BLOCKS</w:t>
            </w:r>
            <w:r w:rsidRPr="002341CA">
              <w:br/>
              <w:t xml:space="preserve">This field indicates the number of UL RLC Data blocks, using MCS-1, that </w:t>
            </w:r>
            <w:proofErr w:type="gramStart"/>
            <w:r w:rsidRPr="002341CA">
              <w:t>are</w:t>
            </w:r>
            <w:proofErr w:type="gramEnd"/>
            <w:r w:rsidRPr="002341CA">
              <w:t xml:space="preserve"> requested by the mobile station. The field is coded as shown in the following table:</w:t>
            </w:r>
          </w:p>
          <w:p w:rsidR="00DD201F" w:rsidRPr="002341CA" w:rsidRDefault="00DD201F" w:rsidP="002A7C68">
            <w:r w:rsidRPr="002341CA">
              <w:t>bit</w:t>
            </w:r>
            <w:r w:rsidRPr="002341CA">
              <w:br/>
              <w:t xml:space="preserve">4 3 2 1 </w:t>
            </w:r>
            <w:r w:rsidRPr="002341CA">
              <w:br/>
              <w:t>0 0 0 0</w:t>
            </w:r>
            <w:r w:rsidRPr="002341CA">
              <w:tab/>
            </w:r>
            <w:r w:rsidRPr="002341CA">
              <w:tab/>
              <w:t>1 RLC data block</w:t>
            </w:r>
            <w:r w:rsidRPr="002341CA">
              <w:br/>
              <w:t>0 0 0 1</w:t>
            </w:r>
            <w:r w:rsidRPr="002341CA">
              <w:tab/>
            </w:r>
            <w:r w:rsidRPr="002341CA">
              <w:tab/>
              <w:t>2 RLC data blocks</w:t>
            </w:r>
            <w:r w:rsidRPr="002341CA">
              <w:br/>
              <w:t>. . .</w:t>
            </w:r>
            <w:r w:rsidRPr="002341CA">
              <w:br/>
              <w:t>1 1 1 0</w:t>
            </w:r>
            <w:r w:rsidRPr="002341CA">
              <w:tab/>
            </w:r>
            <w:r w:rsidRPr="002341CA">
              <w:tab/>
              <w:t>15 RLC data blocks</w:t>
            </w:r>
            <w:r w:rsidRPr="002341CA">
              <w:br/>
              <w:t>1 1 1 1</w:t>
            </w:r>
            <w:r w:rsidRPr="002341CA">
              <w:tab/>
            </w:r>
            <w:r w:rsidRPr="002341CA">
              <w:tab/>
              <w:t>&gt;15 RLC data blocks</w:t>
            </w:r>
          </w:p>
        </w:tc>
      </w:tr>
      <w:tr w:rsidR="00DD201F" w:rsidRPr="002341CA" w:rsidTr="002A7C68">
        <w:trPr>
          <w:cantSplit/>
          <w:trHeight w:val="23"/>
        </w:trPr>
        <w:tc>
          <w:tcPr>
            <w:tcW w:w="9848" w:type="dxa"/>
          </w:tcPr>
          <w:p w:rsidR="00DD201F" w:rsidRPr="002341CA" w:rsidRDefault="00DD201F" w:rsidP="002A7C68">
            <w:pPr>
              <w:rPr>
                <w:bCs/>
              </w:rPr>
            </w:pPr>
            <w:r w:rsidRPr="002341CA">
              <w:rPr>
                <w:b/>
              </w:rPr>
              <w:lastRenderedPageBreak/>
              <w:t>DL_CC_EST</w:t>
            </w:r>
            <w:r w:rsidRPr="002341CA">
              <w:rPr>
                <w:bCs/>
              </w:rPr>
              <w:t xml:space="preserve"> (</w:t>
            </w:r>
            <w:ins w:id="2234" w:author="Ericsson LM" w:date="2016-05-11T17:58:00Z">
              <w:r w:rsidR="005C225A" w:rsidRPr="002341CA">
                <w:rPr>
                  <w:bCs/>
                </w:rPr>
                <w:t>4</w:t>
              </w:r>
            </w:ins>
            <w:del w:id="2235" w:author="Ericsson LM" w:date="2016-05-11T17:58:00Z">
              <w:r w:rsidRPr="002341CA" w:rsidDel="005C225A">
                <w:rPr>
                  <w:bCs/>
                </w:rPr>
                <w:delText>2</w:delText>
              </w:r>
            </w:del>
            <w:r w:rsidRPr="002341CA">
              <w:rPr>
                <w:bCs/>
              </w:rPr>
              <w:t xml:space="preserve"> bit field)</w:t>
            </w:r>
            <w:r w:rsidRPr="002341CA">
              <w:rPr>
                <w:bCs/>
              </w:rPr>
              <w:br/>
              <w:t>This field contains the latest downlink Coverage Class estimation</w:t>
            </w:r>
            <w:ins w:id="2236" w:author="Ericsson LM" w:date="2016-05-11T18:00:00Z">
              <w:r w:rsidR="005C225A" w:rsidRPr="002341CA">
                <w:rPr>
                  <w:bCs/>
                </w:rPr>
                <w:t xml:space="preserve"> and the latest estimated C value range in case the C value is above </w:t>
              </w:r>
              <w:proofErr w:type="spellStart"/>
              <w:r w:rsidR="005C225A" w:rsidRPr="002341CA">
                <w:rPr>
                  <w:bCs/>
                </w:rPr>
                <w:t>BT_Threshold_DL</w:t>
              </w:r>
              <w:proofErr w:type="spellEnd"/>
              <w:r w:rsidR="005C225A" w:rsidRPr="002341CA">
                <w:rPr>
                  <w:bCs/>
                </w:rPr>
                <w:t>, see 3GPP TS 45.008</w:t>
              </w:r>
            </w:ins>
            <w:del w:id="2237" w:author="Ericsson LM" w:date="2016-05-11T18:00:00Z">
              <w:r w:rsidRPr="002341CA" w:rsidDel="005C225A">
                <w:rPr>
                  <w:bCs/>
                </w:rPr>
                <w:delText xml:space="preserve"> done by the mobile station</w:delText>
              </w:r>
            </w:del>
            <w:r w:rsidRPr="002341CA">
              <w:rPr>
                <w:bCs/>
              </w:rPr>
              <w:t xml:space="preserve">. </w:t>
            </w:r>
            <w:ins w:id="2238" w:author="Ericsson LM" w:date="2016-05-11T18:01:00Z">
              <w:r w:rsidR="005C225A" w:rsidRPr="002341CA">
                <w:rPr>
                  <w:bCs/>
                </w:rPr>
                <w:t xml:space="preserve">The </w:t>
              </w:r>
              <w:proofErr w:type="spellStart"/>
              <w:r w:rsidR="005C225A" w:rsidRPr="002341CA">
                <w:rPr>
                  <w:bCs/>
                </w:rPr>
                <w:t>BT_Threshold_DL</w:t>
              </w:r>
              <w:proofErr w:type="spellEnd"/>
              <w:r w:rsidR="005C225A" w:rsidRPr="002341CA">
                <w:rPr>
                  <w:bCs/>
                </w:rPr>
                <w:t xml:space="preserve"> value is broadcast in EC SI 2, see 3GPP TS 44.018. </w:t>
              </w:r>
            </w:ins>
            <w:r w:rsidRPr="002341CA">
              <w:rPr>
                <w:bCs/>
              </w:rPr>
              <w:t>The DL_CC_EST field shall be set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2740F3" w:rsidP="002A7C68">
            <w:pPr>
              <w:pStyle w:val="FP"/>
              <w:tabs>
                <w:tab w:val="left" w:pos="567"/>
              </w:tabs>
              <w:ind w:left="567" w:hanging="567"/>
            </w:pPr>
            <w:ins w:id="2239" w:author="Ericsson LM" w:date="2016-05-11T18:02:00Z">
              <w:r w:rsidRPr="002341CA">
                <w:t xml:space="preserve">4 3 </w:t>
              </w:r>
            </w:ins>
            <w:r w:rsidR="00DD201F" w:rsidRPr="002341CA">
              <w:t>2 1</w:t>
            </w:r>
          </w:p>
          <w:p w:rsidR="00DD201F" w:rsidRPr="002341CA" w:rsidRDefault="002740F3" w:rsidP="002A7C68">
            <w:pPr>
              <w:pStyle w:val="FP"/>
              <w:tabs>
                <w:tab w:val="left" w:pos="567"/>
              </w:tabs>
              <w:ind w:left="567" w:hanging="567"/>
            </w:pPr>
            <w:ins w:id="2240" w:author="Ericsson LM" w:date="2016-05-11T18:02:00Z">
              <w:r w:rsidRPr="002341CA">
                <w:t xml:space="preserve">0 0 </w:t>
              </w:r>
            </w:ins>
            <w:r w:rsidR="00DD201F" w:rsidRPr="002341CA">
              <w:t>0 0</w:t>
            </w:r>
            <w:r w:rsidR="00DD201F" w:rsidRPr="002341CA">
              <w:tab/>
              <w:t xml:space="preserve">DL </w:t>
            </w:r>
            <w:del w:id="2241" w:author="Ericsson LM" w:date="2016-05-11T18:02:00Z">
              <w:r w:rsidR="00DD201F" w:rsidRPr="002341CA" w:rsidDel="002740F3">
                <w:delText xml:space="preserve">Coverage Class = </w:delText>
              </w:r>
            </w:del>
            <w:r w:rsidR="00DD201F" w:rsidRPr="002341CA">
              <w:t>CC</w:t>
            </w:r>
            <w:ins w:id="2242" w:author="Ericsson LM" w:date="2016-05-11T18:02:00Z">
              <w:r w:rsidRPr="002341CA">
                <w:t>4</w:t>
              </w:r>
            </w:ins>
            <w:del w:id="2243" w:author="Ericsson LM" w:date="2016-05-11T18:02:00Z">
              <w:r w:rsidR="00DD201F" w:rsidRPr="002341CA" w:rsidDel="002740F3">
                <w:delText>1</w:delText>
              </w:r>
            </w:del>
          </w:p>
          <w:p w:rsidR="00DD201F" w:rsidRPr="002341CA" w:rsidRDefault="002740F3" w:rsidP="002A7C68">
            <w:pPr>
              <w:pStyle w:val="FP"/>
              <w:tabs>
                <w:tab w:val="left" w:pos="567"/>
              </w:tabs>
              <w:ind w:left="567" w:hanging="567"/>
            </w:pPr>
            <w:ins w:id="2244" w:author="Ericsson LM" w:date="2016-05-11T18:02:00Z">
              <w:r w:rsidRPr="002341CA">
                <w:t xml:space="preserve">0 0 </w:t>
              </w:r>
            </w:ins>
            <w:r w:rsidR="00DD201F" w:rsidRPr="002341CA">
              <w:t>0 1</w:t>
            </w:r>
            <w:r w:rsidR="00DD201F" w:rsidRPr="002341CA">
              <w:tab/>
            </w:r>
            <w:del w:id="2245" w:author="Ericsson LM" w:date="2016-05-11T17:58:00Z">
              <w:r w:rsidR="00DD201F" w:rsidRPr="002341CA" w:rsidDel="005C225A">
                <w:tab/>
              </w:r>
            </w:del>
            <w:r w:rsidR="00DD201F" w:rsidRPr="002341CA">
              <w:t xml:space="preserve">DL </w:t>
            </w:r>
            <w:del w:id="2246" w:author="Ericsson LM" w:date="2016-05-11T18:03:00Z">
              <w:r w:rsidR="00DD201F" w:rsidRPr="002341CA" w:rsidDel="002740F3">
                <w:delText xml:space="preserve">Coverage Class = </w:delText>
              </w:r>
            </w:del>
            <w:r w:rsidR="00DD201F" w:rsidRPr="002341CA">
              <w:t>CC</w:t>
            </w:r>
            <w:ins w:id="2247" w:author="Ericsson LM" w:date="2016-05-11T18:02:00Z">
              <w:r w:rsidRPr="002341CA">
                <w:t>3</w:t>
              </w:r>
            </w:ins>
            <w:del w:id="2248" w:author="Ericsson LM" w:date="2016-05-11T18:02:00Z">
              <w:r w:rsidR="00DD201F" w:rsidRPr="002341CA" w:rsidDel="002740F3">
                <w:delText>2</w:delText>
              </w:r>
            </w:del>
          </w:p>
          <w:p w:rsidR="00DD201F" w:rsidRPr="002341CA" w:rsidRDefault="002740F3" w:rsidP="002A7C68">
            <w:pPr>
              <w:pStyle w:val="FP"/>
              <w:tabs>
                <w:tab w:val="left" w:pos="567"/>
              </w:tabs>
              <w:ind w:left="567" w:hanging="567"/>
            </w:pPr>
            <w:ins w:id="2249" w:author="Ericsson LM" w:date="2016-05-11T18:02:00Z">
              <w:r w:rsidRPr="002341CA">
                <w:t xml:space="preserve">0 0 </w:t>
              </w:r>
            </w:ins>
            <w:r w:rsidR="00DD201F" w:rsidRPr="002341CA">
              <w:t>1 0</w:t>
            </w:r>
            <w:r w:rsidR="00DD201F" w:rsidRPr="002341CA">
              <w:tab/>
              <w:t xml:space="preserve">DL </w:t>
            </w:r>
            <w:del w:id="2250" w:author="Ericsson LM" w:date="2016-05-11T18:03:00Z">
              <w:r w:rsidR="00DD201F" w:rsidRPr="002341CA" w:rsidDel="002740F3">
                <w:delText xml:space="preserve">Coverage Class = </w:delText>
              </w:r>
            </w:del>
            <w:r w:rsidR="00DD201F" w:rsidRPr="002341CA">
              <w:t>CC</w:t>
            </w:r>
            <w:ins w:id="2251" w:author="Ericsson LM" w:date="2016-05-11T18:02:00Z">
              <w:r w:rsidRPr="002341CA">
                <w:t>2</w:t>
              </w:r>
            </w:ins>
            <w:del w:id="2252" w:author="Ericsson LM" w:date="2016-05-11T18:02:00Z">
              <w:r w:rsidR="00DD201F" w:rsidRPr="002341CA" w:rsidDel="002740F3">
                <w:delText>3</w:delText>
              </w:r>
            </w:del>
          </w:p>
          <w:p w:rsidR="00DD201F" w:rsidRPr="002341CA" w:rsidRDefault="002740F3" w:rsidP="002740F3">
            <w:pPr>
              <w:rPr>
                <w:b/>
              </w:rPr>
            </w:pPr>
            <w:ins w:id="2253" w:author="Ericsson LM" w:date="2016-05-11T18:02:00Z">
              <w:r w:rsidRPr="002341CA">
                <w:t xml:space="preserve">0 0 </w:t>
              </w:r>
            </w:ins>
            <w:r w:rsidR="00DD201F" w:rsidRPr="002341CA">
              <w:t>1 1</w:t>
            </w:r>
            <w:r w:rsidR="00DD201F" w:rsidRPr="002341CA">
              <w:tab/>
            </w:r>
            <w:del w:id="2254" w:author="Ericsson LM" w:date="2016-05-11T18:02:00Z">
              <w:r w:rsidR="00DD201F" w:rsidRPr="002341CA" w:rsidDel="002740F3">
                <w:tab/>
              </w:r>
            </w:del>
            <w:r w:rsidR="00DD201F" w:rsidRPr="002341CA">
              <w:t xml:space="preserve">DL </w:t>
            </w:r>
            <w:del w:id="2255" w:author="Ericsson LM" w:date="2016-05-11T18:02:00Z">
              <w:r w:rsidR="00DD201F" w:rsidRPr="002341CA" w:rsidDel="002740F3">
                <w:delText xml:space="preserve">Coverage Class = </w:delText>
              </w:r>
            </w:del>
            <w:r w:rsidR="00DD201F" w:rsidRPr="002341CA">
              <w:t>CC</w:t>
            </w:r>
            <w:ins w:id="2256" w:author="Ericsson LM" w:date="2016-05-11T18:02:00Z">
              <w:r w:rsidRPr="002341CA">
                <w:t>1</w:t>
              </w:r>
            </w:ins>
            <w:del w:id="2257" w:author="Ericsson LM" w:date="2016-05-11T18:02:00Z">
              <w:r w:rsidR="00DD201F" w:rsidRPr="002341CA" w:rsidDel="002740F3">
                <w:delText>4</w:delText>
              </w:r>
            </w:del>
            <w:ins w:id="2258" w:author="Ericsson LM" w:date="2016-05-11T18:03:00Z">
              <w:r w:rsidRPr="002341CA">
                <w:rPr>
                  <w:bCs/>
                </w:rPr>
                <w:t xml:space="preserve">; </w:t>
              </w:r>
              <w:proofErr w:type="spellStart"/>
              <w:r w:rsidRPr="002341CA">
                <w:rPr>
                  <w:bCs/>
                </w:rPr>
                <w:t>BT_Threshold_DL</w:t>
              </w:r>
              <w:proofErr w:type="spellEnd"/>
              <w:r w:rsidRPr="002341CA">
                <w:rPr>
                  <w:bCs/>
                </w:rPr>
                <w:t xml:space="preserve"> ≤ C Value &lt; BT_Threshold_DL+3 dB</w:t>
              </w:r>
              <w:r w:rsidRPr="002341CA">
                <w:rPr>
                  <w:bCs/>
                </w:rPr>
                <w:br/>
              </w:r>
            </w:ins>
            <w:ins w:id="2259" w:author="Ericsson LM" w:date="2016-05-11T18:04:00Z">
              <w:r w:rsidRPr="002341CA">
                <w:t>0 1 0 0</w:t>
              </w:r>
              <w:r w:rsidRPr="002341CA">
                <w:tab/>
                <w:t>DL CC1</w:t>
              </w:r>
              <w:r w:rsidRPr="002341CA">
                <w:rPr>
                  <w:bCs/>
                </w:rPr>
                <w:t>; BT_Threshold_DL+3 dB ≤ C Value &lt; BT_Threshold_DL+6 dB</w:t>
              </w:r>
              <w:r w:rsidRPr="002341CA">
                <w:rPr>
                  <w:bCs/>
                </w:rPr>
                <w:br/>
              </w:r>
              <w:r w:rsidRPr="002341CA">
                <w:t>0 1 0 1</w:t>
              </w:r>
              <w:r w:rsidRPr="002341CA">
                <w:tab/>
                <w:t>DL CC1</w:t>
              </w:r>
              <w:r w:rsidRPr="002341CA">
                <w:rPr>
                  <w:bCs/>
                </w:rPr>
                <w:t>; BT_Threshold_DL+6 dB ≤ C Value &lt; BT_Threshold_DL+9 dB</w:t>
              </w:r>
              <w:r w:rsidRPr="002341CA">
                <w:rPr>
                  <w:bCs/>
                </w:rPr>
                <w:br/>
              </w:r>
              <w:r w:rsidRPr="002341CA">
                <w:t>0 1 1 0</w:t>
              </w:r>
              <w:r w:rsidRPr="002341CA">
                <w:tab/>
                <w:t>DL CC1</w:t>
              </w:r>
              <w:r w:rsidRPr="002341CA">
                <w:rPr>
                  <w:bCs/>
                </w:rPr>
                <w:t>; BT_Threshold_DL+9 dB ≤ C Value &lt; BT_Threshold_DL+12 dB</w:t>
              </w:r>
              <w:r w:rsidRPr="002341CA">
                <w:rPr>
                  <w:bCs/>
                </w:rPr>
                <w:br/>
              </w:r>
              <w:r w:rsidRPr="002341CA">
                <w:t>0 1 1 1</w:t>
              </w:r>
              <w:r w:rsidRPr="002341CA">
                <w:tab/>
                <w:t>DL CC1</w:t>
              </w:r>
              <w:r w:rsidRPr="002341CA">
                <w:rPr>
                  <w:bCs/>
                </w:rPr>
                <w:t>; BT_Threshold_DL+12 dB ≤ C Value &lt; BT_Threshold_DL+15 dB</w:t>
              </w:r>
              <w:r w:rsidRPr="002341CA">
                <w:rPr>
                  <w:bCs/>
                </w:rPr>
                <w:br/>
              </w:r>
              <w:r w:rsidRPr="002341CA">
                <w:t>1 0 0 0</w:t>
              </w:r>
              <w:r w:rsidRPr="002341CA">
                <w:tab/>
                <w:t>DL CC1</w:t>
              </w:r>
              <w:r w:rsidRPr="002341CA">
                <w:rPr>
                  <w:bCs/>
                </w:rPr>
                <w:t>; BT_Threshold_DL+15 dB ≤ C Value &lt; BT_Threshold_DL+18 dB</w:t>
              </w:r>
              <w:r w:rsidRPr="002341CA">
                <w:rPr>
                  <w:bCs/>
                </w:rPr>
                <w:br/>
              </w:r>
              <w:r w:rsidRPr="002341CA">
                <w:t>1 0 0 1</w:t>
              </w:r>
              <w:r w:rsidRPr="002341CA">
                <w:tab/>
                <w:t>DL CC1</w:t>
              </w:r>
              <w:r w:rsidRPr="002341CA">
                <w:rPr>
                  <w:bCs/>
                </w:rPr>
                <w:t>; BT_Threshold_DL+18 dB ≤ C Value &lt; BT_Threshold_DL+21 dB</w:t>
              </w:r>
              <w:r w:rsidRPr="002341CA">
                <w:rPr>
                  <w:bCs/>
                </w:rPr>
                <w:br/>
              </w:r>
              <w:r w:rsidRPr="002341CA">
                <w:t>1 0 1 0</w:t>
              </w:r>
              <w:r w:rsidRPr="002341CA">
                <w:tab/>
                <w:t>DL CC1</w:t>
              </w:r>
              <w:r w:rsidRPr="002341CA">
                <w:rPr>
                  <w:bCs/>
                </w:rPr>
                <w:t>; BT_Threshold_DL+21 dB ≤ C Value &lt; BT_Threshold_DL+24 dB</w:t>
              </w:r>
              <w:r w:rsidRPr="002341CA">
                <w:rPr>
                  <w:bCs/>
                </w:rPr>
                <w:br/>
              </w:r>
              <w:r w:rsidRPr="002341CA">
                <w:t>1 0 1 1</w:t>
              </w:r>
              <w:r w:rsidRPr="002341CA">
                <w:tab/>
                <w:t>DL CC1</w:t>
              </w:r>
              <w:r w:rsidRPr="002341CA">
                <w:rPr>
                  <w:bCs/>
                </w:rPr>
                <w:t>; BT_Threshold_DL+24 dB ≤ C Value &lt; BT_Threshold_DL+27 dB</w:t>
              </w:r>
              <w:r w:rsidRPr="002341CA">
                <w:rPr>
                  <w:bCs/>
                </w:rPr>
                <w:br/>
              </w:r>
              <w:r w:rsidRPr="002341CA">
                <w:t>1 1 0 0</w:t>
              </w:r>
              <w:r w:rsidRPr="002341CA">
                <w:tab/>
                <w:t>DL CC1</w:t>
              </w:r>
              <w:r w:rsidRPr="002341CA">
                <w:rPr>
                  <w:bCs/>
                </w:rPr>
                <w:t>; BT_Threshold_DL+27 dB ≤ C Value &lt; BT_Threshold_DL+30 dB</w:t>
              </w:r>
              <w:r w:rsidRPr="002341CA">
                <w:rPr>
                  <w:bCs/>
                </w:rPr>
                <w:br/>
              </w:r>
              <w:r w:rsidRPr="002341CA">
                <w:t>1 1 0 1</w:t>
              </w:r>
              <w:r w:rsidRPr="002341CA">
                <w:tab/>
                <w:t>DL CC1</w:t>
              </w:r>
              <w:r w:rsidRPr="002341CA">
                <w:rPr>
                  <w:bCs/>
                </w:rPr>
                <w:t>; BT_Threshold_DL+30 dB ≤ C Value &lt; BT_Threshold_DL+33 dB</w:t>
              </w:r>
              <w:r w:rsidRPr="002341CA">
                <w:rPr>
                  <w:bCs/>
                </w:rPr>
                <w:br/>
              </w:r>
              <w:r w:rsidRPr="002341CA">
                <w:t>1 1 1 0</w:t>
              </w:r>
              <w:r w:rsidRPr="002341CA">
                <w:tab/>
                <w:t>DL CC1</w:t>
              </w:r>
              <w:r w:rsidRPr="002341CA">
                <w:rPr>
                  <w:bCs/>
                </w:rPr>
                <w:t>; BT_Threshold_DL+33 dB ≤ C Value &lt; BT_Threshold_DL+36 dB</w:t>
              </w:r>
              <w:r w:rsidRPr="002341CA">
                <w:rPr>
                  <w:bCs/>
                </w:rPr>
                <w:br/>
              </w:r>
              <w:r w:rsidRPr="002341CA">
                <w:t>1 1 1 1</w:t>
              </w:r>
              <w:r w:rsidRPr="002341CA">
                <w:tab/>
                <w:t>DL CC1</w:t>
              </w:r>
              <w:r w:rsidRPr="002341CA">
                <w:rPr>
                  <w:bCs/>
                </w:rPr>
                <w:t>; BT_Threshold_DL+36 dB ≤ C Value &lt; BT_Threshold_DL+39 dB</w:t>
              </w:r>
            </w:ins>
          </w:p>
        </w:tc>
      </w:tr>
    </w:tbl>
    <w:p w:rsidR="00C34938" w:rsidRPr="002341CA" w:rsidRDefault="00C34938" w:rsidP="00C34938">
      <w:pPr>
        <w:rPr>
          <w:noProof/>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DD201F" w:rsidRPr="002341CA" w:rsidRDefault="00DD201F" w:rsidP="00DD201F">
      <w:pPr>
        <w:pStyle w:val="Heading3"/>
      </w:pPr>
      <w:bookmarkStart w:id="2260" w:name="_Toc446495753"/>
      <w:r w:rsidRPr="002341CA">
        <w:t>11.2.52</w:t>
      </w:r>
      <w:r w:rsidRPr="002341CA">
        <w:tab/>
        <w:t>EC</w:t>
      </w:r>
      <w:del w:id="2261" w:author="Ericsson LM" w:date="2016-05-03T14:12:00Z">
        <w:r w:rsidRPr="002341CA" w:rsidDel="000B4B71">
          <w:delText>-EGPRS</w:delText>
        </w:r>
      </w:del>
      <w:r w:rsidRPr="002341CA">
        <w:t xml:space="preserve"> Packet Downlink Assignment</w:t>
      </w:r>
      <w:bookmarkEnd w:id="2260"/>
    </w:p>
    <w:p w:rsidR="00DD201F" w:rsidRPr="002341CA" w:rsidRDefault="00DD201F" w:rsidP="00DD201F">
      <w:r w:rsidRPr="002341CA">
        <w:t>This message is sent on the EC-PACCH by the network to the mobile station to assign resources for a downlink EC</w:t>
      </w:r>
      <w:del w:id="2262" w:author="Ericsson LM" w:date="2016-05-03T14:12:00Z">
        <w:r w:rsidRPr="002341CA" w:rsidDel="000B4B71">
          <w:delText>-EGPRS</w:delText>
        </w:r>
      </w:del>
      <w:r w:rsidRPr="002341CA">
        <w:t xml:space="preserve"> TBF</w:t>
      </w:r>
      <w:del w:id="2263" w:author="Ericsson LM" w:date="2016-05-03T14:12:00Z">
        <w:r w:rsidRPr="002341CA" w:rsidDel="000B4B71">
          <w:delText xml:space="preserve"> to the mobile station</w:delText>
        </w:r>
      </w:del>
      <w:r w:rsidRPr="002341CA">
        <w:t>.</w:t>
      </w:r>
    </w:p>
    <w:p w:rsidR="00DD201F" w:rsidRPr="002341CA" w:rsidRDefault="00DD201F" w:rsidP="00DD201F">
      <w:r w:rsidRPr="002341CA">
        <w:t>Frequency parameters received as part of this assignment message shall be valid until a new assignment is received or each TBF of the mobile station are terminated.</w:t>
      </w:r>
    </w:p>
    <w:p w:rsidR="00DD201F" w:rsidRPr="002341CA" w:rsidRDefault="00DD201F" w:rsidP="00DD201F">
      <w:pPr>
        <w:pStyle w:val="EX"/>
      </w:pPr>
      <w:r w:rsidRPr="002341CA">
        <w:t>Message type:</w:t>
      </w:r>
      <w:r w:rsidRPr="002341CA">
        <w:tab/>
        <w:t>EC</w:t>
      </w:r>
      <w:del w:id="2264" w:author="Ericsson LM" w:date="2016-05-03T14:12:00Z">
        <w:r w:rsidRPr="002341CA" w:rsidDel="000B4B71">
          <w:delText>-EGPRS</w:delText>
        </w:r>
      </w:del>
      <w:r w:rsidRPr="002341CA">
        <w:t xml:space="preserve"> PACKET DOWNLINK ASSIGNMENT</w:t>
      </w:r>
    </w:p>
    <w:p w:rsidR="00DD201F" w:rsidRPr="002341CA" w:rsidRDefault="00DD201F" w:rsidP="00DD201F">
      <w:pPr>
        <w:pStyle w:val="EX"/>
      </w:pPr>
      <w:r w:rsidRPr="002341CA">
        <w:t>Direction:</w:t>
      </w:r>
      <w:r w:rsidRPr="002341CA">
        <w:tab/>
        <w:t>network to mobile station</w:t>
      </w:r>
    </w:p>
    <w:p w:rsidR="00DD201F" w:rsidRPr="002341CA" w:rsidRDefault="00DD201F" w:rsidP="00DD201F">
      <w:pPr>
        <w:pStyle w:val="EX"/>
      </w:pPr>
      <w:r w:rsidRPr="002341CA">
        <w:t>Classification:</w:t>
      </w:r>
      <w:r w:rsidRPr="002341CA">
        <w:tab/>
        <w:t>non-distribution message</w:t>
      </w:r>
    </w:p>
    <w:p w:rsidR="00DD201F" w:rsidRPr="002341CA" w:rsidRDefault="00DD201F" w:rsidP="00DD201F">
      <w:pPr>
        <w:pStyle w:val="TH"/>
      </w:pPr>
      <w:r w:rsidRPr="002341CA">
        <w:lastRenderedPageBreak/>
        <w:t xml:space="preserve">Table 11.2.52.1: </w:t>
      </w:r>
      <w:r w:rsidRPr="002341CA">
        <w:rPr>
          <w:caps/>
        </w:rPr>
        <w:t>EC</w:t>
      </w:r>
      <w:del w:id="2265" w:author="Ericsson LM" w:date="2016-05-03T14:12:00Z">
        <w:r w:rsidRPr="002341CA" w:rsidDel="000B4B71">
          <w:rPr>
            <w:caps/>
          </w:rPr>
          <w:delText>-EGPRS</w:delText>
        </w:r>
      </w:del>
      <w:r w:rsidRPr="002341CA">
        <w:rPr>
          <w:caps/>
        </w:rPr>
        <w:t xml:space="preserve"> Packet Downlink ASSIGNMENT</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D201F" w:rsidRPr="002341CA" w:rsidTr="002A7C68">
        <w:trPr>
          <w:cantSplit/>
        </w:trPr>
        <w:tc>
          <w:tcPr>
            <w:tcW w:w="9848" w:type="dxa"/>
          </w:tcPr>
          <w:p w:rsidR="00DD201F" w:rsidRPr="002341CA" w:rsidRDefault="00DD201F" w:rsidP="002A7C68">
            <w:pPr>
              <w:pStyle w:val="TAL"/>
            </w:pPr>
            <w:r w:rsidRPr="002341CA">
              <w:t>&lt; EC</w:t>
            </w:r>
            <w:del w:id="2266" w:author="Ericsson LM" w:date="2016-05-03T14:12:00Z">
              <w:r w:rsidRPr="002341CA" w:rsidDel="000B4B71">
                <w:delText>-EGPRS</w:delText>
              </w:r>
            </w:del>
            <w:r w:rsidRPr="002341CA">
              <w:t xml:space="preserve"> Packet Downlink Assignment message content &gt; ::=</w:t>
            </w:r>
          </w:p>
          <w:p w:rsidR="00DD201F" w:rsidRPr="002341CA" w:rsidRDefault="00DD201F" w:rsidP="002A7C68">
            <w:pPr>
              <w:pStyle w:val="TAL"/>
            </w:pPr>
            <w:r w:rsidRPr="002341CA">
              <w:tab/>
              <w:t xml:space="preserve">&lt; </w:t>
            </w:r>
            <w:r w:rsidRPr="002341CA">
              <w:rPr>
                <w:b/>
              </w:rPr>
              <w:t>USED_DL_COVERAGE_CLASS</w:t>
            </w:r>
            <w:r w:rsidRPr="002341CA">
              <w:t xml:space="preserve"> : &lt; Used DL Coverage Class IE &gt;&gt;</w:t>
            </w:r>
          </w:p>
          <w:p w:rsidR="00DD201F" w:rsidRPr="002341CA" w:rsidRDefault="00DD201F" w:rsidP="002A7C68">
            <w:pPr>
              <w:pStyle w:val="TAL"/>
            </w:pPr>
            <w:r w:rsidRPr="002341CA">
              <w:tab/>
              <w:t>{</w:t>
            </w:r>
            <w:r w:rsidRPr="002341CA">
              <w:tab/>
            </w:r>
            <w:del w:id="2267" w:author="Ericsson LM" w:date="2016-05-09T17:42:00Z">
              <w:r w:rsidRPr="002341CA" w:rsidDel="008903FC">
                <w:delText xml:space="preserve">{ </w:delText>
              </w:r>
            </w:del>
            <w:r w:rsidRPr="002341CA">
              <w:t>0</w:t>
            </w:r>
            <w:r w:rsidRPr="002341CA">
              <w:tab/>
              <w:t xml:space="preserve">&lt; </w:t>
            </w:r>
            <w:r w:rsidRPr="002341CA">
              <w:rPr>
                <w:b/>
              </w:rPr>
              <w:t>Global TFI</w:t>
            </w:r>
            <w:r w:rsidRPr="002341CA">
              <w:t xml:space="preserve"> : &lt; Global TFI IE &gt; &gt;</w:t>
            </w:r>
          </w:p>
          <w:p w:rsidR="00DD201F" w:rsidRPr="002341CA" w:rsidDel="008903FC" w:rsidRDefault="00DD201F" w:rsidP="002A7C68">
            <w:pPr>
              <w:pStyle w:val="TAL"/>
              <w:rPr>
                <w:del w:id="2268" w:author="Ericsson LM" w:date="2016-05-09T17:42:00Z"/>
              </w:rPr>
            </w:pPr>
            <w:del w:id="2269" w:author="Ericsson LM" w:date="2016-05-09T17:42:00Z">
              <w:r w:rsidRPr="002341CA" w:rsidDel="008903FC">
                <w:tab/>
              </w:r>
              <w:r w:rsidRPr="002341CA" w:rsidDel="008903FC">
                <w:tab/>
                <w:delText>| 1</w:delText>
              </w:r>
              <w:r w:rsidRPr="002341CA" w:rsidDel="008903FC">
                <w:tab/>
              </w:r>
            </w:del>
            <w:del w:id="2270" w:author="Ericsson LM" w:date="2016-05-09T17:38:00Z">
              <w:r w:rsidRPr="002341CA" w:rsidDel="008903FC">
                <w:delText xml:space="preserve">&lt; </w:delText>
              </w:r>
              <w:r w:rsidRPr="002341CA" w:rsidDel="008903FC">
                <w:rPr>
                  <w:b/>
                </w:rPr>
                <w:delText>TLLI</w:delText>
              </w:r>
              <w:r w:rsidRPr="002341CA" w:rsidDel="008903FC">
                <w:delText xml:space="preserve"> : bit (32) &gt; </w:delText>
              </w:r>
            </w:del>
            <w:del w:id="2271" w:author="Ericsson LM" w:date="2016-05-09T17:42:00Z">
              <w:r w:rsidRPr="002341CA" w:rsidDel="008903FC">
                <w:delText>}</w:delText>
              </w:r>
            </w:del>
          </w:p>
          <w:p w:rsidR="00DD201F" w:rsidRPr="002341CA" w:rsidRDefault="00DD201F" w:rsidP="002A7C68">
            <w:pPr>
              <w:pStyle w:val="TAL"/>
            </w:pPr>
            <w:r w:rsidRPr="002341CA">
              <w:tab/>
            </w:r>
            <w:r w:rsidRPr="002341CA">
              <w:tab/>
            </w:r>
            <w:r w:rsidRPr="002341CA">
              <w:tab/>
              <w:t>{</w:t>
            </w:r>
            <w:r w:rsidRPr="002341CA">
              <w:tab/>
              <w:t xml:space="preserve">&lt; </w:t>
            </w:r>
            <w:r w:rsidRPr="002341CA">
              <w:rPr>
                <w:b/>
              </w:rPr>
              <w:t>CONTROL_ACK</w:t>
            </w:r>
            <w:r w:rsidRPr="002341CA">
              <w:t xml:space="preserve"> : bit (1) &gt;</w:t>
            </w:r>
          </w:p>
          <w:p w:rsidR="00DD201F" w:rsidRPr="002341CA" w:rsidRDefault="00DD201F" w:rsidP="002A7C68">
            <w:pPr>
              <w:pStyle w:val="TAL"/>
            </w:pPr>
            <w:r w:rsidRPr="002341CA">
              <w:tab/>
            </w:r>
            <w:r w:rsidRPr="002341CA">
              <w:tab/>
            </w:r>
            <w:r w:rsidRPr="002341CA">
              <w:tab/>
            </w:r>
            <w:r w:rsidRPr="002341CA">
              <w:tab/>
              <w:t xml:space="preserve">{ 0 | 1 &lt; </w:t>
            </w:r>
            <w:r w:rsidRPr="002341CA">
              <w:rPr>
                <w:b/>
              </w:rPr>
              <w:t>Frequency Parameters</w:t>
            </w:r>
            <w:r w:rsidRPr="002341CA">
              <w:t xml:space="preserve"> : &lt; Frequency Parameters </w:t>
            </w:r>
            <w:proofErr w:type="spellStart"/>
            <w:r w:rsidRPr="002341CA">
              <w:t>struct</w:t>
            </w:r>
            <w:proofErr w:type="spellEnd"/>
            <w:r w:rsidRPr="002341CA">
              <w:t xml:space="preserve"> &gt; &gt; }</w:t>
            </w:r>
          </w:p>
          <w:p w:rsidR="00DD201F" w:rsidRPr="002341CA" w:rsidRDefault="00DD201F" w:rsidP="002A7C68">
            <w:pPr>
              <w:pStyle w:val="TAL"/>
            </w:pPr>
            <w:r w:rsidRPr="002341CA">
              <w:tab/>
            </w:r>
            <w:r w:rsidRPr="002341CA">
              <w:tab/>
            </w:r>
            <w:r w:rsidRPr="002341CA">
              <w:tab/>
            </w:r>
            <w:r w:rsidRPr="002341CA">
              <w:tab/>
              <w:t xml:space="preserve">&lt; </w:t>
            </w:r>
            <w:r w:rsidRPr="002341CA">
              <w:rPr>
                <w:b/>
                <w:bCs/>
              </w:rPr>
              <w:t>DL_COVERAGE_CLASS</w:t>
            </w:r>
            <w:r w:rsidRPr="002341CA">
              <w:t xml:space="preserve"> : bit (2) &gt;</w:t>
            </w:r>
          </w:p>
          <w:p w:rsidR="00DD201F" w:rsidRPr="002341CA" w:rsidRDefault="00DD201F" w:rsidP="002A7C68">
            <w:pPr>
              <w:pStyle w:val="TAL"/>
            </w:pPr>
            <w:r w:rsidRPr="002341CA">
              <w:tab/>
            </w:r>
            <w:r w:rsidRPr="002341CA">
              <w:tab/>
            </w:r>
            <w:r w:rsidRPr="002341CA">
              <w:tab/>
            </w:r>
            <w:r w:rsidRPr="002341CA">
              <w:tab/>
              <w:t xml:space="preserve">&lt; </w:t>
            </w:r>
            <w:r w:rsidRPr="002341CA">
              <w:rPr>
                <w:b/>
              </w:rPr>
              <w:t xml:space="preserve">STARTING_DL_TIMESLOT </w:t>
            </w:r>
            <w:r w:rsidRPr="002341CA">
              <w:t>: bit (3) &gt;</w:t>
            </w:r>
          </w:p>
          <w:p w:rsidR="00DD201F" w:rsidRPr="002341CA" w:rsidRDefault="00DD201F" w:rsidP="002A7C68">
            <w:pPr>
              <w:pStyle w:val="TAL"/>
            </w:pPr>
            <w:r w:rsidRPr="002341CA">
              <w:tab/>
            </w:r>
            <w:r w:rsidRPr="002341CA">
              <w:tab/>
            </w:r>
            <w:r w:rsidRPr="002341CA">
              <w:tab/>
            </w:r>
            <w:r w:rsidRPr="002341CA">
              <w:tab/>
              <w:t xml:space="preserve">&lt; </w:t>
            </w:r>
            <w:r w:rsidRPr="002341CA">
              <w:rPr>
                <w:b/>
              </w:rPr>
              <w:t xml:space="preserve">TIMESLOT_MULTIPLICATOR </w:t>
            </w:r>
            <w:r w:rsidRPr="002341CA">
              <w:t>: bit (</w:t>
            </w:r>
            <w:del w:id="2272" w:author="Ericsson LM" w:date="2016-05-09T10:53:00Z">
              <w:r w:rsidRPr="002341CA" w:rsidDel="000775B8">
                <w:delText>2</w:delText>
              </w:r>
            </w:del>
            <w:ins w:id="2273" w:author="Ericsson LM" w:date="2016-05-09T10:53:00Z">
              <w:r w:rsidR="000775B8" w:rsidRPr="002341CA">
                <w:t>3</w:t>
              </w:r>
            </w:ins>
            <w:r w:rsidRPr="002341CA">
              <w:t>) &gt;</w:t>
            </w:r>
          </w:p>
          <w:p w:rsidR="00DD201F" w:rsidRPr="002341CA" w:rsidRDefault="00DD201F" w:rsidP="002A7C68">
            <w:pPr>
              <w:pStyle w:val="TAL"/>
            </w:pPr>
            <w:r w:rsidRPr="002341CA">
              <w:tab/>
            </w:r>
            <w:r w:rsidRPr="002341CA">
              <w:tab/>
            </w:r>
            <w:r w:rsidRPr="002341CA">
              <w:tab/>
            </w:r>
            <w:r w:rsidRPr="002341CA">
              <w:tab/>
              <w:t xml:space="preserve">&lt; </w:t>
            </w:r>
            <w:r w:rsidRPr="002341CA">
              <w:rPr>
                <w:b/>
              </w:rPr>
              <w:t>DOWNLINK_TFI_ASSIGNMENT</w:t>
            </w:r>
            <w:r w:rsidRPr="002341CA">
              <w:t xml:space="preserve"> : bit (5) &gt;</w:t>
            </w:r>
          </w:p>
          <w:p w:rsidR="00DD201F" w:rsidRPr="002341CA" w:rsidRDefault="00DD201F" w:rsidP="002A7C68">
            <w:pPr>
              <w:pStyle w:val="TAL"/>
            </w:pPr>
            <w:r w:rsidRPr="002341CA">
              <w:tab/>
            </w:r>
            <w:r w:rsidRPr="002341CA">
              <w:tab/>
            </w:r>
            <w:r w:rsidRPr="002341CA">
              <w:tab/>
            </w:r>
            <w:r w:rsidRPr="002341CA">
              <w:tab/>
              <w:t xml:space="preserve">&lt; </w:t>
            </w:r>
            <w:r w:rsidRPr="002341CA">
              <w:rPr>
                <w:b/>
                <w:bCs/>
              </w:rPr>
              <w:t>UL_COVERAGE_CLASS</w:t>
            </w:r>
            <w:r w:rsidRPr="002341CA">
              <w:t xml:space="preserve"> : bit (2) &gt;</w:t>
            </w:r>
          </w:p>
          <w:p w:rsidR="00DD201F" w:rsidRPr="002341CA" w:rsidRDefault="00DD201F" w:rsidP="002A7C68">
            <w:pPr>
              <w:pStyle w:val="TAL"/>
            </w:pPr>
            <w:r w:rsidRPr="002341CA">
              <w:tab/>
            </w:r>
            <w:r w:rsidRPr="002341CA">
              <w:tab/>
            </w:r>
            <w:r w:rsidRPr="002341CA">
              <w:tab/>
            </w:r>
            <w:r w:rsidRPr="002341CA">
              <w:tab/>
              <w:t xml:space="preserve">&lt; </w:t>
            </w:r>
            <w:r w:rsidRPr="002341CA">
              <w:rPr>
                <w:b/>
              </w:rPr>
              <w:t>STARTING_UL_TIMESLOT_OFFSET</w:t>
            </w:r>
            <w:r w:rsidRPr="002341CA">
              <w:t xml:space="preserve"> : bit (2) &gt;</w:t>
            </w:r>
          </w:p>
          <w:p w:rsidR="00DD201F" w:rsidRPr="002341CA" w:rsidRDefault="00DD201F" w:rsidP="002A7C68">
            <w:pPr>
              <w:pStyle w:val="TAL"/>
            </w:pPr>
            <w:r w:rsidRPr="002341CA">
              <w:tab/>
            </w:r>
            <w:r w:rsidRPr="002341CA">
              <w:tab/>
            </w:r>
            <w:r w:rsidRPr="002341CA">
              <w:tab/>
            </w:r>
            <w:r w:rsidRPr="002341CA">
              <w:tab/>
              <w:t>{ 0 | 1</w:t>
            </w:r>
            <w:ins w:id="2274" w:author="Ericsson LM" w:date="2016-05-09T19:07:00Z">
              <w:r w:rsidR="005D4F6B" w:rsidRPr="00A35814">
                <w:tab/>
              </w:r>
            </w:ins>
            <w:del w:id="2275" w:author="Ericsson LM" w:date="2016-05-09T19:07:00Z">
              <w:r w:rsidRPr="002341CA" w:rsidDel="005D4F6B">
                <w:delText xml:space="preserve"> </w:delText>
              </w:r>
            </w:del>
            <w:r w:rsidRPr="002341CA">
              <w:t xml:space="preserve">&lt; </w:t>
            </w:r>
            <w:r w:rsidRPr="002341CA">
              <w:rPr>
                <w:b/>
              </w:rPr>
              <w:t>EC</w:t>
            </w:r>
            <w:del w:id="2276" w:author="Ericsson LM" w:date="2016-05-03T14:12:00Z">
              <w:r w:rsidRPr="002341CA" w:rsidDel="000B4B71">
                <w:rPr>
                  <w:b/>
                </w:rPr>
                <w:delText>-EGPRS</w:delText>
              </w:r>
            </w:del>
            <w:r w:rsidRPr="002341CA">
              <w:rPr>
                <w:b/>
              </w:rPr>
              <w:t xml:space="preserve"> Packet Timing Advance </w:t>
            </w:r>
            <w:r w:rsidRPr="002341CA">
              <w:t>: &lt; EC</w:t>
            </w:r>
            <w:del w:id="2277" w:author="Ericsson LM" w:date="2016-05-03T14:12:00Z">
              <w:r w:rsidRPr="002341CA" w:rsidDel="000B4B71">
                <w:delText>-EGPRS</w:delText>
              </w:r>
            </w:del>
            <w:r w:rsidRPr="002341CA">
              <w:t xml:space="preserve"> Packet Timing Advance IE &gt; &gt; }</w:t>
            </w:r>
          </w:p>
          <w:p w:rsidR="00DD201F" w:rsidRPr="002341CA" w:rsidRDefault="00DD201F" w:rsidP="002A7C68">
            <w:pPr>
              <w:pStyle w:val="TAL"/>
            </w:pPr>
            <w:r w:rsidRPr="002341CA">
              <w:tab/>
            </w:r>
            <w:r w:rsidRPr="002341CA">
              <w:tab/>
            </w:r>
            <w:r w:rsidRPr="002341CA">
              <w:tab/>
            </w:r>
            <w:r w:rsidRPr="002341CA">
              <w:tab/>
              <w:t>{ 0 | 1</w:t>
            </w:r>
            <w:r w:rsidRPr="002341CA">
              <w:tab/>
              <w:t xml:space="preserve">&lt; </w:t>
            </w:r>
            <w:r w:rsidRPr="002341CA">
              <w:rPr>
                <w:b/>
              </w:rPr>
              <w:t>P0</w:t>
            </w:r>
            <w:r w:rsidRPr="002341CA">
              <w:t> : bit (4) &gt;</w:t>
            </w:r>
          </w:p>
          <w:p w:rsidR="00DD201F" w:rsidRPr="002341CA" w:rsidRDefault="00DD201F" w:rsidP="002A7C68">
            <w:pPr>
              <w:pStyle w:val="TAL"/>
            </w:pPr>
            <w:r w:rsidRPr="002341CA">
              <w:tab/>
            </w:r>
            <w:r w:rsidRPr="002341CA">
              <w:tab/>
            </w:r>
            <w:r w:rsidRPr="002341CA">
              <w:tab/>
            </w:r>
            <w:r w:rsidRPr="002341CA">
              <w:tab/>
            </w:r>
            <w:r w:rsidRPr="002341CA">
              <w:tab/>
            </w:r>
            <w:r w:rsidRPr="002341CA">
              <w:tab/>
              <w:t xml:space="preserve">&lt; </w:t>
            </w:r>
            <w:r w:rsidRPr="002341CA">
              <w:rPr>
                <w:b/>
              </w:rPr>
              <w:t>PR_MODE</w:t>
            </w:r>
            <w:r w:rsidRPr="002341CA">
              <w:t> : bit (1) &gt; }</w:t>
            </w:r>
          </w:p>
          <w:p w:rsidR="005D4F6B" w:rsidRPr="002341CA" w:rsidRDefault="00DD201F" w:rsidP="002A7C68">
            <w:pPr>
              <w:pStyle w:val="TAL"/>
              <w:rPr>
                <w:ins w:id="2278" w:author="Ericsson LM" w:date="2016-05-09T19:06:00Z"/>
              </w:rPr>
            </w:pPr>
            <w:r w:rsidRPr="002341CA">
              <w:tab/>
            </w:r>
            <w:r w:rsidRPr="002341CA">
              <w:tab/>
            </w:r>
            <w:r w:rsidRPr="002341CA">
              <w:tab/>
            </w:r>
            <w:r w:rsidRPr="002341CA">
              <w:tab/>
              <w:t>{ 0 | 1</w:t>
            </w:r>
            <w:ins w:id="2279" w:author="Ericsson LM" w:date="2016-05-09T19:07:00Z">
              <w:r w:rsidR="005D4F6B" w:rsidRPr="002341CA">
                <w:tab/>
              </w:r>
            </w:ins>
            <w:del w:id="2280" w:author="Ericsson LM" w:date="2016-05-09T19:07:00Z">
              <w:r w:rsidRPr="002341CA" w:rsidDel="005D4F6B">
                <w:delText xml:space="preserve"> </w:delText>
              </w:r>
            </w:del>
            <w:r w:rsidRPr="002341CA">
              <w:t>&lt;</w:t>
            </w:r>
            <w:r w:rsidRPr="002341CA">
              <w:rPr>
                <w:b/>
              </w:rPr>
              <w:t xml:space="preserve"> GAMMA</w:t>
            </w:r>
            <w:r w:rsidRPr="002341CA">
              <w:t xml:space="preserve"> : bit (5) &gt;</w:t>
            </w:r>
          </w:p>
          <w:p w:rsidR="00DD201F" w:rsidRPr="002341CA" w:rsidRDefault="005D4F6B" w:rsidP="002A7C68">
            <w:pPr>
              <w:pStyle w:val="TAL"/>
            </w:pPr>
            <w:ins w:id="2281" w:author="Ericsson LM" w:date="2016-05-09T19:06:00Z">
              <w:r w:rsidRPr="002341CA">
                <w:tab/>
              </w:r>
              <w:r w:rsidRPr="002341CA">
                <w:tab/>
              </w:r>
              <w:r w:rsidRPr="002341CA">
                <w:tab/>
              </w:r>
              <w:r w:rsidRPr="002341CA">
                <w:tab/>
              </w:r>
            </w:ins>
            <w:ins w:id="2282" w:author="Ericsson LM" w:date="2016-05-09T19:07:00Z">
              <w:r w:rsidRPr="002341CA">
                <w:tab/>
              </w:r>
              <w:r w:rsidRPr="002341CA">
                <w:tab/>
              </w:r>
            </w:ins>
            <w:ins w:id="2283" w:author="Ericsson LM" w:date="2016-05-09T19:06:00Z">
              <w:r w:rsidRPr="002341CA">
                <w:t>&lt; ALPHA Enable : bit (1) &gt;</w:t>
              </w:r>
            </w:ins>
            <w:r w:rsidR="00DD201F" w:rsidRPr="002341CA">
              <w:t xml:space="preserve"> }</w:t>
            </w:r>
          </w:p>
          <w:p w:rsidR="00DD201F" w:rsidRPr="002341CA" w:rsidRDefault="00DD201F" w:rsidP="002A7C68">
            <w:pPr>
              <w:pStyle w:val="TAL"/>
            </w:pPr>
            <w:del w:id="2284" w:author="Ericsson LM" w:date="2016-05-09T17:52:00Z">
              <w:r w:rsidRPr="002341CA" w:rsidDel="00615C20">
                <w:tab/>
              </w:r>
              <w:r w:rsidRPr="002341CA" w:rsidDel="00615C20">
                <w:tab/>
              </w:r>
              <w:r w:rsidRPr="002341CA" w:rsidDel="00615C20">
                <w:tab/>
              </w:r>
              <w:r w:rsidRPr="002341CA" w:rsidDel="00615C20">
                <w:tab/>
                <w:delText xml:space="preserve">&lt; </w:delText>
              </w:r>
              <w:r w:rsidRPr="002341CA" w:rsidDel="00615C20">
                <w:rPr>
                  <w:b/>
                </w:rPr>
                <w:delText>TBF Starting Time Delay</w:delText>
              </w:r>
              <w:r w:rsidRPr="002341CA" w:rsidDel="00615C20">
                <w:delText xml:space="preserve"> : bit (2) &gt;</w:delText>
              </w:r>
            </w:del>
          </w:p>
        </w:tc>
      </w:tr>
      <w:tr w:rsidR="00DD201F" w:rsidRPr="002341CA" w:rsidTr="002A7C68">
        <w:trPr>
          <w:cantSplit/>
        </w:trPr>
        <w:tc>
          <w:tcPr>
            <w:tcW w:w="9848" w:type="dxa"/>
          </w:tcPr>
          <w:p w:rsidR="00DD201F" w:rsidRPr="002341CA" w:rsidRDefault="00DD201F" w:rsidP="002A7C68">
            <w:pPr>
              <w:keepNext/>
              <w:keepLines/>
              <w:spacing w:after="0"/>
              <w:rPr>
                <w:rFonts w:ascii="Arial" w:hAnsi="Arial"/>
                <w:sz w:val="18"/>
              </w:rPr>
            </w:pPr>
            <w:r w:rsidRPr="002341CA">
              <w:tab/>
            </w:r>
            <w:r w:rsidRPr="002341CA">
              <w:tab/>
            </w:r>
            <w:r w:rsidRPr="002341CA">
              <w:tab/>
            </w:r>
            <w:r w:rsidRPr="002341CA">
              <w:tab/>
            </w:r>
            <w:r w:rsidRPr="002341CA">
              <w:rPr>
                <w:rFonts w:ascii="Arial" w:hAnsi="Arial"/>
                <w:sz w:val="18"/>
                <w:szCs w:val="18"/>
              </w:rPr>
              <w:t>&lt; padding bits &gt;  //</w:t>
            </w:r>
            <w:r w:rsidRPr="002341CA">
              <w:rPr>
                <w:rFonts w:ascii="Arial" w:hAnsi="Arial"/>
                <w:sz w:val="18"/>
                <w:szCs w:val="18"/>
              </w:rPr>
              <w:tab/>
            </w:r>
            <w:r w:rsidRPr="002341CA">
              <w:rPr>
                <w:rFonts w:ascii="Arial" w:hAnsi="Arial"/>
                <w:sz w:val="18"/>
                <w:szCs w:val="18"/>
              </w:rPr>
              <w:tab/>
            </w:r>
            <w:r w:rsidRPr="002341CA">
              <w:rPr>
                <w:rFonts w:ascii="Arial" w:hAnsi="Arial"/>
                <w:sz w:val="18"/>
                <w:szCs w:val="18"/>
              </w:rPr>
              <w:tab/>
              <w:t>-- truncation at end of message allowed, bits '0' assumed</w:t>
            </w:r>
          </w:p>
          <w:p w:rsidR="00DD201F" w:rsidRPr="002341CA" w:rsidRDefault="00DD201F" w:rsidP="002A7C68">
            <w:pPr>
              <w:keepNext/>
              <w:keepLines/>
              <w:spacing w:after="0"/>
              <w:rPr>
                <w:rFonts w:ascii="Arial" w:hAnsi="Arial"/>
                <w:sz w:val="18"/>
                <w:szCs w:val="18"/>
              </w:rPr>
            </w:pPr>
            <w:r w:rsidRPr="002341CA">
              <w:tab/>
            </w:r>
            <w:r w:rsidRPr="002341CA">
              <w:tab/>
            </w:r>
            <w:r w:rsidRPr="002341CA">
              <w:tab/>
            </w:r>
            <w:r w:rsidRPr="002341CA">
              <w:tab/>
            </w:r>
            <w:r w:rsidRPr="002341CA">
              <w:rPr>
                <w:rFonts w:ascii="Arial" w:hAnsi="Arial"/>
                <w:sz w:val="18"/>
                <w:szCs w:val="18"/>
              </w:rPr>
              <w:t>! &lt; Non-distribution part error : bit (*) = &lt; no string &gt; &gt; }</w:t>
            </w:r>
          </w:p>
          <w:p w:rsidR="00DD201F" w:rsidRPr="002341CA" w:rsidRDefault="00DD201F" w:rsidP="002A7C68">
            <w:pPr>
              <w:keepNext/>
              <w:keepLines/>
              <w:spacing w:after="0"/>
              <w:rPr>
                <w:ins w:id="2285" w:author="Ericsson LM" w:date="2016-05-09T17:42:00Z"/>
                <w:rFonts w:ascii="Arial" w:hAnsi="Arial"/>
                <w:sz w:val="18"/>
              </w:rPr>
            </w:pPr>
            <w:r w:rsidRPr="002341CA">
              <w:rPr>
                <w:rFonts w:ascii="Arial" w:hAnsi="Arial"/>
                <w:sz w:val="18"/>
              </w:rPr>
              <w:tab/>
            </w:r>
            <w:r w:rsidRPr="002341CA">
              <w:tab/>
            </w:r>
            <w:r w:rsidRPr="002341CA">
              <w:rPr>
                <w:rFonts w:ascii="Arial" w:hAnsi="Arial"/>
                <w:sz w:val="18"/>
              </w:rPr>
              <w:tab/>
              <w:t>! &lt; Address information part error : bit (*) = &lt; no string &gt; &gt;</w:t>
            </w:r>
            <w:del w:id="2286" w:author="Ericsson LM" w:date="2016-05-09T17:48:00Z">
              <w:r w:rsidRPr="002341CA" w:rsidDel="00822CBC">
                <w:rPr>
                  <w:rFonts w:ascii="Arial" w:hAnsi="Arial"/>
                  <w:sz w:val="18"/>
                </w:rPr>
                <w:delText xml:space="preserve"> }</w:delText>
              </w:r>
            </w:del>
          </w:p>
          <w:p w:rsidR="008903FC" w:rsidRPr="002341CA" w:rsidRDefault="008903FC" w:rsidP="002A7C68">
            <w:pPr>
              <w:keepNext/>
              <w:keepLines/>
              <w:spacing w:after="0"/>
              <w:rPr>
                <w:rFonts w:ascii="Arial" w:hAnsi="Arial"/>
                <w:sz w:val="18"/>
              </w:rPr>
            </w:pPr>
            <w:ins w:id="2287" w:author="Ericsson LM" w:date="2016-05-09T17:42:00Z">
              <w:r w:rsidRPr="002341CA">
                <w:rPr>
                  <w:rFonts w:ascii="Arial" w:hAnsi="Arial"/>
                  <w:sz w:val="18"/>
                </w:rPr>
                <w:tab/>
              </w:r>
              <w:r w:rsidRPr="002341CA">
                <w:tab/>
              </w:r>
              <w:r w:rsidRPr="002341CA">
                <w:rPr>
                  <w:rFonts w:ascii="Arial" w:hAnsi="Arial"/>
                  <w:sz w:val="18"/>
                </w:rPr>
                <w:t xml:space="preserve">! &lt; Message escape : { 1 } bit (*) = &lt;no string&gt; &gt; } </w:t>
              </w:r>
              <w:r w:rsidRPr="002341CA">
                <w:rPr>
                  <w:rFonts w:ascii="Arial" w:hAnsi="Arial"/>
                  <w:sz w:val="18"/>
                </w:rPr>
                <w:tab/>
                <w:t>-- Extended for future changes</w:t>
              </w:r>
            </w:ins>
          </w:p>
          <w:p w:rsidR="00DD201F" w:rsidRPr="002341CA" w:rsidRDefault="00DD201F" w:rsidP="002A7C68">
            <w:pPr>
              <w:keepNext/>
              <w:keepLines/>
              <w:spacing w:after="0"/>
              <w:rPr>
                <w:rFonts w:ascii="Arial" w:hAnsi="Arial"/>
                <w:sz w:val="18"/>
              </w:rPr>
            </w:pPr>
            <w:r w:rsidRPr="002341CA">
              <w:rPr>
                <w:rFonts w:ascii="Arial" w:hAnsi="Arial"/>
                <w:sz w:val="18"/>
              </w:rPr>
              <w:tab/>
              <w:t>! &lt; Distribution part error : bit (*) = &lt; no string &gt; &gt; ;</w:t>
            </w:r>
          </w:p>
          <w:p w:rsidR="00DD201F" w:rsidRPr="002341CA" w:rsidRDefault="00DD201F" w:rsidP="002A7C68">
            <w:pPr>
              <w:pStyle w:val="TAL"/>
            </w:pPr>
          </w:p>
        </w:tc>
      </w:tr>
      <w:tr w:rsidR="00DD201F" w:rsidRPr="002341CA" w:rsidTr="002A7C68">
        <w:trPr>
          <w:cantSplit/>
        </w:trPr>
        <w:tc>
          <w:tcPr>
            <w:tcW w:w="9848" w:type="dxa"/>
          </w:tcPr>
          <w:p w:rsidR="00DD201F" w:rsidRPr="002341CA" w:rsidRDefault="00DD201F" w:rsidP="002A7C68">
            <w:pPr>
              <w:pStyle w:val="TAL"/>
            </w:pPr>
            <w:r w:rsidRPr="002341CA">
              <w:t xml:space="preserve">&lt; Frequency Parameters </w:t>
            </w:r>
            <w:proofErr w:type="spellStart"/>
            <w:r w:rsidRPr="002341CA">
              <w:t>struct</w:t>
            </w:r>
            <w:proofErr w:type="spellEnd"/>
            <w:r w:rsidRPr="002341CA">
              <w:t xml:space="preserve"> &gt; ::=</w:t>
            </w:r>
          </w:p>
          <w:p w:rsidR="00DD201F" w:rsidRPr="002341CA" w:rsidRDefault="00DD201F" w:rsidP="002A7C68">
            <w:pPr>
              <w:pStyle w:val="TAL"/>
            </w:pPr>
            <w:r w:rsidRPr="002341CA">
              <w:tab/>
              <w:t xml:space="preserve">&lt; </w:t>
            </w:r>
            <w:r w:rsidRPr="002341CA">
              <w:rPr>
                <w:b/>
              </w:rPr>
              <w:t>EC</w:t>
            </w:r>
            <w:ins w:id="2288" w:author="Ericsson LM" w:date="2016-05-10T09:54:00Z">
              <w:r w:rsidR="003343C0" w:rsidRPr="002341CA">
                <w:rPr>
                  <w:b/>
                </w:rPr>
                <w:t>_MA_NUMBER</w:t>
              </w:r>
            </w:ins>
            <w:del w:id="2289" w:author="Ericsson LM" w:date="2016-05-10T09:54:00Z">
              <w:r w:rsidRPr="002341CA" w:rsidDel="003343C0">
                <w:rPr>
                  <w:b/>
                </w:rPr>
                <w:delText>-EGPRS Mobile Allocation set</w:delText>
              </w:r>
            </w:del>
            <w:r w:rsidRPr="002341CA">
              <w:rPr>
                <w:b/>
              </w:rPr>
              <w:t xml:space="preserve"> </w:t>
            </w:r>
            <w:r w:rsidRPr="002341CA">
              <w:t>: bit (5) &gt;</w:t>
            </w:r>
          </w:p>
          <w:p w:rsidR="00DD201F" w:rsidRPr="002341CA" w:rsidRDefault="00DD201F" w:rsidP="002A7C68">
            <w:pPr>
              <w:pStyle w:val="TAL"/>
            </w:pPr>
            <w:r w:rsidRPr="002341CA">
              <w:tab/>
              <w:t xml:space="preserve">&lt; </w:t>
            </w:r>
            <w:r w:rsidRPr="002341CA">
              <w:rPr>
                <w:b/>
              </w:rPr>
              <w:t xml:space="preserve">TSC : </w:t>
            </w:r>
            <w:r w:rsidRPr="002341CA">
              <w:t>bit (3) &gt;</w:t>
            </w:r>
          </w:p>
          <w:p w:rsidR="00DD201F" w:rsidRPr="002341CA" w:rsidRDefault="00DD201F" w:rsidP="002A7C68">
            <w:pPr>
              <w:pStyle w:val="TAL"/>
              <w:rPr>
                <w:iCs/>
              </w:rPr>
            </w:pPr>
            <w:r w:rsidRPr="002341CA">
              <w:tab/>
            </w:r>
            <w:r w:rsidRPr="002341CA">
              <w:rPr>
                <w:iCs/>
              </w:rPr>
              <w:t xml:space="preserve">&lt; </w:t>
            </w:r>
            <w:r w:rsidRPr="002341CA">
              <w:rPr>
                <w:b/>
                <w:iCs/>
              </w:rPr>
              <w:t>Primary TSC Set</w:t>
            </w:r>
            <w:r w:rsidRPr="002341CA">
              <w:rPr>
                <w:iCs/>
              </w:rPr>
              <w:t xml:space="preserve"> : bit (1) &gt;;</w:t>
            </w:r>
          </w:p>
          <w:p w:rsidR="00DD201F" w:rsidRPr="002341CA" w:rsidRDefault="00DD201F" w:rsidP="002A7C68">
            <w:pPr>
              <w:pStyle w:val="TAL"/>
            </w:pPr>
          </w:p>
        </w:tc>
      </w:tr>
    </w:tbl>
    <w:p w:rsidR="00DD201F" w:rsidRPr="002341CA" w:rsidRDefault="00DD201F" w:rsidP="00DD201F"/>
    <w:p w:rsidR="00DD201F" w:rsidRPr="002341CA" w:rsidRDefault="00DD201F" w:rsidP="00DD201F">
      <w:pPr>
        <w:pStyle w:val="TH"/>
      </w:pPr>
      <w:r w:rsidRPr="002341CA">
        <w:t>Table 11.2.52.2: EC</w:t>
      </w:r>
      <w:del w:id="2290" w:author="Ericsson LM" w:date="2016-05-03T14:14:00Z">
        <w:r w:rsidRPr="002341CA" w:rsidDel="000B4B71">
          <w:delText>-EGPRS</w:delText>
        </w:r>
      </w:del>
      <w:r w:rsidRPr="002341CA">
        <w:t xml:space="preserve"> PACKET </w:t>
      </w:r>
      <w:r w:rsidRPr="002341CA">
        <w:rPr>
          <w:caps/>
        </w:rPr>
        <w:t>Downlink ASSIGNMENT</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40" w:firstRow="0" w:lastRow="1" w:firstColumn="0" w:lastColumn="0" w:noHBand="0" w:noVBand="0"/>
      </w:tblPr>
      <w:tblGrid>
        <w:gridCol w:w="9848"/>
      </w:tblGrid>
      <w:tr w:rsidR="00DD201F" w:rsidRPr="002341CA" w:rsidTr="002A7C68">
        <w:trPr>
          <w:cantSplit/>
        </w:trPr>
        <w:tc>
          <w:tcPr>
            <w:tcW w:w="9848" w:type="dxa"/>
          </w:tcPr>
          <w:p w:rsidR="00DD201F" w:rsidRPr="002341CA" w:rsidRDefault="00DD201F"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DD201F" w:rsidRPr="002341CA" w:rsidTr="002A7C68">
        <w:trPr>
          <w:cantSplit/>
        </w:trPr>
        <w:tc>
          <w:tcPr>
            <w:tcW w:w="9848" w:type="dxa"/>
          </w:tcPr>
          <w:p w:rsidR="00DD201F" w:rsidRPr="002341CA" w:rsidRDefault="00DD201F" w:rsidP="002A7C68">
            <w:pPr>
              <w:rPr>
                <w:b/>
              </w:rPr>
            </w:pPr>
            <w:r w:rsidRPr="002341CA">
              <w:rPr>
                <w:b/>
              </w:rPr>
              <w:t>Global TFI</w:t>
            </w:r>
            <w:r w:rsidRPr="002341CA">
              <w:br/>
              <w:t>This information element contains the TFI of one of the mobile station's downlink TBFs or uplink TBFs. This field is defined in sub-clause 12.10.</w:t>
            </w:r>
          </w:p>
        </w:tc>
      </w:tr>
      <w:tr w:rsidR="00DD201F" w:rsidRPr="002341CA" w:rsidDel="00C24654" w:rsidTr="002A7C68">
        <w:trPr>
          <w:cantSplit/>
          <w:del w:id="2291" w:author="Ericsson LM" w:date="2016-05-09T17:43:00Z"/>
        </w:trPr>
        <w:tc>
          <w:tcPr>
            <w:tcW w:w="9848" w:type="dxa"/>
          </w:tcPr>
          <w:p w:rsidR="00DD201F" w:rsidRPr="002341CA" w:rsidDel="00C24654" w:rsidRDefault="00DD201F" w:rsidP="002A7C68">
            <w:pPr>
              <w:rPr>
                <w:del w:id="2292" w:author="Ericsson LM" w:date="2016-05-09T17:43:00Z"/>
                <w:b/>
              </w:rPr>
            </w:pPr>
            <w:del w:id="2293" w:author="Ericsson LM" w:date="2016-05-09T17:43:00Z">
              <w:r w:rsidRPr="002341CA" w:rsidDel="00C24654">
                <w:rPr>
                  <w:b/>
                </w:rPr>
                <w:delText xml:space="preserve">TLLI </w:delText>
              </w:r>
              <w:r w:rsidRPr="002341CA" w:rsidDel="00C24654">
                <w:delText>(32 bit field)</w:delText>
              </w:r>
              <w:r w:rsidRPr="002341CA" w:rsidDel="00C24654">
                <w:br/>
                <w:delText>This field is defined in sub-clause 12.16.</w:delText>
              </w:r>
            </w:del>
          </w:p>
        </w:tc>
      </w:tr>
      <w:tr w:rsidR="00DD201F" w:rsidRPr="002341CA" w:rsidTr="002A7C68">
        <w:trPr>
          <w:cantSplit/>
        </w:trPr>
        <w:tc>
          <w:tcPr>
            <w:tcW w:w="9848" w:type="dxa"/>
          </w:tcPr>
          <w:p w:rsidR="00DD201F" w:rsidRPr="002341CA" w:rsidRDefault="00DD201F" w:rsidP="002A7C68">
            <w:r w:rsidRPr="002341CA">
              <w:rPr>
                <w:b/>
              </w:rPr>
              <w:t xml:space="preserve">CONTROL_ACK </w:t>
            </w:r>
            <w:r w:rsidRPr="002341CA">
              <w:t>(1 bit field</w:t>
            </w:r>
            <w:proofErr w:type="gramStart"/>
            <w:r w:rsidRPr="002341CA">
              <w:t>)</w:t>
            </w:r>
            <w:proofErr w:type="gramEnd"/>
            <w:r w:rsidRPr="002341CA">
              <w:br/>
              <w:t>This field shall be set to '1' if the network establishes a new downlink TBF for the mobile station whose timer T3192 is running. Otherwise this field shall be set to '0'.</w:t>
            </w:r>
          </w:p>
          <w:p w:rsidR="00DD201F" w:rsidRPr="002341CA" w:rsidRDefault="00DD201F" w:rsidP="002A7C68">
            <w:pPr>
              <w:rPr>
                <w:bCs/>
              </w:rPr>
            </w:pPr>
            <w:r w:rsidRPr="002341CA">
              <w:rPr>
                <w:b/>
              </w:rPr>
              <w:t xml:space="preserve">DL_COVERAGE_CLASS </w:t>
            </w:r>
            <w:r w:rsidRPr="002341CA">
              <w:t>(2 bit field</w:t>
            </w:r>
            <w:proofErr w:type="gramStart"/>
            <w:r w:rsidRPr="002341CA">
              <w:t>)</w:t>
            </w:r>
            <w:proofErr w:type="gramEnd"/>
            <w:r w:rsidRPr="002341CA">
              <w:br/>
              <w:t>This field indicates the DL Coverage Class that is assigned for the DL EC</w:t>
            </w:r>
            <w:del w:id="2294" w:author="Ericsson LM" w:date="2016-05-03T14:14:00Z">
              <w:r w:rsidRPr="002341CA" w:rsidDel="000B4B71">
                <w:delText>-EGPRS</w:delText>
              </w:r>
            </w:del>
            <w:r w:rsidRPr="002341CA">
              <w:t xml:space="preserve"> TBF. </w:t>
            </w:r>
            <w:r w:rsidRPr="002341CA">
              <w:rPr>
                <w:bCs/>
              </w:rPr>
              <w:t>The DL_COVERAGE_CLASS field shall be set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2 1</w:t>
            </w:r>
          </w:p>
          <w:p w:rsidR="00DD201F" w:rsidRPr="002341CA" w:rsidRDefault="00DD201F" w:rsidP="002A7C68">
            <w:pPr>
              <w:pStyle w:val="FP"/>
              <w:tabs>
                <w:tab w:val="left" w:pos="567"/>
              </w:tabs>
              <w:ind w:left="567" w:hanging="567"/>
            </w:pPr>
            <w:r w:rsidRPr="002341CA">
              <w:t>0 0</w:t>
            </w:r>
            <w:r w:rsidRPr="002341CA">
              <w:tab/>
              <w:t>DL Coverage Class = CC1</w:t>
            </w:r>
          </w:p>
          <w:p w:rsidR="00DD201F" w:rsidRPr="002341CA" w:rsidRDefault="00DD201F" w:rsidP="002A7C68">
            <w:pPr>
              <w:pStyle w:val="FP"/>
              <w:tabs>
                <w:tab w:val="left" w:pos="567"/>
              </w:tabs>
              <w:ind w:left="567" w:hanging="567"/>
            </w:pPr>
            <w:r w:rsidRPr="002341CA">
              <w:t>0 1</w:t>
            </w:r>
            <w:r w:rsidRPr="002341CA">
              <w:tab/>
              <w:t>DL Coverage Class = CC2</w:t>
            </w:r>
          </w:p>
          <w:p w:rsidR="00DD201F" w:rsidRPr="002341CA" w:rsidRDefault="00DD201F" w:rsidP="002A7C68">
            <w:pPr>
              <w:pStyle w:val="FP"/>
              <w:tabs>
                <w:tab w:val="left" w:pos="567"/>
              </w:tabs>
              <w:ind w:left="567" w:hanging="567"/>
            </w:pPr>
            <w:r w:rsidRPr="002341CA">
              <w:t>1 0</w:t>
            </w:r>
            <w:r w:rsidRPr="002341CA">
              <w:tab/>
              <w:t>DL Coverage Class = CC3</w:t>
            </w:r>
          </w:p>
          <w:p w:rsidR="00DD201F" w:rsidRPr="002341CA" w:rsidRDefault="00DD201F" w:rsidP="002A7C68">
            <w:r w:rsidRPr="002341CA">
              <w:t>1 1</w:t>
            </w:r>
            <w:r w:rsidRPr="002341CA">
              <w:tab/>
            </w:r>
            <w:r w:rsidRPr="002341CA">
              <w:tab/>
              <w:t>DL Coverage Class = CC4</w:t>
            </w:r>
          </w:p>
        </w:tc>
      </w:tr>
      <w:tr w:rsidR="00DD201F" w:rsidRPr="002341CA" w:rsidTr="002A7C68">
        <w:trPr>
          <w:cantSplit/>
        </w:trPr>
        <w:tc>
          <w:tcPr>
            <w:tcW w:w="9848" w:type="dxa"/>
          </w:tcPr>
          <w:p w:rsidR="00DD201F" w:rsidRPr="002341CA" w:rsidRDefault="00DD201F" w:rsidP="002A7C68">
            <w:pPr>
              <w:rPr>
                <w:bCs/>
              </w:rPr>
            </w:pPr>
            <w:r w:rsidRPr="002341CA">
              <w:rPr>
                <w:b/>
              </w:rPr>
              <w:lastRenderedPageBreak/>
              <w:t>STARTING_DL_TIMESLOT</w:t>
            </w:r>
            <w:r w:rsidRPr="002341CA">
              <w:t xml:space="preserve"> (3 bit field</w:t>
            </w:r>
            <w:proofErr w:type="gramStart"/>
            <w:r w:rsidRPr="002341CA">
              <w:t>)</w:t>
            </w:r>
            <w:proofErr w:type="gramEnd"/>
            <w:r w:rsidRPr="002341CA">
              <w:rPr>
                <w:b/>
              </w:rPr>
              <w:br/>
            </w:r>
            <w:r w:rsidRPr="002341CA">
              <w:t>This field defines the timeslot number of the lowest timeslot included in the downlink assignment for the DL EC</w:t>
            </w:r>
            <w:del w:id="2295" w:author="Ericsson LM" w:date="2016-05-03T14:14:00Z">
              <w:r w:rsidRPr="002341CA" w:rsidDel="000B4B71">
                <w:delText>-EGPRS</w:delText>
              </w:r>
            </w:del>
            <w:r w:rsidRPr="002341CA">
              <w:t xml:space="preserve"> TBF. The number of additional timeslots that are included in the downlink assignment for the TBF depends on the assigned DL Coverage Class and the Timeslot </w:t>
            </w:r>
            <w:proofErr w:type="spellStart"/>
            <w:r w:rsidRPr="002341CA">
              <w:t>Multiplicator</w:t>
            </w:r>
            <w:proofErr w:type="spellEnd"/>
            <w:r w:rsidRPr="002341CA">
              <w:t xml:space="preserve"> setting. The assigned timeslots are contiguous, starting with the timeslot number indicated in the STARTING_DL_TIMESLOT field. </w:t>
            </w:r>
            <w:r w:rsidRPr="002341CA">
              <w:rPr>
                <w:bCs/>
              </w:rPr>
              <w:t>The field is encoded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3 2 1</w:t>
            </w:r>
          </w:p>
          <w:p w:rsidR="00DD201F" w:rsidRPr="002341CA" w:rsidRDefault="00DD201F" w:rsidP="002A7C68">
            <w:pPr>
              <w:pStyle w:val="FP"/>
              <w:tabs>
                <w:tab w:val="left" w:pos="567"/>
              </w:tabs>
              <w:ind w:left="567" w:hanging="567"/>
            </w:pPr>
            <w:r w:rsidRPr="002341CA">
              <w:t>0 0 0</w:t>
            </w:r>
            <w:r w:rsidRPr="002341CA">
              <w:tab/>
              <w:t>Timeslot 0 is the lowest assigned downlink timeslot</w:t>
            </w:r>
          </w:p>
          <w:p w:rsidR="00DD201F" w:rsidRPr="002341CA" w:rsidRDefault="00DD201F" w:rsidP="002A7C68">
            <w:pPr>
              <w:pStyle w:val="FP"/>
              <w:tabs>
                <w:tab w:val="left" w:pos="567"/>
              </w:tabs>
              <w:ind w:left="567" w:hanging="567"/>
            </w:pPr>
            <w:r w:rsidRPr="002341CA">
              <w:t>0 0 1</w:t>
            </w:r>
            <w:r w:rsidRPr="002341CA">
              <w:tab/>
              <w:t>Timeslot 1 is the lowest assigned downlink timeslot</w:t>
            </w:r>
          </w:p>
          <w:p w:rsidR="00DD201F" w:rsidRPr="002341CA" w:rsidRDefault="00DD201F" w:rsidP="002A7C68">
            <w:pPr>
              <w:pStyle w:val="FP"/>
              <w:tabs>
                <w:tab w:val="left" w:pos="567"/>
              </w:tabs>
              <w:ind w:left="567" w:hanging="567"/>
            </w:pPr>
            <w:r w:rsidRPr="002341CA">
              <w:t>0 1 0</w:t>
            </w:r>
            <w:r w:rsidRPr="002341CA">
              <w:tab/>
              <w:t>Timeslot 2 is the lowest assigned downlink timeslot</w:t>
            </w:r>
          </w:p>
          <w:p w:rsidR="00DD201F" w:rsidRPr="002341CA" w:rsidRDefault="00DD201F" w:rsidP="002A7C68">
            <w:r w:rsidRPr="002341CA">
              <w:t>0 1 1</w:t>
            </w:r>
            <w:r w:rsidRPr="002341CA">
              <w:tab/>
              <w:t>Timeslot 3 is the lowest assigned downlink timeslot</w:t>
            </w:r>
            <w:r w:rsidRPr="002341CA">
              <w:br/>
              <w:t xml:space="preserve">1 0 0 </w:t>
            </w:r>
            <w:r w:rsidRPr="002341CA">
              <w:tab/>
              <w:t>Timeslot 4 is the lowest assigned downlink timeslot</w:t>
            </w:r>
            <w:r w:rsidRPr="002341CA">
              <w:br/>
              <w:t xml:space="preserve">1 0 1 </w:t>
            </w:r>
            <w:r w:rsidRPr="002341CA">
              <w:tab/>
              <w:t>Timeslot 5 is the lowest assigned downlink timeslot</w:t>
            </w:r>
            <w:r w:rsidRPr="002341CA">
              <w:br/>
              <w:t xml:space="preserve">1 1 0 </w:t>
            </w:r>
            <w:r w:rsidRPr="002341CA">
              <w:tab/>
              <w:t>Timeslot 6 is the lowest assigned downlink timeslot</w:t>
            </w:r>
            <w:r w:rsidRPr="002341CA">
              <w:br/>
              <w:t xml:space="preserve">1 1 1 </w:t>
            </w:r>
            <w:r w:rsidRPr="002341CA">
              <w:tab/>
              <w:t>Timeslot 7 is the lowest assigned downlink timeslot</w:t>
            </w:r>
            <w:r w:rsidRPr="002341CA">
              <w:br/>
            </w:r>
          </w:p>
          <w:p w:rsidR="00DD201F" w:rsidRPr="002341CA" w:rsidRDefault="00DD201F" w:rsidP="002A7C68">
            <w:r w:rsidRPr="002341CA">
              <w:t>A mobile station assigned CC2, CC3 or CC4 is always assigned 4 consecutive timeslots. Therefore only timeslot 0, 1, 2, 3 or 4 may be indicated as the lowest assigned downlink timeslot when the assignment is for CC2, CC3 or CC4 in the downlink.</w:t>
            </w:r>
          </w:p>
          <w:p w:rsidR="00DD201F" w:rsidRPr="002341CA" w:rsidRDefault="00DD201F" w:rsidP="002A7C68">
            <w:r w:rsidRPr="002341CA">
              <w:rPr>
                <w:b/>
              </w:rPr>
              <w:t>TIMESLOT_MULTIPLICATOR</w:t>
            </w:r>
            <w:r w:rsidRPr="002341CA">
              <w:t xml:space="preserve"> (</w:t>
            </w:r>
            <w:ins w:id="2296" w:author="Ericsson LM" w:date="2016-05-09T10:54:00Z">
              <w:r w:rsidR="000775B8" w:rsidRPr="002341CA">
                <w:t>3</w:t>
              </w:r>
            </w:ins>
            <w:del w:id="2297" w:author="Ericsson LM" w:date="2016-05-09T10:54:00Z">
              <w:r w:rsidRPr="002341CA" w:rsidDel="000775B8">
                <w:delText>2</w:delText>
              </w:r>
            </w:del>
            <w:r w:rsidRPr="002341CA">
              <w:t xml:space="preserve"> bit field</w:t>
            </w:r>
            <w:proofErr w:type="gramStart"/>
            <w:r w:rsidRPr="002341CA">
              <w:t>)</w:t>
            </w:r>
            <w:proofErr w:type="gramEnd"/>
            <w:r w:rsidRPr="002341CA">
              <w:rPr>
                <w:b/>
              </w:rPr>
              <w:br/>
            </w:r>
            <w:r w:rsidRPr="002341CA">
              <w:t xml:space="preserve">This field defines </w:t>
            </w:r>
            <w:del w:id="2298" w:author="Ericsson LM" w:date="2016-05-03T14:16:00Z">
              <w:r w:rsidRPr="002341CA" w:rsidDel="00B77EF2">
                <w:delText xml:space="preserve">the </w:delText>
              </w:r>
            </w:del>
            <w:r w:rsidRPr="002341CA">
              <w:t>how many DL timeslots that the assignment contains</w:t>
            </w:r>
            <w:ins w:id="2299" w:author="Ericsson LM" w:date="2016-05-10T22:01:00Z">
              <w:r w:rsidR="0045539D" w:rsidRPr="002341CA">
                <w:t xml:space="preserve"> when the assigned DL Coverage Class</w:t>
              </w:r>
            </w:ins>
            <w:ins w:id="2300" w:author="Ericsson LM" w:date="2016-05-10T22:05:00Z">
              <w:r w:rsidR="000F2A50" w:rsidRPr="002341CA">
                <w:t>, according to the DL_COVERAGE_CLASS field,</w:t>
              </w:r>
            </w:ins>
            <w:ins w:id="2301" w:author="Ericsson LM" w:date="2016-05-10T22:01:00Z">
              <w:r w:rsidR="0045539D" w:rsidRPr="002341CA">
                <w:t xml:space="preserve"> is CC1.</w:t>
              </w:r>
            </w:ins>
            <w:del w:id="2302" w:author="Ericsson LM" w:date="2016-05-10T22:02:00Z">
              <w:r w:rsidRPr="002341CA" w:rsidDel="0045539D">
                <w:delText>, as a multiplicator of the number of timeslots that are needed for the assigned DL Coverage Class for blind physical layer transmissions. The number of assigned timeslots for the  DL EC</w:delText>
              </w:r>
            </w:del>
            <w:del w:id="2303" w:author="Ericsson LM" w:date="2016-05-03T14:14:00Z">
              <w:r w:rsidRPr="002341CA" w:rsidDel="000B4B71">
                <w:delText>-EGPRS</w:delText>
              </w:r>
            </w:del>
            <w:del w:id="2304" w:author="Ericsson LM" w:date="2016-05-10T22:02:00Z">
              <w:r w:rsidRPr="002341CA" w:rsidDel="0045539D">
                <w:delText xml:space="preserve"> TBF is based on the value of the TIMESLOT_MULTIPLICATOR</w:delText>
              </w:r>
            </w:del>
            <w:r w:rsidRPr="002341CA">
              <w:t xml:space="preserve"> </w:t>
            </w:r>
            <w:ins w:id="2305" w:author="Ericsson LM" w:date="2016-05-10T22:02:00Z">
              <w:r w:rsidR="0045539D" w:rsidRPr="002341CA">
                <w:t xml:space="preserve">The </w:t>
              </w:r>
            </w:ins>
            <w:r w:rsidRPr="002341CA">
              <w:t xml:space="preserve">field </w:t>
            </w:r>
            <w:ins w:id="2306" w:author="Ericsson LM" w:date="2016-05-10T22:02:00Z">
              <w:r w:rsidR="0045539D" w:rsidRPr="002341CA">
                <w:t xml:space="preserve">is coded </w:t>
              </w:r>
            </w:ins>
            <w:r w:rsidRPr="002341CA">
              <w:t>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0775B8" w:rsidP="002A7C68">
            <w:pPr>
              <w:pStyle w:val="FP"/>
              <w:tabs>
                <w:tab w:val="left" w:pos="567"/>
              </w:tabs>
              <w:ind w:left="567" w:hanging="567"/>
            </w:pPr>
            <w:ins w:id="2307" w:author="Ericsson LM" w:date="2016-05-09T10:54:00Z">
              <w:r w:rsidRPr="002341CA">
                <w:t xml:space="preserve">3 </w:t>
              </w:r>
            </w:ins>
            <w:r w:rsidR="00DD201F" w:rsidRPr="002341CA">
              <w:t>2 1</w:t>
            </w:r>
          </w:p>
          <w:p w:rsidR="00DD201F" w:rsidRPr="002341CA" w:rsidRDefault="000775B8" w:rsidP="002A7C68">
            <w:pPr>
              <w:pStyle w:val="FP"/>
              <w:tabs>
                <w:tab w:val="left" w:pos="567"/>
              </w:tabs>
              <w:ind w:left="567" w:hanging="567"/>
            </w:pPr>
            <w:ins w:id="2308" w:author="Ericsson LM" w:date="2016-05-09T10:54:00Z">
              <w:r w:rsidRPr="002341CA">
                <w:t xml:space="preserve">0 </w:t>
              </w:r>
            </w:ins>
            <w:r w:rsidR="00DD201F" w:rsidRPr="002341CA">
              <w:t>0 0</w:t>
            </w:r>
            <w:r w:rsidR="00DD201F" w:rsidRPr="002341CA">
              <w:tab/>
            </w:r>
            <w:del w:id="2309" w:author="Ericsson LM" w:date="2016-05-10T22:02:00Z">
              <w:r w:rsidR="00DD201F" w:rsidRPr="002341CA" w:rsidDel="0045539D">
                <w:delText>According to the</w:delText>
              </w:r>
            </w:del>
            <w:ins w:id="2310" w:author="Ericsson LM" w:date="2016-05-10T22:02:00Z">
              <w:r w:rsidR="0045539D" w:rsidRPr="002341CA">
                <w:t>1 timeslot</w:t>
              </w:r>
            </w:ins>
            <w:r w:rsidR="00DD201F" w:rsidRPr="002341CA">
              <w:t xml:space="preserve"> assigned</w:t>
            </w:r>
            <w:del w:id="2311" w:author="Ericsson LM" w:date="2016-05-10T22:02:00Z">
              <w:r w:rsidR="00DD201F" w:rsidRPr="002341CA" w:rsidDel="0045539D">
                <w:delText xml:space="preserve"> DL CC</w:delText>
              </w:r>
            </w:del>
          </w:p>
          <w:p w:rsidR="00DD201F" w:rsidRPr="002341CA" w:rsidRDefault="000775B8" w:rsidP="002A7C68">
            <w:pPr>
              <w:pStyle w:val="FP"/>
              <w:tabs>
                <w:tab w:val="left" w:pos="567"/>
              </w:tabs>
              <w:ind w:left="567" w:hanging="567"/>
            </w:pPr>
            <w:ins w:id="2312" w:author="Ericsson LM" w:date="2016-05-09T10:54:00Z">
              <w:r w:rsidRPr="002341CA">
                <w:t xml:space="preserve">0 </w:t>
              </w:r>
            </w:ins>
            <w:r w:rsidR="00DD201F" w:rsidRPr="002341CA">
              <w:t>0 1</w:t>
            </w:r>
            <w:r w:rsidR="00DD201F" w:rsidRPr="002341CA">
              <w:tab/>
            </w:r>
            <w:del w:id="2313" w:author="Ericsson LM" w:date="2016-05-10T22:02:00Z">
              <w:r w:rsidR="00DD201F" w:rsidRPr="002341CA" w:rsidDel="0045539D">
                <w:delText xml:space="preserve">2*number of timeslots for </w:delText>
              </w:r>
            </w:del>
            <w:ins w:id="2314" w:author="Ericsson LM" w:date="2016-05-10T22:02:00Z">
              <w:r w:rsidR="0045539D" w:rsidRPr="002341CA">
                <w:t xml:space="preserve">2 timeslots </w:t>
              </w:r>
            </w:ins>
            <w:r w:rsidR="00DD201F" w:rsidRPr="002341CA">
              <w:t>assigned</w:t>
            </w:r>
            <w:del w:id="2315" w:author="Ericsson LM" w:date="2016-05-10T22:03:00Z">
              <w:r w:rsidR="00DD201F" w:rsidRPr="002341CA" w:rsidDel="0045539D">
                <w:delText xml:space="preserve"> DL CC</w:delText>
              </w:r>
            </w:del>
          </w:p>
          <w:p w:rsidR="00DD201F" w:rsidRPr="002341CA" w:rsidRDefault="000775B8" w:rsidP="002A7C68">
            <w:pPr>
              <w:pStyle w:val="FP"/>
              <w:tabs>
                <w:tab w:val="left" w:pos="567"/>
              </w:tabs>
              <w:ind w:left="567" w:hanging="567"/>
            </w:pPr>
            <w:ins w:id="2316" w:author="Ericsson LM" w:date="2016-05-09T10:55:00Z">
              <w:r w:rsidRPr="002341CA">
                <w:t xml:space="preserve">0 </w:t>
              </w:r>
            </w:ins>
            <w:r w:rsidR="00DD201F" w:rsidRPr="002341CA">
              <w:t>1 0</w:t>
            </w:r>
            <w:r w:rsidR="00DD201F" w:rsidRPr="002341CA">
              <w:tab/>
            </w:r>
            <w:del w:id="2317" w:author="Ericsson LM" w:date="2016-05-10T22:03:00Z">
              <w:r w:rsidR="00DD201F" w:rsidRPr="002341CA" w:rsidDel="0045539D">
                <w:delText xml:space="preserve">3*number of timeslots for </w:delText>
              </w:r>
            </w:del>
            <w:ins w:id="2318" w:author="Ericsson LM" w:date="2016-05-10T22:03:00Z">
              <w:r w:rsidR="0045539D" w:rsidRPr="002341CA">
                <w:t xml:space="preserve">3 timeslots </w:t>
              </w:r>
            </w:ins>
            <w:r w:rsidR="00DD201F" w:rsidRPr="002341CA">
              <w:t>assigned</w:t>
            </w:r>
            <w:del w:id="2319" w:author="Ericsson LM" w:date="2016-05-10T22:03:00Z">
              <w:r w:rsidR="00DD201F" w:rsidRPr="002341CA" w:rsidDel="0045539D">
                <w:delText xml:space="preserve"> DL CC</w:delText>
              </w:r>
            </w:del>
          </w:p>
          <w:p w:rsidR="000775B8" w:rsidRPr="002341CA" w:rsidRDefault="000775B8" w:rsidP="000775B8">
            <w:pPr>
              <w:pStyle w:val="FP"/>
              <w:tabs>
                <w:tab w:val="left" w:pos="567"/>
              </w:tabs>
              <w:ind w:left="567" w:hanging="567"/>
              <w:rPr>
                <w:ins w:id="2320" w:author="Ericsson LM" w:date="2016-05-09T10:55:00Z"/>
              </w:rPr>
            </w:pPr>
            <w:ins w:id="2321" w:author="Ericsson LM" w:date="2016-05-09T10:55:00Z">
              <w:r w:rsidRPr="002341CA">
                <w:t xml:space="preserve">0 </w:t>
              </w:r>
            </w:ins>
            <w:r w:rsidR="00DD201F" w:rsidRPr="002341CA">
              <w:t>1 1</w:t>
            </w:r>
            <w:r w:rsidR="00DD201F" w:rsidRPr="002341CA">
              <w:tab/>
            </w:r>
            <w:del w:id="2322" w:author="Ericsson LM" w:date="2016-05-09T10:54:00Z">
              <w:r w:rsidR="00DD201F" w:rsidRPr="002341CA" w:rsidDel="000775B8">
                <w:tab/>
              </w:r>
            </w:del>
            <w:del w:id="2323" w:author="Ericsson LM" w:date="2016-05-10T22:03:00Z">
              <w:r w:rsidR="00DD201F" w:rsidRPr="002341CA" w:rsidDel="0045539D">
                <w:delText xml:space="preserve">4*number of timeslots for </w:delText>
              </w:r>
            </w:del>
            <w:ins w:id="2324" w:author="Ericsson LM" w:date="2016-05-10T22:03:00Z">
              <w:r w:rsidR="0045539D" w:rsidRPr="002341CA">
                <w:t xml:space="preserve">4 timeslots </w:t>
              </w:r>
            </w:ins>
            <w:r w:rsidR="00DD201F" w:rsidRPr="002341CA">
              <w:t>assigned</w:t>
            </w:r>
            <w:del w:id="2325" w:author="Ericsson LM" w:date="2016-05-10T22:04:00Z">
              <w:r w:rsidR="00DD201F" w:rsidRPr="002341CA" w:rsidDel="0045539D">
                <w:delText xml:space="preserve"> DL CC</w:delText>
              </w:r>
            </w:del>
          </w:p>
          <w:p w:rsidR="000775B8" w:rsidRPr="002341CA" w:rsidRDefault="000775B8" w:rsidP="000775B8">
            <w:pPr>
              <w:pStyle w:val="FP"/>
              <w:tabs>
                <w:tab w:val="left" w:pos="567"/>
              </w:tabs>
              <w:ind w:left="567" w:hanging="567"/>
              <w:rPr>
                <w:ins w:id="2326" w:author="Ericsson LM" w:date="2016-05-09T10:55:00Z"/>
              </w:rPr>
            </w:pPr>
            <w:ins w:id="2327" w:author="Ericsson LM" w:date="2016-05-09T10:55:00Z">
              <w:r w:rsidRPr="002341CA">
                <w:t>1 0 0</w:t>
              </w:r>
              <w:r w:rsidRPr="002341CA">
                <w:tab/>
                <w:t>5 timeslots assigned</w:t>
              </w:r>
            </w:ins>
          </w:p>
          <w:p w:rsidR="000775B8" w:rsidRPr="002341CA" w:rsidRDefault="000775B8" w:rsidP="000775B8">
            <w:pPr>
              <w:pStyle w:val="FP"/>
              <w:tabs>
                <w:tab w:val="left" w:pos="567"/>
              </w:tabs>
              <w:ind w:left="567" w:hanging="567"/>
              <w:rPr>
                <w:ins w:id="2328" w:author="Ericsson LM" w:date="2016-05-09T10:55:00Z"/>
              </w:rPr>
            </w:pPr>
            <w:ins w:id="2329" w:author="Ericsson LM" w:date="2016-05-09T10:55:00Z">
              <w:r w:rsidRPr="002341CA">
                <w:t>1 0 1</w:t>
              </w:r>
              <w:r w:rsidRPr="002341CA">
                <w:tab/>
              </w:r>
            </w:ins>
            <w:ins w:id="2330" w:author="Ericsson LM" w:date="2016-05-09T10:56:00Z">
              <w:r w:rsidRPr="002341CA">
                <w:t>6</w:t>
              </w:r>
            </w:ins>
            <w:ins w:id="2331" w:author="Ericsson LM" w:date="2016-05-09T10:55:00Z">
              <w:r w:rsidRPr="002341CA">
                <w:t xml:space="preserve"> timeslots </w:t>
              </w:r>
              <w:r w:rsidR="0045539D" w:rsidRPr="002341CA">
                <w:t>assigned</w:t>
              </w:r>
            </w:ins>
          </w:p>
          <w:p w:rsidR="000775B8" w:rsidRPr="002341CA" w:rsidRDefault="000775B8" w:rsidP="000775B8">
            <w:pPr>
              <w:pStyle w:val="FP"/>
              <w:tabs>
                <w:tab w:val="left" w:pos="567"/>
              </w:tabs>
              <w:ind w:left="567" w:hanging="567"/>
              <w:rPr>
                <w:ins w:id="2332" w:author="Ericsson LM" w:date="2016-05-09T10:55:00Z"/>
              </w:rPr>
            </w:pPr>
            <w:ins w:id="2333" w:author="Ericsson LM" w:date="2016-05-09T10:55:00Z">
              <w:r w:rsidRPr="002341CA">
                <w:t>1 1 0</w:t>
              </w:r>
              <w:r w:rsidRPr="002341CA">
                <w:tab/>
              </w:r>
            </w:ins>
            <w:ins w:id="2334" w:author="Ericsson LM" w:date="2016-05-09T10:56:00Z">
              <w:r w:rsidRPr="002341CA">
                <w:t>7</w:t>
              </w:r>
            </w:ins>
            <w:ins w:id="2335" w:author="Ericsson LM" w:date="2016-05-09T10:55:00Z">
              <w:r w:rsidRPr="002341CA">
                <w:t xml:space="preserve"> timeslots </w:t>
              </w:r>
              <w:r w:rsidR="0045539D" w:rsidRPr="002341CA">
                <w:t>assigned</w:t>
              </w:r>
            </w:ins>
          </w:p>
          <w:p w:rsidR="00DD201F" w:rsidRPr="002341CA" w:rsidRDefault="000775B8" w:rsidP="002A7C68">
            <w:ins w:id="2336" w:author="Ericsson LM" w:date="2016-05-09T10:55:00Z">
              <w:r w:rsidRPr="002341CA">
                <w:t>1 1 1</w:t>
              </w:r>
              <w:r w:rsidRPr="002341CA">
                <w:tab/>
              </w:r>
            </w:ins>
            <w:ins w:id="2337" w:author="Ericsson LM" w:date="2016-05-09T10:56:00Z">
              <w:r w:rsidRPr="002341CA">
                <w:t>8</w:t>
              </w:r>
            </w:ins>
            <w:ins w:id="2338" w:author="Ericsson LM" w:date="2016-05-09T10:55:00Z">
              <w:r w:rsidRPr="002341CA">
                <w:t xml:space="preserve"> timeslots assigned</w:t>
              </w:r>
            </w:ins>
          </w:p>
          <w:p w:rsidR="00DD201F" w:rsidRPr="002341CA" w:rsidRDefault="00DD201F" w:rsidP="002A7C68">
            <w:r w:rsidRPr="002341CA">
              <w:t>Values other than ‘00</w:t>
            </w:r>
            <w:ins w:id="2339" w:author="Ericsson LM" w:date="2016-05-12T10:38:00Z">
              <w:r w:rsidR="00A50151" w:rsidRPr="002341CA">
                <w:t>0</w:t>
              </w:r>
            </w:ins>
            <w:r w:rsidRPr="002341CA">
              <w:t xml:space="preserve">’ can only be used if supported by the mobile station, as indicated by its </w:t>
            </w:r>
            <w:proofErr w:type="spellStart"/>
            <w:r w:rsidRPr="002341CA">
              <w:t>multislot</w:t>
            </w:r>
            <w:proofErr w:type="spellEnd"/>
            <w:r w:rsidRPr="002341CA">
              <w:t xml:space="preserve"> capability, see 3GPP TS 45.002. If the assigned downlink Coverage Class &gt; CC1 (according to the DL_COVERAGE_CLASS field), the mobile station shall consider the TIMESLOT_MULTIPLICATOR field as not valid.</w:t>
            </w:r>
          </w:p>
          <w:p w:rsidR="00DD201F" w:rsidRPr="002341CA" w:rsidRDefault="00DD201F" w:rsidP="002A7C68">
            <w:pPr>
              <w:rPr>
                <w:bCs/>
              </w:rPr>
            </w:pPr>
            <w:r w:rsidRPr="002341CA">
              <w:rPr>
                <w:b/>
              </w:rPr>
              <w:t xml:space="preserve">UL_COVERAGE_CLASS </w:t>
            </w:r>
            <w:r w:rsidRPr="002341CA">
              <w:t>(2 bit field</w:t>
            </w:r>
            <w:proofErr w:type="gramStart"/>
            <w:r w:rsidRPr="002341CA">
              <w:t>)</w:t>
            </w:r>
            <w:proofErr w:type="gramEnd"/>
            <w:r w:rsidRPr="002341CA">
              <w:br/>
              <w:t>This field indicates the UL Coverage Class that is assigned for transfer of uplink RLC/MAC control messages on the EC-PACCH during the DL EC</w:t>
            </w:r>
            <w:del w:id="2340" w:author="Ericsson LM" w:date="2016-05-03T14:14:00Z">
              <w:r w:rsidRPr="002341CA" w:rsidDel="000B4B71">
                <w:delText>-EGPRS</w:delText>
              </w:r>
            </w:del>
            <w:r w:rsidRPr="002341CA">
              <w:t xml:space="preserve"> TBF. </w:t>
            </w:r>
            <w:r w:rsidRPr="002341CA">
              <w:rPr>
                <w:bCs/>
              </w:rPr>
              <w:t>The UL_COVERAGE_CLASS field shall be set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2 1</w:t>
            </w:r>
          </w:p>
          <w:p w:rsidR="00DD201F" w:rsidRPr="002341CA" w:rsidRDefault="00DD201F" w:rsidP="002A7C68">
            <w:pPr>
              <w:pStyle w:val="FP"/>
              <w:tabs>
                <w:tab w:val="left" w:pos="567"/>
              </w:tabs>
              <w:ind w:left="567" w:hanging="567"/>
            </w:pPr>
            <w:r w:rsidRPr="002341CA">
              <w:t>0 0</w:t>
            </w:r>
            <w:r w:rsidRPr="002341CA">
              <w:tab/>
              <w:t>UL Coverage Class = CC1</w:t>
            </w:r>
          </w:p>
          <w:p w:rsidR="00DD201F" w:rsidRPr="002341CA" w:rsidRDefault="00DD201F" w:rsidP="002A7C68">
            <w:pPr>
              <w:pStyle w:val="FP"/>
              <w:tabs>
                <w:tab w:val="left" w:pos="567"/>
              </w:tabs>
              <w:ind w:left="567" w:hanging="567"/>
            </w:pPr>
            <w:r w:rsidRPr="002341CA">
              <w:t>0 1</w:t>
            </w:r>
            <w:r w:rsidRPr="002341CA">
              <w:tab/>
              <w:t>UL Coverage Class = CC2</w:t>
            </w:r>
          </w:p>
          <w:p w:rsidR="00DD201F" w:rsidRPr="002341CA" w:rsidRDefault="00DD201F" w:rsidP="002A7C68">
            <w:pPr>
              <w:pStyle w:val="FP"/>
              <w:tabs>
                <w:tab w:val="left" w:pos="567"/>
              </w:tabs>
              <w:ind w:left="567" w:hanging="567"/>
            </w:pPr>
            <w:r w:rsidRPr="002341CA">
              <w:t>1 0</w:t>
            </w:r>
            <w:r w:rsidRPr="002341CA">
              <w:tab/>
              <w:t>UL Coverage Class = CC3</w:t>
            </w:r>
          </w:p>
          <w:p w:rsidR="00DD201F" w:rsidRPr="002341CA" w:rsidRDefault="00DD201F" w:rsidP="002A7C68">
            <w:r w:rsidRPr="002341CA">
              <w:t>1 1</w:t>
            </w:r>
            <w:r w:rsidRPr="002341CA">
              <w:tab/>
            </w:r>
            <w:r w:rsidRPr="002341CA">
              <w:tab/>
              <w:t>UL Coverage Class = CC4</w:t>
            </w:r>
          </w:p>
          <w:p w:rsidR="00DD201F" w:rsidRPr="002341CA" w:rsidRDefault="00DD201F" w:rsidP="000B4B71">
            <w:pPr>
              <w:rPr>
                <w:b/>
              </w:rPr>
            </w:pPr>
            <w:r w:rsidRPr="002341CA">
              <w:rPr>
                <w:b/>
              </w:rPr>
              <w:t>EC</w:t>
            </w:r>
            <w:del w:id="2341" w:author="Ericsson LM" w:date="2016-05-03T14:14:00Z">
              <w:r w:rsidRPr="002341CA" w:rsidDel="000B4B71">
                <w:rPr>
                  <w:b/>
                </w:rPr>
                <w:delText>-EGPRS</w:delText>
              </w:r>
            </w:del>
            <w:r w:rsidRPr="002341CA">
              <w:rPr>
                <w:b/>
              </w:rPr>
              <w:t xml:space="preserve"> Packet Timing Advance</w:t>
            </w:r>
            <w:r w:rsidRPr="002341CA">
              <w:br/>
              <w:t>This information element is defined in sub-clause 12.74.</w:t>
            </w:r>
          </w:p>
        </w:tc>
      </w:tr>
      <w:tr w:rsidR="00DD201F" w:rsidRPr="002341CA" w:rsidTr="002A7C68">
        <w:trPr>
          <w:cantSplit/>
        </w:trPr>
        <w:tc>
          <w:tcPr>
            <w:tcW w:w="9848" w:type="dxa"/>
          </w:tcPr>
          <w:p w:rsidR="00DD201F" w:rsidRPr="002341CA" w:rsidRDefault="00DD201F" w:rsidP="002A7C68">
            <w:pPr>
              <w:rPr>
                <w:bCs/>
              </w:rPr>
            </w:pPr>
            <w:r w:rsidRPr="002341CA">
              <w:rPr>
                <w:b/>
              </w:rPr>
              <w:lastRenderedPageBreak/>
              <w:t>STARTING_UL_TIMESLOT_OFFSET</w:t>
            </w:r>
            <w:r w:rsidRPr="002341CA">
              <w:t xml:space="preserve"> (2 bit field</w:t>
            </w:r>
            <w:proofErr w:type="gramStart"/>
            <w:r w:rsidRPr="002341CA">
              <w:t>)</w:t>
            </w:r>
            <w:proofErr w:type="gramEnd"/>
            <w:r w:rsidRPr="002341CA">
              <w:rPr>
                <w:b/>
              </w:rPr>
              <w:br/>
            </w:r>
            <w:r w:rsidRPr="002341CA">
              <w:t>This field defines the timeslot number of the lowest timeslot included in the allocation that is used for transfer of uplink RLC/MAC control messages on the EC-PACCH during the DL EC</w:t>
            </w:r>
            <w:del w:id="2342" w:author="Ericsson LM" w:date="2016-05-03T14:14:00Z">
              <w:r w:rsidRPr="002341CA" w:rsidDel="000B4B71">
                <w:delText>-EGPRS</w:delText>
              </w:r>
            </w:del>
            <w:r w:rsidRPr="002341CA">
              <w:t xml:space="preserve"> TBF. The number of additional timeslots that are included in the uplink allocation depends on the assigned UL Coverage Class. The allocated timeslots are contiguous, starting with the timeslot number indicated in the STARTING_UL_TIMESLOT_OFFSET field. The STARTING_UL_TIMESLOT_OFFSET</w:t>
            </w:r>
            <w:r w:rsidRPr="002341CA">
              <w:rPr>
                <w:bCs/>
              </w:rPr>
              <w:t xml:space="preserve"> field is encoded as an offset to the timeslot assigned with the STARTING_DL_TIMESLOT field. </w:t>
            </w:r>
            <w:r w:rsidRPr="002341CA">
              <w:t>The encoding of the field is dependent of the value of the DL_COVERAGE_CLASS and UL_COVERAGE_CLASS fields in the same message.</w:t>
            </w:r>
          </w:p>
          <w:p w:rsidR="00DD201F" w:rsidRPr="002341CA" w:rsidRDefault="00DD201F" w:rsidP="002A7C68">
            <w:r w:rsidRPr="002341CA">
              <w:t>If both DL_COVERAGE_CLASS and UL_COVERAGE_CLASS &gt; CC1, the same timeslots are assigned in both the uplink and the downlink directions. The STARTING_UL_TIMESLOT_OFFSET field can then be considered as not valid by the mobile station.</w:t>
            </w:r>
          </w:p>
          <w:p w:rsidR="00DD201F" w:rsidRPr="002341CA" w:rsidRDefault="00DD201F" w:rsidP="002A7C68">
            <w:r w:rsidRPr="002341CA">
              <w:t>If DL_COVERAGE_CLASS = CC1 and UL_COVERAGE_CLASS &gt; CC1, the STARTING_UL_TIMESLOT_OFFSET field is encoded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2 1</w:t>
            </w:r>
          </w:p>
          <w:p w:rsidR="00DD201F" w:rsidRPr="002341CA" w:rsidRDefault="00DD201F" w:rsidP="002A7C68">
            <w:pPr>
              <w:pStyle w:val="FP"/>
              <w:tabs>
                <w:tab w:val="left" w:pos="567"/>
              </w:tabs>
              <w:ind w:left="567" w:hanging="567"/>
            </w:pPr>
            <w:r w:rsidRPr="002341CA">
              <w:t>0 0</w:t>
            </w:r>
            <w:r w:rsidRPr="002341CA">
              <w:tab/>
              <w:t xml:space="preserve">same timeslot as indicated by </w:t>
            </w:r>
            <w:r w:rsidRPr="002341CA">
              <w:rPr>
                <w:bCs/>
              </w:rPr>
              <w:t>STARTING_DL_TIMESLOT</w:t>
            </w:r>
          </w:p>
          <w:p w:rsidR="00DD201F" w:rsidRPr="002341CA" w:rsidRDefault="00DD201F" w:rsidP="002A7C68">
            <w:pPr>
              <w:pStyle w:val="FP"/>
              <w:tabs>
                <w:tab w:val="left" w:pos="567"/>
              </w:tabs>
              <w:ind w:left="567" w:hanging="567"/>
            </w:pPr>
            <w:r w:rsidRPr="002341CA">
              <w:t>0 1</w:t>
            </w:r>
            <w:r w:rsidRPr="002341CA">
              <w:tab/>
            </w:r>
            <w:r w:rsidRPr="002341CA">
              <w:rPr>
                <w:bCs/>
              </w:rPr>
              <w:t>STARTING_DL_TIMESLOT - 1</w:t>
            </w:r>
          </w:p>
          <w:p w:rsidR="00DD201F" w:rsidRPr="002341CA" w:rsidRDefault="00DD201F" w:rsidP="002A7C68">
            <w:pPr>
              <w:pStyle w:val="FP"/>
              <w:tabs>
                <w:tab w:val="left" w:pos="567"/>
              </w:tabs>
              <w:ind w:left="567" w:hanging="567"/>
            </w:pPr>
            <w:r w:rsidRPr="002341CA">
              <w:t>1 0</w:t>
            </w:r>
            <w:r w:rsidRPr="002341CA">
              <w:tab/>
            </w:r>
            <w:r w:rsidRPr="002341CA">
              <w:rPr>
                <w:bCs/>
              </w:rPr>
              <w:t>STARTING_DL_TIMESLOT - 2</w:t>
            </w:r>
          </w:p>
          <w:p w:rsidR="00DD201F" w:rsidRPr="002341CA" w:rsidRDefault="00DD201F" w:rsidP="002A7C68">
            <w:pPr>
              <w:rPr>
                <w:bCs/>
              </w:rPr>
            </w:pPr>
            <w:r w:rsidRPr="002341CA">
              <w:t>1 1</w:t>
            </w:r>
            <w:r w:rsidRPr="002341CA">
              <w:tab/>
            </w:r>
            <w:r w:rsidRPr="002341CA">
              <w:tab/>
            </w:r>
            <w:r w:rsidRPr="002341CA">
              <w:rPr>
                <w:bCs/>
              </w:rPr>
              <w:t>STARTING_DL_TIMESLOT - 3</w:t>
            </w:r>
          </w:p>
          <w:p w:rsidR="00DD201F" w:rsidRPr="002341CA" w:rsidRDefault="00DD201F" w:rsidP="002A7C68">
            <w:r w:rsidRPr="002341CA">
              <w:t>If DL_COVERAGE_CLASS &gt; CC1 and UL_COVERAGE_CLASS = CC1, the STARTING_UL_TIMESLOT_OFFSET field is encoded according to the following table:</w:t>
            </w:r>
          </w:p>
          <w:p w:rsidR="00DD201F" w:rsidRPr="002341CA" w:rsidRDefault="00DD201F" w:rsidP="002A7C68">
            <w:pPr>
              <w:pStyle w:val="FP"/>
              <w:tabs>
                <w:tab w:val="left" w:pos="567"/>
              </w:tabs>
              <w:ind w:left="567" w:hanging="567"/>
            </w:pPr>
            <w:r w:rsidRPr="002341CA">
              <w:t>bit</w:t>
            </w:r>
          </w:p>
          <w:p w:rsidR="00DD201F" w:rsidRPr="002341CA" w:rsidRDefault="00DD201F" w:rsidP="002A7C68">
            <w:pPr>
              <w:pStyle w:val="FP"/>
              <w:tabs>
                <w:tab w:val="left" w:pos="567"/>
              </w:tabs>
              <w:ind w:left="567" w:hanging="567"/>
            </w:pPr>
            <w:r w:rsidRPr="002341CA">
              <w:t>2 1</w:t>
            </w:r>
          </w:p>
          <w:p w:rsidR="00DD201F" w:rsidRPr="002341CA" w:rsidRDefault="00DD201F" w:rsidP="002A7C68">
            <w:pPr>
              <w:pStyle w:val="FP"/>
              <w:tabs>
                <w:tab w:val="left" w:pos="567"/>
              </w:tabs>
              <w:ind w:left="567" w:hanging="567"/>
            </w:pPr>
            <w:r w:rsidRPr="002341CA">
              <w:t>0 0</w:t>
            </w:r>
            <w:r w:rsidRPr="002341CA">
              <w:tab/>
              <w:t xml:space="preserve">same timeslot as indicated by </w:t>
            </w:r>
            <w:r w:rsidRPr="002341CA">
              <w:rPr>
                <w:bCs/>
              </w:rPr>
              <w:t>STARTING_DL_TIMESLOT</w:t>
            </w:r>
          </w:p>
          <w:p w:rsidR="00DD201F" w:rsidRPr="002341CA" w:rsidRDefault="00DD201F" w:rsidP="002A7C68">
            <w:pPr>
              <w:pStyle w:val="FP"/>
              <w:tabs>
                <w:tab w:val="left" w:pos="567"/>
              </w:tabs>
              <w:ind w:left="567" w:hanging="567"/>
            </w:pPr>
            <w:r w:rsidRPr="002341CA">
              <w:t>0 1</w:t>
            </w:r>
            <w:r w:rsidRPr="002341CA">
              <w:tab/>
            </w:r>
            <w:r w:rsidRPr="002341CA">
              <w:rPr>
                <w:bCs/>
              </w:rPr>
              <w:t>STARTING_DL_TIMESLOT + 1</w:t>
            </w:r>
          </w:p>
          <w:p w:rsidR="00DD201F" w:rsidRPr="002341CA" w:rsidRDefault="00DD201F" w:rsidP="002A7C68">
            <w:pPr>
              <w:pStyle w:val="FP"/>
              <w:tabs>
                <w:tab w:val="left" w:pos="567"/>
              </w:tabs>
              <w:ind w:left="567" w:hanging="567"/>
            </w:pPr>
            <w:r w:rsidRPr="002341CA">
              <w:t>1 0</w:t>
            </w:r>
            <w:r w:rsidRPr="002341CA">
              <w:tab/>
            </w:r>
            <w:r w:rsidRPr="002341CA">
              <w:rPr>
                <w:bCs/>
              </w:rPr>
              <w:t>STARTING_DL_TIMESLOT + 2</w:t>
            </w:r>
          </w:p>
          <w:p w:rsidR="00DD201F" w:rsidRPr="002341CA" w:rsidRDefault="00DD201F" w:rsidP="002A7C68">
            <w:r w:rsidRPr="002341CA">
              <w:t>1 1</w:t>
            </w:r>
            <w:r w:rsidRPr="002341CA">
              <w:tab/>
            </w:r>
            <w:r w:rsidRPr="002341CA">
              <w:tab/>
            </w:r>
            <w:r w:rsidRPr="002341CA">
              <w:rPr>
                <w:bCs/>
              </w:rPr>
              <w:t>STARTING_DL_TIMESLOT + 3</w:t>
            </w:r>
          </w:p>
          <w:p w:rsidR="00DD201F" w:rsidRPr="002341CA" w:rsidRDefault="00DD201F" w:rsidP="002A7C68">
            <w:r w:rsidRPr="002341CA">
              <w:t xml:space="preserve">If both DL_COVERAGE_CLASS and UL_COVERAGE_CLASS = CC1, the uplink is assigned to the timeslot indicated by the </w:t>
            </w:r>
            <w:r w:rsidRPr="002341CA">
              <w:rPr>
                <w:bCs/>
              </w:rPr>
              <w:t xml:space="preserve">STARTING_DL_TIMESLOT field. </w:t>
            </w:r>
            <w:r w:rsidRPr="002341CA">
              <w:t>The STARTING_UL_TIMESLOT_OFFSET field can then be considered as not valid by the mobile station.</w:t>
            </w:r>
          </w:p>
        </w:tc>
      </w:tr>
      <w:tr w:rsidR="00DD201F" w:rsidRPr="002341CA" w:rsidTr="002A7C68">
        <w:trPr>
          <w:cantSplit/>
        </w:trPr>
        <w:tc>
          <w:tcPr>
            <w:tcW w:w="9848" w:type="dxa"/>
          </w:tcPr>
          <w:p w:rsidR="00DD201F" w:rsidRPr="002341CA" w:rsidRDefault="00DD201F" w:rsidP="002A7C68">
            <w:r w:rsidRPr="002341CA">
              <w:rPr>
                <w:b/>
              </w:rPr>
              <w:t>P0</w:t>
            </w:r>
            <w:r w:rsidRPr="002341CA">
              <w:t xml:space="preserve"> (4 bit field</w:t>
            </w:r>
            <w:proofErr w:type="gramStart"/>
            <w:r w:rsidRPr="002341CA">
              <w:t>)</w:t>
            </w:r>
            <w:proofErr w:type="gramEnd"/>
            <w:r w:rsidRPr="002341CA">
              <w:br/>
              <w:t>This field is an optional downlink power control parameter. It is encoded as follows:</w:t>
            </w:r>
          </w:p>
          <w:p w:rsidR="00DD201F" w:rsidRPr="002341CA" w:rsidRDefault="00DD201F" w:rsidP="002A7C68">
            <w:r w:rsidRPr="002341CA">
              <w:t>bit</w:t>
            </w:r>
            <w:r w:rsidRPr="002341CA">
              <w:br/>
              <w:t xml:space="preserve">4 3 2 1 </w:t>
            </w:r>
            <w:r w:rsidRPr="002341CA">
              <w:br/>
              <w:t>0 0 0 0</w:t>
            </w:r>
            <w:r w:rsidRPr="002341CA">
              <w:tab/>
            </w:r>
            <w:r w:rsidRPr="002341CA">
              <w:tab/>
              <w:t>P0 = 0 dB</w:t>
            </w:r>
            <w:r w:rsidRPr="002341CA">
              <w:br/>
              <w:t>0 0 0 1</w:t>
            </w:r>
            <w:r w:rsidRPr="002341CA">
              <w:tab/>
            </w:r>
            <w:r w:rsidRPr="002341CA">
              <w:tab/>
              <w:t>P0 = 2 dB</w:t>
            </w:r>
            <w:r w:rsidRPr="002341CA">
              <w:br/>
              <w:t>0 0 1 0</w:t>
            </w:r>
            <w:r w:rsidRPr="002341CA">
              <w:tab/>
            </w:r>
            <w:r w:rsidRPr="002341CA">
              <w:tab/>
              <w:t>P0 = 4 dB</w:t>
            </w:r>
            <w:r w:rsidRPr="002341CA">
              <w:br/>
              <w:t>:</w:t>
            </w:r>
            <w:r w:rsidRPr="002341CA">
              <w:br/>
              <w:t>1 1 1 1</w:t>
            </w:r>
            <w:r w:rsidRPr="002341CA">
              <w:tab/>
            </w:r>
            <w:r w:rsidRPr="002341CA">
              <w:tab/>
              <w:t>P0 = 30 dB</w:t>
            </w:r>
          </w:p>
        </w:tc>
      </w:tr>
      <w:tr w:rsidR="00DD201F" w:rsidRPr="002341CA" w:rsidTr="002A7C68">
        <w:trPr>
          <w:cantSplit/>
        </w:trPr>
        <w:tc>
          <w:tcPr>
            <w:tcW w:w="9848" w:type="dxa"/>
          </w:tcPr>
          <w:p w:rsidR="00DD201F" w:rsidRPr="002341CA" w:rsidRDefault="00DD201F" w:rsidP="002A7C68">
            <w:r w:rsidRPr="002341CA">
              <w:rPr>
                <w:b/>
              </w:rPr>
              <w:lastRenderedPageBreak/>
              <w:t xml:space="preserve">PR_MODE </w:t>
            </w:r>
            <w:r w:rsidRPr="002341CA">
              <w:t>(1 bit field</w:t>
            </w:r>
            <w:proofErr w:type="gramStart"/>
            <w:r w:rsidRPr="002341CA">
              <w:t>)</w:t>
            </w:r>
            <w:proofErr w:type="gramEnd"/>
            <w:r w:rsidRPr="002341CA">
              <w:br/>
              <w:t>This field indicate</w:t>
            </w:r>
            <w:ins w:id="2343" w:author="Ericsson LM" w:date="2016-05-09T19:59:00Z">
              <w:r w:rsidR="00414B24" w:rsidRPr="002341CA">
                <w:t>s</w:t>
              </w:r>
            </w:ins>
            <w:r w:rsidRPr="002341CA">
              <w:t xml:space="preserve"> the PR Management mode, as defined in 3GPP TS 45.008. The field is encoded as follows:</w:t>
            </w:r>
            <w:r w:rsidRPr="002341CA">
              <w:br/>
              <w:t>0</w:t>
            </w:r>
            <w:r w:rsidRPr="002341CA">
              <w:tab/>
              <w:t>PR mode A: for one addressed MS</w:t>
            </w:r>
            <w:r w:rsidRPr="002341CA">
              <w:br/>
              <w:t>1</w:t>
            </w:r>
            <w:r w:rsidRPr="002341CA">
              <w:tab/>
              <w:t>PR mode B: for all MS</w:t>
            </w:r>
            <w:ins w:id="2344" w:author="Ericsson LM" w:date="2016-05-09T19:59:00Z">
              <w:r w:rsidR="00414B24" w:rsidRPr="002341CA">
                <w:t>s</w:t>
              </w:r>
            </w:ins>
          </w:p>
          <w:p w:rsidR="00DD201F" w:rsidRPr="002341CA" w:rsidRDefault="00DD201F" w:rsidP="002A7C68">
            <w:r w:rsidRPr="002341CA">
              <w:rPr>
                <w:b/>
              </w:rPr>
              <w:t>GAMMA</w:t>
            </w:r>
            <w:r w:rsidRPr="002341CA">
              <w:t xml:space="preserve"> (5 bit field</w:t>
            </w:r>
            <w:proofErr w:type="gramStart"/>
            <w:r w:rsidRPr="002341CA">
              <w:t>)</w:t>
            </w:r>
            <w:proofErr w:type="gramEnd"/>
            <w:r w:rsidRPr="002341CA">
              <w:br/>
              <w:t xml:space="preserve">This  field is the binary representation of the parameter </w:t>
            </w:r>
            <w:del w:id="2345"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46" w:author="Ericsson LM" w:date="2016-05-03T15:31: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xml:space="preserve"> for MS output power control in units of 2 dB, see 3GPP TS 45.008. The field is coded according to the following table:</w:t>
            </w:r>
          </w:p>
          <w:p w:rsidR="00DD201F" w:rsidRPr="002341CA" w:rsidRDefault="00DD201F" w:rsidP="002A7C68">
            <w:r w:rsidRPr="002341CA">
              <w:t>bit</w:t>
            </w:r>
            <w:r w:rsidRPr="002341CA">
              <w:br/>
              <w:t>5 4 3 2 1</w:t>
            </w:r>
            <w:r w:rsidRPr="002341CA">
              <w:br/>
              <w:t>0 0 0 0 0</w:t>
            </w:r>
            <w:r w:rsidRPr="002341CA">
              <w:tab/>
            </w:r>
            <w:del w:id="2347"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48" w:author="Ericsson LM" w:date="2016-05-03T15:31: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 0 dB</w:t>
            </w:r>
            <w:r w:rsidRPr="002341CA">
              <w:br/>
              <w:t>0 0 0 0 1</w:t>
            </w:r>
            <w:r w:rsidRPr="002341CA">
              <w:tab/>
            </w:r>
            <w:del w:id="2349"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50" w:author="Ericsson LM" w:date="2016-05-03T15:31: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 2 dB</w:t>
            </w:r>
            <w:r w:rsidRPr="002341CA">
              <w:br/>
              <w:t>: : : :</w:t>
            </w:r>
            <w:r w:rsidRPr="002341CA">
              <w:br/>
              <w:t>1 1 1 1 0</w:t>
            </w:r>
            <w:r w:rsidRPr="002341CA">
              <w:tab/>
            </w:r>
            <w:del w:id="2351"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52" w:author="Ericsson LM" w:date="2016-05-03T15:31: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 60 dB</w:t>
            </w:r>
            <w:r w:rsidRPr="002341CA">
              <w:br/>
              <w:t>1 1 1 1 1</w:t>
            </w:r>
            <w:r w:rsidRPr="002341CA">
              <w:tab/>
            </w:r>
            <w:del w:id="2353" w:author="Ericsson LM" w:date="2016-05-03T15:32:00Z">
              <w:r w:rsidRPr="002341CA" w:rsidDel="00F7377B">
                <w:fldChar w:fldCharType="begin"/>
              </w:r>
              <w:r w:rsidRPr="002341CA" w:rsidDel="00F7377B">
                <w:delInstrText>symbol 71 \f "Symbol" \s 10</w:delInstrText>
              </w:r>
              <w:r w:rsidRPr="002341CA" w:rsidDel="00F7377B">
                <w:fldChar w:fldCharType="separate"/>
              </w:r>
              <w:r w:rsidRPr="002341CA" w:rsidDel="00F7377B">
                <w:rPr>
                  <w:rFonts w:ascii="Symbol" w:hAnsi="Symbol"/>
                </w:rPr>
                <w:delText>G</w:delText>
              </w:r>
              <w:r w:rsidRPr="002341CA" w:rsidDel="00F7377B">
                <w:fldChar w:fldCharType="end"/>
              </w:r>
              <w:r w:rsidRPr="002341CA" w:rsidDel="00F7377B">
                <w:delText>CH</w:delText>
              </w:r>
            </w:del>
            <w:ins w:id="2354" w:author="Ericsson LM" w:date="2016-05-03T15:32:00Z">
              <w:r w:rsidR="00F7377B" w:rsidRPr="002341CA">
                <w:fldChar w:fldCharType="begin"/>
              </w:r>
              <w:r w:rsidR="00F7377B" w:rsidRPr="002341CA">
                <w:instrText>symbol 71 \f "Symbol" \s 10</w:instrText>
              </w:r>
              <w:r w:rsidR="00F7377B" w:rsidRPr="002341CA">
                <w:fldChar w:fldCharType="separate"/>
              </w:r>
              <w:r w:rsidR="00F7377B" w:rsidRPr="002341CA">
                <w:rPr>
                  <w:rFonts w:ascii="Symbol" w:hAnsi="Symbol"/>
                </w:rPr>
                <w:t>G</w:t>
              </w:r>
              <w:r w:rsidR="00F7377B" w:rsidRPr="002341CA">
                <w:fldChar w:fldCharType="end"/>
              </w:r>
              <w:r w:rsidR="00F7377B" w:rsidRPr="002341CA">
                <w:rPr>
                  <w:vertAlign w:val="subscript"/>
                </w:rPr>
                <w:t>CH</w:t>
              </w:r>
            </w:ins>
            <w:r w:rsidRPr="002341CA">
              <w:t> = 62 dB</w:t>
            </w:r>
          </w:p>
          <w:p w:rsidR="001E0B81" w:rsidRPr="002341CA" w:rsidRDefault="001E0B81" w:rsidP="001E0B81">
            <w:pPr>
              <w:rPr>
                <w:ins w:id="2355" w:author="Ericsson LM" w:date="2016-05-09T19:10:00Z"/>
              </w:rPr>
            </w:pPr>
            <w:ins w:id="2356" w:author="Ericsson LM" w:date="2016-05-09T19:10:00Z">
              <w:r w:rsidRPr="002341CA">
                <w:rPr>
                  <w:b/>
                </w:rPr>
                <w:t>ALPHA Enable</w:t>
              </w:r>
              <w:r w:rsidRPr="002341CA">
                <w:t xml:space="preserve"> (1 bit field</w:t>
              </w:r>
              <w:proofErr w:type="gramStart"/>
              <w:r w:rsidRPr="002341CA">
                <w:t>)</w:t>
              </w:r>
              <w:proofErr w:type="gramEnd"/>
              <w:r w:rsidRPr="002341CA">
                <w:br/>
                <w:t>This field indicates whether or not the mobile station shall use the ALPHA parameter (if sent as part of EC SI) for uplink power control (see 3GPP TS 45.008 [34]). The field is coded as follows:</w:t>
              </w:r>
            </w:ins>
          </w:p>
          <w:p w:rsidR="001E0B81" w:rsidRPr="002341CA" w:rsidRDefault="001E0B81" w:rsidP="001E0B81">
            <w:pPr>
              <w:rPr>
                <w:ins w:id="2357" w:author="Ericsson LM" w:date="2016-05-09T19:10:00Z"/>
              </w:rPr>
            </w:pPr>
            <w:ins w:id="2358" w:author="Ericsson LM" w:date="2016-05-09T19:10:00Z">
              <w:r w:rsidRPr="002341CA">
                <w:t>0</w:t>
              </w:r>
              <w:r w:rsidRPr="002341CA">
                <w:tab/>
              </w:r>
              <w:r w:rsidRPr="002341CA">
                <w:tab/>
                <w:t>The mobile station shall not use the ALPHA parameter</w:t>
              </w:r>
              <w:r w:rsidRPr="002341CA">
                <w:br/>
                <w:t>1</w:t>
              </w:r>
              <w:r w:rsidRPr="002341CA">
                <w:tab/>
              </w:r>
              <w:r w:rsidRPr="002341CA">
                <w:tab/>
                <w:t>The mobile station shall use the ALPHA parameter</w:t>
              </w:r>
            </w:ins>
          </w:p>
          <w:p w:rsidR="00DD201F" w:rsidRPr="002341CA" w:rsidDel="00057BD9" w:rsidRDefault="003343C0" w:rsidP="00057BD9">
            <w:pPr>
              <w:rPr>
                <w:del w:id="2359" w:author="Ericsson LM" w:date="2016-05-25T19:11:00Z"/>
              </w:rPr>
            </w:pPr>
            <w:ins w:id="2360" w:author="Ericsson LM" w:date="2016-05-10T09:51:00Z">
              <w:r w:rsidRPr="002341CA">
                <w:rPr>
                  <w:b/>
                </w:rPr>
                <w:t>EC_MA_NUMBER</w:t>
              </w:r>
            </w:ins>
            <w:del w:id="2361" w:author="Ericsson LM" w:date="2016-05-10T09:52:00Z">
              <w:r w:rsidR="00DD201F" w:rsidRPr="002341CA" w:rsidDel="003343C0">
                <w:rPr>
                  <w:b/>
                </w:rPr>
                <w:delText>EC</w:delText>
              </w:r>
            </w:del>
            <w:del w:id="2362" w:author="Ericsson LM" w:date="2016-05-03T14:15:00Z">
              <w:r w:rsidR="00DD201F" w:rsidRPr="002341CA" w:rsidDel="000B4B71">
                <w:rPr>
                  <w:b/>
                </w:rPr>
                <w:delText>-EGPRS</w:delText>
              </w:r>
            </w:del>
            <w:del w:id="2363" w:author="Ericsson LM" w:date="2016-05-10T09:52:00Z">
              <w:r w:rsidR="00DD201F" w:rsidRPr="002341CA" w:rsidDel="003343C0">
                <w:rPr>
                  <w:b/>
                </w:rPr>
                <w:delText xml:space="preserve"> Mobile Allocation set</w:delText>
              </w:r>
            </w:del>
            <w:r w:rsidR="00DD201F" w:rsidRPr="002341CA">
              <w:rPr>
                <w:b/>
              </w:rPr>
              <w:t xml:space="preserve"> </w:t>
            </w:r>
            <w:r w:rsidR="00DD201F" w:rsidRPr="002341CA">
              <w:t>(5 bit field</w:t>
            </w:r>
            <w:proofErr w:type="gramStart"/>
            <w:r w:rsidR="00DD201F" w:rsidRPr="002341CA">
              <w:t>)</w:t>
            </w:r>
            <w:proofErr w:type="gramEnd"/>
            <w:r w:rsidR="00DD201F" w:rsidRPr="002341CA">
              <w:br/>
              <w:t>This field indicates what EC</w:t>
            </w:r>
            <w:del w:id="2364" w:author="Ericsson LM" w:date="2016-05-03T14:15:00Z">
              <w:r w:rsidR="00DD201F" w:rsidRPr="002341CA" w:rsidDel="000B4B71">
                <w:delText>-EGPRS</w:delText>
              </w:r>
            </w:del>
            <w:r w:rsidR="00DD201F" w:rsidRPr="002341CA">
              <w:t xml:space="preserve"> Mobile Allocation set, as defined in the EC</w:t>
            </w:r>
            <w:ins w:id="2365" w:author="Ericsson LM" w:date="2016-05-03T14:15:00Z">
              <w:r w:rsidR="000B4B71" w:rsidRPr="002341CA">
                <w:t xml:space="preserve"> </w:t>
              </w:r>
            </w:ins>
            <w:del w:id="2366" w:author="Ericsson LM" w:date="2016-05-03T14:15:00Z">
              <w:r w:rsidR="00DD201F" w:rsidRPr="002341CA" w:rsidDel="000B4B71">
                <w:delText>-</w:delText>
              </w:r>
            </w:del>
            <w:r w:rsidR="00DD201F" w:rsidRPr="002341CA">
              <w:t>SYSTEM INFORMATION TYPE 1 message, the TBF is allocated to</w:t>
            </w:r>
            <w:ins w:id="2367" w:author="Ericsson LM" w:date="2016-05-25T19:11:00Z">
              <w:r w:rsidR="00057BD9">
                <w:t xml:space="preserve"> (see 3GPP TS 44.018 [11])</w:t>
              </w:r>
            </w:ins>
            <w:r w:rsidR="00DD201F" w:rsidRPr="002341CA">
              <w:t xml:space="preserve">. </w:t>
            </w:r>
            <w:del w:id="2368" w:author="Ericsson LM" w:date="2016-05-25T19:11:00Z">
              <w:r w:rsidR="00DD201F" w:rsidRPr="002341CA" w:rsidDel="00057BD9">
                <w:delText>Each EC</w:delText>
              </w:r>
            </w:del>
            <w:del w:id="2369" w:author="Ericsson LM" w:date="2016-05-03T14:15:00Z">
              <w:r w:rsidR="00DD201F" w:rsidRPr="002341CA" w:rsidDel="000B4B71">
                <w:delText>-EGPRS</w:delText>
              </w:r>
            </w:del>
            <w:del w:id="2370" w:author="Ericsson LM" w:date="2016-05-25T19:11:00Z">
              <w:r w:rsidR="00DD201F" w:rsidRPr="002341CA" w:rsidDel="00057BD9">
                <w:delText xml:space="preserve"> Mobile Allocation set contains frequency parameters, consisting of:</w:delText>
              </w:r>
            </w:del>
          </w:p>
          <w:p w:rsidR="00DD201F" w:rsidRPr="002341CA" w:rsidDel="00057BD9" w:rsidRDefault="00DD201F" w:rsidP="00057BD9">
            <w:pPr>
              <w:rPr>
                <w:del w:id="2371" w:author="Ericsson LM" w:date="2016-05-25T19:11:00Z"/>
              </w:rPr>
            </w:pPr>
            <w:del w:id="2372" w:author="Ericsson LM" w:date="2016-05-25T19:11:00Z">
              <w:r w:rsidRPr="002341CA" w:rsidDel="00057BD9">
                <w:delText>radio frequencies (ARFCNs), HSN and MAIO, for a hopping radio frequency channel; or</w:delText>
              </w:r>
            </w:del>
          </w:p>
          <w:p w:rsidR="00DD201F" w:rsidRPr="002341CA" w:rsidRDefault="00DD201F" w:rsidP="00057BD9">
            <w:del w:id="2373" w:author="Ericsson LM" w:date="2016-05-25T19:11:00Z">
              <w:r w:rsidRPr="002341CA" w:rsidDel="00057BD9">
                <w:delText>a single ARFCN, for a non-hopping radio frequency channel.</w:delText>
              </w:r>
            </w:del>
          </w:p>
          <w:p w:rsidR="00DD201F" w:rsidRPr="002341CA" w:rsidRDefault="00DD201F" w:rsidP="002A7C68">
            <w:r w:rsidRPr="002341CA">
              <w:t>The field is encoded as a binary number with a range 0 to 31.</w:t>
            </w:r>
          </w:p>
        </w:tc>
      </w:tr>
      <w:tr w:rsidR="00DD201F" w:rsidRPr="002341CA" w:rsidTr="002A7C68">
        <w:trPr>
          <w:cantSplit/>
        </w:trPr>
        <w:tc>
          <w:tcPr>
            <w:tcW w:w="9848" w:type="dxa"/>
          </w:tcPr>
          <w:p w:rsidR="00DD201F" w:rsidRPr="002341CA" w:rsidRDefault="00DD201F" w:rsidP="002A7C68">
            <w:r w:rsidRPr="002341CA">
              <w:rPr>
                <w:b/>
              </w:rPr>
              <w:t xml:space="preserve">DOWNLINK_TFI_ASSIGNMENT </w:t>
            </w:r>
            <w:r w:rsidRPr="002341CA">
              <w:t>(5 bit field</w:t>
            </w:r>
            <w:proofErr w:type="gramStart"/>
            <w:r w:rsidRPr="002341CA">
              <w:t>)</w:t>
            </w:r>
            <w:proofErr w:type="gramEnd"/>
            <w:r w:rsidRPr="002341CA">
              <w:br/>
              <w:t>This information element, if present, assigns the TFI to the mobile station to identify the downlink TBF described by this message. TFI is encoded as defined in sub-clause 12.15.</w:t>
            </w:r>
          </w:p>
          <w:p w:rsidR="00DD201F" w:rsidRPr="002341CA" w:rsidDel="00615C20" w:rsidRDefault="00DD201F" w:rsidP="002A7C68">
            <w:pPr>
              <w:rPr>
                <w:del w:id="2374" w:author="Ericsson LM" w:date="2016-05-09T17:52:00Z"/>
              </w:rPr>
            </w:pPr>
            <w:del w:id="2375" w:author="Ericsson LM" w:date="2016-05-09T17:52:00Z">
              <w:r w:rsidRPr="002341CA" w:rsidDel="00615C20">
                <w:rPr>
                  <w:b/>
                </w:rPr>
                <w:delText xml:space="preserve">TBF Starting Time Delay </w:delText>
              </w:r>
              <w:r w:rsidRPr="002341CA" w:rsidDel="00615C20">
                <w:delText>(2 bit field)</w:delText>
              </w:r>
              <w:r w:rsidRPr="002341CA" w:rsidDel="00615C20">
                <w:br/>
                <w:delText>The TBF Starting Time Delay field contains information about a delay that shall be applied between the reception of the EC</w:delText>
              </w:r>
            </w:del>
            <w:del w:id="2376" w:author="Ericsson LM" w:date="2016-05-03T14:15:00Z">
              <w:r w:rsidRPr="002341CA" w:rsidDel="000B4B71">
                <w:delText>-EGPRS</w:delText>
              </w:r>
            </w:del>
            <w:del w:id="2377" w:author="Ericsson LM" w:date="2016-05-09T17:52:00Z">
              <w:r w:rsidRPr="002341CA" w:rsidDel="00615C20">
                <w:delText xml:space="preserve"> PACKET DOWNLINK ASSIGNMENT message until the point in time where the assigned TBF may start. The mobile station does not need to monitor the TFI field of downlink RLC data blocks until the point in time where the TBF is indicated to start. After the indicated point in time, the mobile station shall operate as during a downlink EC</w:delText>
              </w:r>
            </w:del>
            <w:del w:id="2378" w:author="Ericsson LM" w:date="2016-05-03T14:15:00Z">
              <w:r w:rsidRPr="002341CA" w:rsidDel="000B4B71">
                <w:delText>-EGPRS</w:delText>
              </w:r>
            </w:del>
            <w:del w:id="2379" w:author="Ericsson LM" w:date="2016-05-09T17:52:00Z">
              <w:r w:rsidRPr="002341CA" w:rsidDel="00615C20">
                <w:delText xml:space="preserve"> TBF. This field is encoded according to the following table:</w:delText>
              </w:r>
            </w:del>
          </w:p>
          <w:p w:rsidR="00DD201F" w:rsidRPr="002341CA" w:rsidDel="00615C20" w:rsidRDefault="00DD201F" w:rsidP="002A7C68">
            <w:pPr>
              <w:pStyle w:val="FP"/>
              <w:tabs>
                <w:tab w:val="left" w:pos="567"/>
              </w:tabs>
              <w:ind w:left="567" w:hanging="567"/>
              <w:rPr>
                <w:del w:id="2380" w:author="Ericsson LM" w:date="2016-05-09T17:52:00Z"/>
              </w:rPr>
            </w:pPr>
            <w:del w:id="2381" w:author="Ericsson LM" w:date="2016-05-09T17:52:00Z">
              <w:r w:rsidRPr="002341CA" w:rsidDel="00615C20">
                <w:delText>bit</w:delText>
              </w:r>
            </w:del>
          </w:p>
          <w:p w:rsidR="00DD201F" w:rsidRPr="002341CA" w:rsidDel="00615C20" w:rsidRDefault="00DD201F" w:rsidP="002A7C68">
            <w:pPr>
              <w:pStyle w:val="FP"/>
              <w:tabs>
                <w:tab w:val="left" w:pos="567"/>
              </w:tabs>
              <w:ind w:left="567" w:hanging="567"/>
              <w:rPr>
                <w:del w:id="2382" w:author="Ericsson LM" w:date="2016-05-09T17:52:00Z"/>
              </w:rPr>
            </w:pPr>
            <w:del w:id="2383" w:author="Ericsson LM" w:date="2016-05-09T17:52:00Z">
              <w:r w:rsidRPr="002341CA" w:rsidDel="00615C20">
                <w:delText>2 1</w:delText>
              </w:r>
            </w:del>
          </w:p>
          <w:p w:rsidR="00DD201F" w:rsidRPr="002341CA" w:rsidDel="00615C20" w:rsidRDefault="00DD201F" w:rsidP="002A7C68">
            <w:pPr>
              <w:pStyle w:val="FP"/>
              <w:tabs>
                <w:tab w:val="left" w:pos="567"/>
              </w:tabs>
              <w:ind w:left="567" w:hanging="567"/>
              <w:rPr>
                <w:del w:id="2384" w:author="Ericsson LM" w:date="2016-05-09T17:52:00Z"/>
              </w:rPr>
            </w:pPr>
            <w:del w:id="2385" w:author="Ericsson LM" w:date="2016-05-09T17:52:00Z">
              <w:r w:rsidRPr="002341CA" w:rsidDel="00615C20">
                <w:delText>0 0</w:delText>
              </w:r>
              <w:r w:rsidRPr="002341CA" w:rsidDel="00615C20">
                <w:tab/>
                <w:delText xml:space="preserve">DL TBF starts immediately after </w:delText>
              </w:r>
            </w:del>
            <w:del w:id="2386" w:author="Ericsson LM" w:date="2016-05-03T14:18:00Z">
              <w:r w:rsidRPr="002341CA" w:rsidDel="008C2B96">
                <w:delText xml:space="preserve">transmission </w:delText>
              </w:r>
            </w:del>
            <w:del w:id="2387" w:author="Ericsson LM" w:date="2016-05-09T17:52:00Z">
              <w:r w:rsidRPr="002341CA" w:rsidDel="00615C20">
                <w:delText>of this RLC/MAC control message</w:delText>
              </w:r>
            </w:del>
          </w:p>
          <w:p w:rsidR="00DD201F" w:rsidRPr="002341CA" w:rsidDel="00615C20" w:rsidRDefault="00DD201F" w:rsidP="002A7C68">
            <w:pPr>
              <w:pStyle w:val="FP"/>
              <w:tabs>
                <w:tab w:val="left" w:pos="567"/>
              </w:tabs>
              <w:ind w:left="567" w:hanging="567"/>
              <w:rPr>
                <w:del w:id="2388" w:author="Ericsson LM" w:date="2016-05-09T17:52:00Z"/>
              </w:rPr>
            </w:pPr>
            <w:del w:id="2389" w:author="Ericsson LM" w:date="2016-05-09T17:52:00Z">
              <w:r w:rsidRPr="002341CA" w:rsidDel="00615C20">
                <w:delText>0 1</w:delText>
              </w:r>
              <w:r w:rsidRPr="002341CA" w:rsidDel="00615C20">
                <w:tab/>
                <w:delText>DL TBF starts 1 DL CC specific TTI round after transmission of this RLC/MAC control message</w:delText>
              </w:r>
            </w:del>
          </w:p>
          <w:p w:rsidR="00DD201F" w:rsidRPr="002341CA" w:rsidDel="00615C20" w:rsidRDefault="00DD201F" w:rsidP="002A7C68">
            <w:pPr>
              <w:pStyle w:val="FP"/>
              <w:tabs>
                <w:tab w:val="left" w:pos="567"/>
              </w:tabs>
              <w:ind w:left="567" w:hanging="567"/>
              <w:rPr>
                <w:del w:id="2390" w:author="Ericsson LM" w:date="2016-05-09T17:52:00Z"/>
              </w:rPr>
            </w:pPr>
            <w:del w:id="2391" w:author="Ericsson LM" w:date="2016-05-09T17:52:00Z">
              <w:r w:rsidRPr="002341CA" w:rsidDel="00615C20">
                <w:delText>1 0</w:delText>
              </w:r>
              <w:r w:rsidRPr="002341CA" w:rsidDel="00615C20">
                <w:tab/>
                <w:delText>DL TBF starts 2 DL CC specific TTI rounds after transmission of this RLC/MAC control message</w:delText>
              </w:r>
            </w:del>
          </w:p>
          <w:p w:rsidR="00DD201F" w:rsidRPr="002341CA" w:rsidDel="00615C20" w:rsidRDefault="00DD201F" w:rsidP="002A7C68">
            <w:pPr>
              <w:rPr>
                <w:del w:id="2392" w:author="Ericsson LM" w:date="2016-05-09T17:52:00Z"/>
              </w:rPr>
            </w:pPr>
            <w:del w:id="2393" w:author="Ericsson LM" w:date="2016-05-09T17:52:00Z">
              <w:r w:rsidRPr="002341CA" w:rsidDel="00615C20">
                <w:delText>1 1</w:delText>
              </w:r>
              <w:r w:rsidRPr="002341CA" w:rsidDel="00615C20">
                <w:tab/>
              </w:r>
            </w:del>
            <w:del w:id="2394" w:author="Ericsson LM" w:date="2016-05-03T14:19:00Z">
              <w:r w:rsidRPr="002341CA" w:rsidDel="00EE57EB">
                <w:tab/>
              </w:r>
            </w:del>
            <w:del w:id="2395" w:author="Ericsson LM" w:date="2016-05-09T17:52:00Z">
              <w:r w:rsidRPr="002341CA" w:rsidDel="00615C20">
                <w:delText>DL TBF starts 3 DL CC specific TTI rounds after transmission of this RLC/MAC control message</w:delText>
              </w:r>
            </w:del>
          </w:p>
          <w:p w:rsidR="00DD201F" w:rsidRPr="002341CA" w:rsidRDefault="00DD201F" w:rsidP="002A7C68">
            <w:pPr>
              <w:spacing w:after="0"/>
            </w:pPr>
            <w:r w:rsidRPr="002341CA">
              <w:rPr>
                <w:b/>
              </w:rPr>
              <w:t>Primary TSC Set</w:t>
            </w:r>
            <w:r w:rsidRPr="002341CA">
              <w:t xml:space="preserve"> (1 bit field)</w:t>
            </w:r>
          </w:p>
          <w:p w:rsidR="00DD201F" w:rsidRPr="002341CA" w:rsidRDefault="00DD201F" w:rsidP="002A7C68">
            <w:r w:rsidRPr="002341CA">
              <w:t xml:space="preserve">This field indicates to which TSC set the TSC field in the same message, </w:t>
            </w:r>
            <w:r w:rsidRPr="002341CA">
              <w:rPr>
                <w:rFonts w:cs="Arial"/>
              </w:rPr>
              <w:t xml:space="preserve">for use on the assigned </w:t>
            </w:r>
            <w:del w:id="2396" w:author="Ericsson LM" w:date="2016-05-09T20:09:00Z">
              <w:r w:rsidRPr="002341CA" w:rsidDel="00D00EDF">
                <w:rPr>
                  <w:rFonts w:cs="Arial"/>
                </w:rPr>
                <w:delText xml:space="preserve">uplink PS </w:delText>
              </w:r>
            </w:del>
            <w:r w:rsidRPr="002341CA">
              <w:rPr>
                <w:rFonts w:cs="Arial"/>
              </w:rPr>
              <w:t>resources,</w:t>
            </w:r>
            <w:r w:rsidRPr="002341CA">
              <w:t xml:space="preserve"> shall be associated. This field is coded as follows:</w:t>
            </w:r>
          </w:p>
          <w:p w:rsidR="00DD201F" w:rsidRPr="002341CA" w:rsidRDefault="00DD201F" w:rsidP="002A7C68">
            <w:pPr>
              <w:spacing w:before="60" w:after="0"/>
            </w:pPr>
            <w:r w:rsidRPr="002341CA">
              <w:t>0  TSC set 1</w:t>
            </w:r>
          </w:p>
          <w:p w:rsidR="00DD201F" w:rsidRPr="002341CA" w:rsidRDefault="00DD201F" w:rsidP="002A7C68">
            <w:pPr>
              <w:spacing w:before="60" w:after="0"/>
              <w:ind w:left="270" w:hanging="270"/>
            </w:pPr>
            <w:r w:rsidRPr="002341CA">
              <w:t xml:space="preserve">1   Indicates TSC set 2 for 8PSK modulation and TSC set 3 (which is identical to TSC set 3 used for the CS domain) for GMSK modulation. </w:t>
            </w:r>
          </w:p>
          <w:p w:rsidR="00DD201F" w:rsidRPr="002341CA" w:rsidRDefault="00DD201F" w:rsidP="002A7C68">
            <w:pPr>
              <w:rPr>
                <w:b/>
              </w:rPr>
            </w:pPr>
          </w:p>
        </w:tc>
      </w:tr>
    </w:tbl>
    <w:p w:rsidR="00DD201F" w:rsidRPr="002341CA" w:rsidRDefault="00DD201F" w:rsidP="00DD201F">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397" w:name="_Toc446495754"/>
      <w:r w:rsidRPr="002341CA">
        <w:t>11.2.53</w:t>
      </w:r>
      <w:r w:rsidRPr="002341CA">
        <w:tab/>
        <w:t>EC</w:t>
      </w:r>
      <w:del w:id="2398" w:author="Ericsson LM" w:date="2016-05-03T14:29:00Z">
        <w:r w:rsidRPr="002341CA" w:rsidDel="009A6182">
          <w:delText>-EGPRS</w:delText>
        </w:r>
      </w:del>
      <w:r w:rsidRPr="002341CA">
        <w:t xml:space="preserve"> Packet Downlink Dummy Control Block</w:t>
      </w:r>
      <w:bookmarkEnd w:id="2397"/>
    </w:p>
    <w:p w:rsidR="009A6182" w:rsidRPr="002341CA" w:rsidRDefault="009A6182" w:rsidP="009A6182">
      <w:r w:rsidRPr="002341CA">
        <w:t>This message is sent on the EC-PACCH by the network to the mobile station as a fill message with just the USED_DL_COVERAGE_CLASS parameter.</w:t>
      </w:r>
    </w:p>
    <w:p w:rsidR="009A6182" w:rsidRPr="002341CA" w:rsidRDefault="009A6182" w:rsidP="009A6182">
      <w:pPr>
        <w:pStyle w:val="EX"/>
      </w:pPr>
      <w:r w:rsidRPr="002341CA">
        <w:t>Message type:</w:t>
      </w:r>
      <w:r w:rsidRPr="002341CA">
        <w:tab/>
        <w:t>EC</w:t>
      </w:r>
      <w:del w:id="2399" w:author="Ericsson LM" w:date="2016-05-03T14:29:00Z">
        <w:r w:rsidRPr="002341CA" w:rsidDel="009A6182">
          <w:delText>-EGPRS</w:delText>
        </w:r>
      </w:del>
      <w:r w:rsidRPr="002341CA">
        <w:t xml:space="preserve"> PACKET DOWNLINK DUMMY CONTROL BLOCK</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distribution message</w:t>
      </w:r>
    </w:p>
    <w:p w:rsidR="009A6182" w:rsidRPr="002341CA" w:rsidRDefault="009A6182" w:rsidP="009A6182">
      <w:pPr>
        <w:pStyle w:val="TH"/>
      </w:pPr>
      <w:r w:rsidRPr="002341CA">
        <w:t>Table 11.2.53.1: EC</w:t>
      </w:r>
      <w:del w:id="2400" w:author="Ericsson LM" w:date="2016-05-03T14:29:00Z">
        <w:r w:rsidRPr="002341CA" w:rsidDel="009A6182">
          <w:delText>-EGPRS</w:delText>
        </w:r>
      </w:del>
      <w:r w:rsidRPr="002341CA">
        <w:t xml:space="preserve"> </w:t>
      </w:r>
      <w:r w:rsidRPr="002341CA">
        <w:rPr>
          <w:caps/>
        </w:rPr>
        <w:t>Packet DOWNLINK DUMMY CONTROL BLOCK</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01" w:author="Ericsson LM" w:date="2016-05-03T14:29:00Z">
              <w:r w:rsidRPr="002341CA" w:rsidDel="009A6182">
                <w:delText>-EGPRS</w:delText>
              </w:r>
            </w:del>
            <w:r w:rsidRPr="002341CA">
              <w:t xml:space="preserve"> Packet Downlink Dummy Control Block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&lt; padding bits &gt;</w:t>
            </w:r>
          </w:p>
          <w:p w:rsidR="009A6182" w:rsidRPr="002341CA" w:rsidRDefault="009A6182" w:rsidP="002A7C68">
            <w:pPr>
              <w:pStyle w:val="TAL"/>
            </w:pPr>
            <w:r w:rsidRPr="002341CA">
              <w:tab/>
              <w:t>! &lt; Distribution part error : bit (*) = &lt; no string &gt; &gt; ;</w:t>
            </w:r>
          </w:p>
        </w:tc>
      </w:tr>
    </w:tbl>
    <w:p w:rsidR="009A6182" w:rsidRPr="002341CA" w:rsidRDefault="009A6182" w:rsidP="009A6182"/>
    <w:p w:rsidR="009A6182" w:rsidRPr="002341CA" w:rsidRDefault="009A6182" w:rsidP="009A6182">
      <w:pPr>
        <w:pStyle w:val="TH"/>
      </w:pPr>
      <w:r w:rsidRPr="002341CA">
        <w:t>Table 11.2.53.2: EC</w:t>
      </w:r>
      <w:del w:id="2402" w:author="Ericsson LM" w:date="2016-05-03T14:29:00Z">
        <w:r w:rsidRPr="002341CA" w:rsidDel="009A6182">
          <w:delText>-EGPRS</w:delText>
        </w:r>
      </w:del>
      <w:r w:rsidRPr="002341CA">
        <w:t xml:space="preserve"> </w:t>
      </w:r>
      <w:r w:rsidRPr="002341CA">
        <w:rPr>
          <w:caps/>
        </w:rPr>
        <w:t>Packet DOWNLINK DUMMY CONTROL BLOCK</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c>
          <w:tcPr>
            <w:tcW w:w="9848" w:type="dxa"/>
          </w:tcPr>
          <w:p w:rsidR="009A6182" w:rsidRPr="002341CA" w:rsidRDefault="009A6182" w:rsidP="002A7C68">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403" w:name="_Toc446495755"/>
      <w:r w:rsidRPr="002341CA">
        <w:t>11.2.54</w:t>
      </w:r>
      <w:r w:rsidRPr="002341CA">
        <w:tab/>
        <w:t>EC</w:t>
      </w:r>
      <w:del w:id="2404" w:author="Ericsson LM" w:date="2016-05-03T14:29:00Z">
        <w:r w:rsidRPr="002341CA" w:rsidDel="009A6182">
          <w:delText>-EGPRS</w:delText>
        </w:r>
      </w:del>
      <w:r w:rsidRPr="002341CA">
        <w:t xml:space="preserve"> Packet Polling Request</w:t>
      </w:r>
      <w:bookmarkEnd w:id="2403"/>
    </w:p>
    <w:p w:rsidR="009A6182" w:rsidRPr="002341CA" w:rsidRDefault="009A6182" w:rsidP="009A6182">
      <w:r w:rsidRPr="002341CA">
        <w:t>This message is sent on the EC-PACCH by the network to the mobile station to solicit an EC</w:t>
      </w:r>
      <w:del w:id="2405" w:author="Ericsson LM" w:date="2016-05-03T14:29:00Z">
        <w:r w:rsidRPr="002341CA" w:rsidDel="009A6182">
          <w:delText>-EGPRS</w:delText>
        </w:r>
      </w:del>
      <w:r w:rsidRPr="002341CA">
        <w:t xml:space="preserve"> PACKET CONTROL ACKNOWLEDGEMENT message from the mobile station.</w:t>
      </w:r>
    </w:p>
    <w:p w:rsidR="009A6182" w:rsidRPr="002341CA" w:rsidRDefault="009A6182" w:rsidP="009A6182">
      <w:pPr>
        <w:pStyle w:val="EX"/>
      </w:pPr>
      <w:r w:rsidRPr="002341CA">
        <w:t>Message type:</w:t>
      </w:r>
      <w:r w:rsidRPr="002341CA">
        <w:tab/>
        <w:t>EC</w:t>
      </w:r>
      <w:del w:id="2406" w:author="Ericsson LM" w:date="2016-05-03T14:29:00Z">
        <w:r w:rsidRPr="002341CA" w:rsidDel="009A6182">
          <w:delText>-EGPRS</w:delText>
        </w:r>
      </w:del>
      <w:r w:rsidRPr="002341CA">
        <w:t xml:space="preserve"> PACKET POLLING REQUEST</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t>Table 11.2.54.1: EC</w:t>
      </w:r>
      <w:del w:id="2407" w:author="Ericsson LM" w:date="2016-05-03T14:30:00Z">
        <w:r w:rsidRPr="002341CA" w:rsidDel="009A6182">
          <w:delText>-EGPRS</w:delText>
        </w:r>
      </w:del>
      <w:r w:rsidRPr="002341CA">
        <w:t xml:space="preserve"> </w:t>
      </w:r>
      <w:r w:rsidRPr="002341CA">
        <w:rPr>
          <w:caps/>
        </w:rPr>
        <w:t>Packet POLLING</w:t>
      </w:r>
      <w:r w:rsidRPr="002341CA">
        <w:t xml:space="preserve"> REQUEST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08" w:author="Ericsson LM" w:date="2016-05-03T14:30:00Z">
              <w:r w:rsidRPr="002341CA" w:rsidDel="009A6182">
                <w:delText>-EGPRS</w:delText>
              </w:r>
            </w:del>
            <w:r w:rsidRPr="002341CA">
              <w:t xml:space="preserve"> Packet Polling Request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r>
            <w:del w:id="2409" w:author="Ericsson LM" w:date="2016-05-09T17:44:00Z">
              <w:r w:rsidRPr="002341CA" w:rsidDel="00D61700">
                <w:delText xml:space="preserve">{ </w:delText>
              </w:r>
            </w:del>
            <w:r w:rsidRPr="002341CA">
              <w:t>0</w:t>
            </w:r>
            <w:r w:rsidRPr="002341CA">
              <w:tab/>
              <w:t xml:space="preserve">&lt; </w:t>
            </w:r>
            <w:r w:rsidRPr="002341CA">
              <w:rPr>
                <w:b/>
              </w:rPr>
              <w:t>Global TFI</w:t>
            </w:r>
            <w:r w:rsidRPr="002341CA">
              <w:t xml:space="preserve"> : &lt; Global TFI IE &gt; &gt;</w:t>
            </w:r>
          </w:p>
          <w:p w:rsidR="009A6182" w:rsidRPr="002341CA" w:rsidDel="00D61700" w:rsidRDefault="009A6182" w:rsidP="002A7C68">
            <w:pPr>
              <w:pStyle w:val="TAL"/>
              <w:rPr>
                <w:del w:id="2410" w:author="Ericsson LM" w:date="2016-05-09T17:44:00Z"/>
              </w:rPr>
            </w:pPr>
            <w:del w:id="2411" w:author="Ericsson LM" w:date="2016-05-09T17:44:00Z">
              <w:r w:rsidRPr="002341CA" w:rsidDel="00D61700">
                <w:tab/>
              </w:r>
              <w:r w:rsidRPr="002341CA" w:rsidDel="00D61700">
                <w:tab/>
                <w:delText>| 1</w:delText>
              </w:r>
              <w:r w:rsidRPr="002341CA" w:rsidDel="00D61700">
                <w:tab/>
                <w:delText xml:space="preserve">&lt; </w:delText>
              </w:r>
              <w:r w:rsidRPr="002341CA" w:rsidDel="00D61700">
                <w:rPr>
                  <w:b/>
                </w:rPr>
                <w:delText xml:space="preserve">TLLI </w:delText>
              </w:r>
              <w:r w:rsidRPr="002341CA" w:rsidDel="00D61700">
                <w:delText>: bit (32) &gt; }</w:delText>
              </w:r>
            </w:del>
          </w:p>
          <w:p w:rsidR="009A6182" w:rsidRPr="002341CA" w:rsidRDefault="009A6182" w:rsidP="002A7C68">
            <w:pPr>
              <w:pStyle w:val="TAL"/>
            </w:pPr>
            <w:r w:rsidRPr="002341CA">
              <w:tab/>
            </w:r>
            <w:r w:rsidRPr="002341CA">
              <w:tab/>
            </w:r>
            <w:ins w:id="2412" w:author="Ericsson LM" w:date="2016-05-09T17:45:00Z">
              <w:r w:rsidR="00D61700" w:rsidRPr="002341CA">
                <w:tab/>
              </w:r>
            </w:ins>
            <w:r w:rsidRPr="002341CA">
              <w:t>{</w:t>
            </w:r>
            <w:r w:rsidRPr="002341CA">
              <w:tab/>
              <w:t xml:space="preserve">&lt; </w:t>
            </w:r>
            <w:r w:rsidRPr="002341CA">
              <w:rPr>
                <w:b/>
              </w:rPr>
              <w:t>TYPE_OF_ACK</w:t>
            </w:r>
            <w:r w:rsidRPr="002341CA">
              <w:t xml:space="preserve"> : bit (1) &gt;</w:t>
            </w:r>
          </w:p>
          <w:p w:rsidR="009A6182" w:rsidRPr="002341CA" w:rsidRDefault="009A6182" w:rsidP="002A7C68">
            <w:pPr>
              <w:pStyle w:val="TAL"/>
            </w:pPr>
            <w:r w:rsidRPr="002341CA">
              <w:tab/>
            </w:r>
            <w:r w:rsidRPr="002341CA">
              <w:tab/>
            </w:r>
            <w:r w:rsidRPr="002341CA">
              <w:tab/>
            </w:r>
            <w:ins w:id="2413" w:author="Ericsson LM" w:date="2016-05-09T17:45:00Z">
              <w:r w:rsidR="00D61700" w:rsidRPr="002341CA">
                <w:tab/>
              </w:r>
            </w:ins>
            <w:r w:rsidRPr="002341CA">
              <w:t>&lt; padding bits &gt;</w:t>
            </w:r>
          </w:p>
          <w:p w:rsidR="009A6182" w:rsidRPr="002341CA" w:rsidRDefault="009A6182" w:rsidP="002A7C68">
            <w:pPr>
              <w:pStyle w:val="TAL"/>
            </w:pPr>
            <w:r w:rsidRPr="002341CA">
              <w:tab/>
            </w:r>
            <w:r w:rsidRPr="002341CA">
              <w:tab/>
            </w:r>
            <w:r w:rsidRPr="002341CA">
              <w:tab/>
            </w:r>
            <w:ins w:id="2414" w:author="Ericsson LM" w:date="2016-05-09T17:45:00Z">
              <w:r w:rsidR="00D61700" w:rsidRPr="002341CA">
                <w:tab/>
              </w:r>
            </w:ins>
            <w:r w:rsidRPr="002341CA">
              <w:t>! &lt; Non-distribution part error : bit (*) = &lt; no string &gt; &gt; }</w:t>
            </w:r>
          </w:p>
          <w:p w:rsidR="009A6182" w:rsidRPr="002341CA" w:rsidRDefault="009A6182" w:rsidP="002A7C68">
            <w:pPr>
              <w:pStyle w:val="TAL"/>
              <w:rPr>
                <w:ins w:id="2415" w:author="Ericsson LM" w:date="2016-05-09T17:46:00Z"/>
              </w:rPr>
            </w:pPr>
            <w:r w:rsidRPr="002341CA">
              <w:tab/>
            </w:r>
            <w:r w:rsidRPr="002341CA">
              <w:tab/>
            </w:r>
            <w:ins w:id="2416" w:author="Ericsson LM" w:date="2016-05-09T17:45:00Z">
              <w:r w:rsidR="00D61700" w:rsidRPr="002341CA">
                <w:tab/>
              </w:r>
            </w:ins>
            <w:r w:rsidRPr="002341CA">
              <w:t>! &lt; Address information part error : bit (*) = &lt; no string &gt; &gt;</w:t>
            </w:r>
            <w:del w:id="2417" w:author="Ericsson LM" w:date="2016-05-09T17:47:00Z">
              <w:r w:rsidRPr="002341CA" w:rsidDel="00D61700">
                <w:delText xml:space="preserve"> }</w:delText>
              </w:r>
            </w:del>
          </w:p>
          <w:p w:rsidR="00D61700" w:rsidRPr="002341CA" w:rsidRDefault="00D61700" w:rsidP="002A7C68">
            <w:pPr>
              <w:pStyle w:val="TAL"/>
            </w:pPr>
            <w:ins w:id="2418" w:author="Ericsson LM" w:date="2016-05-09T17:46:00Z">
              <w:r w:rsidRPr="002341CA">
                <w:tab/>
              </w:r>
              <w:r w:rsidRPr="002341CA">
                <w:tab/>
                <w:t xml:space="preserve">! &lt; Message escape : { 1 } bit (*) = &lt;no string&gt; &gt; } </w:t>
              </w:r>
              <w:r w:rsidRPr="002341CA">
                <w:tab/>
                <w:t>-- Extended for future changes</w:t>
              </w:r>
            </w:ins>
          </w:p>
          <w:p w:rsidR="009A6182" w:rsidRPr="002341CA" w:rsidRDefault="009A6182" w:rsidP="002A7C68">
            <w:pPr>
              <w:pStyle w:val="TAL"/>
            </w:pPr>
            <w:r w:rsidRPr="002341CA">
              <w:tab/>
              <w:t>! &lt; Distribution part error : bit (*) = &lt; no string &gt; &gt; ;</w:t>
            </w:r>
          </w:p>
        </w:tc>
      </w:tr>
    </w:tbl>
    <w:p w:rsidR="009A6182" w:rsidRPr="002341CA" w:rsidRDefault="009A6182" w:rsidP="009A6182"/>
    <w:p w:rsidR="009A6182" w:rsidRPr="002341CA" w:rsidRDefault="009A6182" w:rsidP="009A6182">
      <w:pPr>
        <w:pStyle w:val="TH"/>
      </w:pPr>
      <w:r w:rsidRPr="002341CA">
        <w:lastRenderedPageBreak/>
        <w:t>Table 11.2.54.2: EC</w:t>
      </w:r>
      <w:del w:id="2419" w:author="Ericsson LM" w:date="2016-05-03T14:30:00Z">
        <w:r w:rsidRPr="002341CA" w:rsidDel="009A6182">
          <w:delText>-EGPRS</w:delText>
        </w:r>
      </w:del>
      <w:r w:rsidRPr="002341CA">
        <w:t xml:space="preserve"> </w:t>
      </w:r>
      <w:r w:rsidRPr="002341CA">
        <w:rPr>
          <w:caps/>
        </w:rPr>
        <w:t>Packet POLLING</w:t>
      </w:r>
      <w:r w:rsidRPr="002341CA">
        <w:t xml:space="preserve"> REQUEST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9A6182" w:rsidRPr="002341CA" w:rsidDel="00D61700" w:rsidTr="002A7C68">
        <w:trPr>
          <w:cantSplit/>
          <w:del w:id="2420" w:author="Ericsson LM" w:date="2016-05-09T17:47:00Z"/>
        </w:trPr>
        <w:tc>
          <w:tcPr>
            <w:tcW w:w="9848" w:type="dxa"/>
          </w:tcPr>
          <w:p w:rsidR="009A6182" w:rsidRPr="002341CA" w:rsidDel="00D61700" w:rsidRDefault="009A6182" w:rsidP="002A7C68">
            <w:pPr>
              <w:rPr>
                <w:del w:id="2421" w:author="Ericsson LM" w:date="2016-05-09T17:47:00Z"/>
                <w:b/>
              </w:rPr>
            </w:pPr>
            <w:del w:id="2422" w:author="Ericsson LM" w:date="2016-05-09T17:47:00Z">
              <w:r w:rsidRPr="002341CA" w:rsidDel="00D61700">
                <w:rPr>
                  <w:b/>
                </w:rPr>
                <w:delText xml:space="preserve">TLLI </w:delText>
              </w:r>
              <w:r w:rsidRPr="002341CA" w:rsidDel="00D61700">
                <w:delText>(32 bit field)</w:delText>
              </w:r>
              <w:r w:rsidRPr="002341CA" w:rsidDel="00D61700">
                <w:br/>
                <w:delText>This field is defined in sub-clause 12.16.</w:delText>
              </w:r>
            </w:del>
          </w:p>
        </w:tc>
      </w:tr>
      <w:tr w:rsidR="009A6182" w:rsidRPr="002341CA" w:rsidTr="002A7C68">
        <w:trPr>
          <w:cantSplit/>
        </w:trPr>
        <w:tc>
          <w:tcPr>
            <w:tcW w:w="9848" w:type="dxa"/>
          </w:tcPr>
          <w:p w:rsidR="009A6182" w:rsidRPr="002341CA" w:rsidRDefault="009A6182" w:rsidP="002A7C68">
            <w:pPr>
              <w:rPr>
                <w:b/>
              </w:rPr>
            </w:pPr>
            <w:r w:rsidRPr="002341CA">
              <w:rPr>
                <w:b/>
              </w:rPr>
              <w:t>Global TFI</w:t>
            </w:r>
            <w:r w:rsidRPr="002341CA">
              <w:br/>
              <w:t>This information element contains the TFI of the mobile station's downlink TBF or uplink TBF. This field is defined in sub-clause 12.10.</w:t>
            </w:r>
          </w:p>
        </w:tc>
      </w:tr>
      <w:tr w:rsidR="009A6182" w:rsidRPr="002341CA" w:rsidTr="002A7C68">
        <w:trPr>
          <w:cantSplit/>
        </w:trPr>
        <w:tc>
          <w:tcPr>
            <w:tcW w:w="9848" w:type="dxa"/>
          </w:tcPr>
          <w:p w:rsidR="009A6182" w:rsidRPr="002341CA" w:rsidRDefault="009A6182" w:rsidP="002A7C68">
            <w:r w:rsidRPr="002341CA">
              <w:rPr>
                <w:b/>
              </w:rPr>
              <w:t>TYPE_OF_ACK</w:t>
            </w:r>
            <w:r w:rsidRPr="002341CA">
              <w:br/>
              <w:t xml:space="preserve">This field indicates the format of the </w:t>
            </w:r>
            <w:ins w:id="2423" w:author="Ericsson LM" w:date="2016-05-08T20:04:00Z">
              <w:r w:rsidR="00D7266A" w:rsidRPr="002341CA">
                <w:t xml:space="preserve">EC </w:t>
              </w:r>
            </w:ins>
            <w:r w:rsidRPr="002341CA">
              <w:t xml:space="preserve">PACKET CONTROL ACKNOWLEDGEMENT message requested from the mobile station by the </w:t>
            </w:r>
            <w:ins w:id="2424" w:author="Ericsson LM" w:date="2016-05-08T20:04:00Z">
              <w:r w:rsidR="00D7266A" w:rsidRPr="002341CA">
                <w:t xml:space="preserve">EC </w:t>
              </w:r>
            </w:ins>
            <w:r w:rsidRPr="002341CA">
              <w:t>PACKET POLLING REQUEST message.</w:t>
            </w:r>
          </w:p>
          <w:p w:rsidR="009A6182" w:rsidRPr="002341CA" w:rsidRDefault="009A6182" w:rsidP="002A7C68">
            <w:r w:rsidRPr="002341CA">
              <w:t>0</w:t>
            </w:r>
            <w:r w:rsidRPr="002341CA">
              <w:tab/>
              <w:t>EC</w:t>
            </w:r>
            <w:del w:id="2425" w:author="Ericsson LM" w:date="2016-05-03T14:30:00Z">
              <w:r w:rsidRPr="002341CA" w:rsidDel="009A6182">
                <w:delText>-EGPRS</w:delText>
              </w:r>
            </w:del>
            <w:r w:rsidRPr="002341CA">
              <w:t xml:space="preserve"> PACKET CONTROL ACKNOWLEDGEMENT message format shall be sent as four access bursts</w:t>
            </w:r>
            <w:r w:rsidRPr="002341CA">
              <w:br/>
              <w:t>1</w:t>
            </w:r>
            <w:r w:rsidRPr="002341CA">
              <w:tab/>
              <w:t>EC</w:t>
            </w:r>
            <w:del w:id="2426" w:author="Ericsson LM" w:date="2016-05-03T14:30:00Z">
              <w:r w:rsidRPr="002341CA" w:rsidDel="009A6182">
                <w:delText>-EGPRS</w:delText>
              </w:r>
            </w:del>
            <w:r w:rsidRPr="002341CA">
              <w:t xml:space="preserve"> PACKET CONTROL ACKNOWLEDGEMENT message format shall be an RLC/MAC control block</w:t>
            </w:r>
          </w:p>
          <w:p w:rsidR="009A6182" w:rsidRPr="002341CA" w:rsidRDefault="009A6182" w:rsidP="00324275">
            <w:r w:rsidRPr="002341CA">
              <w:t>Depending on the UL Coverage Class assigned to the mobile station, the transmission of the EC</w:t>
            </w:r>
            <w:del w:id="2427" w:author="Ericsson LM" w:date="2016-05-03T14:31:00Z">
              <w:r w:rsidRPr="002341CA" w:rsidDel="00324275">
                <w:delText>-EGPRS</w:delText>
              </w:r>
            </w:del>
            <w:r w:rsidRPr="002341CA">
              <w:t xml:space="preserve"> PACKET CONTROL ACKNOWLEDGEMENT message shall be sent using a specific number of blind physical layer transmissions. This is valid both when the message format is four access bursts and when it is an RLC/MAC control block.</w:t>
            </w:r>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428" w:name="_Toc446495756"/>
      <w:r w:rsidRPr="002341CA">
        <w:t>11.2.55</w:t>
      </w:r>
      <w:r w:rsidRPr="002341CA">
        <w:tab/>
        <w:t>EC</w:t>
      </w:r>
      <w:del w:id="2429" w:author="Ericsson LM" w:date="2016-05-03T14:31:00Z">
        <w:r w:rsidRPr="002341CA" w:rsidDel="006B5B0F">
          <w:delText>-EGPRS</w:delText>
        </w:r>
      </w:del>
      <w:r w:rsidRPr="002341CA">
        <w:t xml:space="preserve"> Packet Power Control/Timing Advance</w:t>
      </w:r>
      <w:bookmarkEnd w:id="2428"/>
    </w:p>
    <w:p w:rsidR="009A6182" w:rsidRPr="002341CA" w:rsidRDefault="009A6182" w:rsidP="009A6182">
      <w:r w:rsidRPr="002341CA">
        <w:t>This message is sent on EC-PACCH by the network to the mobile station in order to update the mobile station timing advance or power control parameters.</w:t>
      </w:r>
    </w:p>
    <w:p w:rsidR="009A6182" w:rsidRPr="002341CA" w:rsidRDefault="009A6182" w:rsidP="009A6182">
      <w:pPr>
        <w:pStyle w:val="EX"/>
      </w:pPr>
      <w:r w:rsidRPr="002341CA">
        <w:t>Message type:</w:t>
      </w:r>
      <w:r w:rsidRPr="002341CA">
        <w:tab/>
        <w:t>EC</w:t>
      </w:r>
      <w:del w:id="2430" w:author="Ericsson LM" w:date="2016-05-03T14:31:00Z">
        <w:r w:rsidRPr="002341CA" w:rsidDel="006B5B0F">
          <w:delText>-EGPRS</w:delText>
        </w:r>
      </w:del>
      <w:r w:rsidRPr="002341CA">
        <w:t xml:space="preserve"> PACKET POWER CONTROL/TIMING ADVANCE</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t>Table 11.2.55.1: EC</w:t>
      </w:r>
      <w:del w:id="2431" w:author="Ericsson LM" w:date="2016-05-03T14:31:00Z">
        <w:r w:rsidRPr="002341CA" w:rsidDel="006B5B0F">
          <w:delText>-EGPRS</w:delText>
        </w:r>
      </w:del>
      <w:r w:rsidRPr="002341CA">
        <w:t xml:space="preserve"> </w:t>
      </w:r>
      <w:r w:rsidRPr="002341CA">
        <w:rPr>
          <w:caps/>
        </w:rPr>
        <w:t>Packet POwer CONTROL/TIMING ADVANCE</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32" w:author="Ericsson LM" w:date="2016-05-03T14:31:00Z">
              <w:r w:rsidRPr="002341CA" w:rsidDel="006B5B0F">
                <w:delText>-EGPRS</w:delText>
              </w:r>
            </w:del>
            <w:r w:rsidRPr="002341CA">
              <w:t xml:space="preserve"> Packet Power Control/Timing Advance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t xml:space="preserve">&lt; </w:t>
            </w:r>
            <w:r w:rsidRPr="002341CA">
              <w:rPr>
                <w:b/>
              </w:rPr>
              <w:t>Global TFI</w:t>
            </w:r>
            <w:r w:rsidRPr="002341CA">
              <w:t xml:space="preserve"> : &lt; Global TFI IE &gt; &gt;</w:t>
            </w:r>
          </w:p>
          <w:p w:rsidR="009A6182" w:rsidRPr="002341CA" w:rsidRDefault="009A6182" w:rsidP="002A7C68">
            <w:pPr>
              <w:pStyle w:val="TAL"/>
            </w:pPr>
            <w:r w:rsidRPr="002341CA">
              <w:tab/>
            </w:r>
            <w:r w:rsidRPr="002341CA">
              <w:tab/>
              <w:t>{</w:t>
            </w:r>
            <w:r w:rsidRPr="002341CA">
              <w:tab/>
              <w:t xml:space="preserve">{ 0 | 1 &lt; </w:t>
            </w:r>
            <w:r w:rsidRPr="002341CA">
              <w:rPr>
                <w:b/>
              </w:rPr>
              <w:t>T_AVG_T</w:t>
            </w:r>
            <w:r w:rsidRPr="002341CA">
              <w:t xml:space="preserve"> : bit (5) &gt; }</w:t>
            </w:r>
          </w:p>
          <w:p w:rsidR="009A6182" w:rsidRPr="002341CA" w:rsidRDefault="009A6182" w:rsidP="002A7C68">
            <w:pPr>
              <w:pStyle w:val="TAL"/>
            </w:pPr>
            <w:r w:rsidRPr="002341CA">
              <w:tab/>
            </w:r>
            <w:r w:rsidRPr="002341CA">
              <w:tab/>
            </w:r>
            <w:r w:rsidRPr="002341CA">
              <w:tab/>
              <w:t xml:space="preserve">{ 0 | 1 &lt; </w:t>
            </w:r>
            <w:r w:rsidRPr="002341CA">
              <w:rPr>
                <w:b/>
              </w:rPr>
              <w:t>EC</w:t>
            </w:r>
            <w:del w:id="2433" w:author="Ericsson LM" w:date="2016-05-03T14:32:00Z">
              <w:r w:rsidRPr="002341CA" w:rsidDel="006B5B0F">
                <w:rPr>
                  <w:b/>
                </w:rPr>
                <w:delText>-EGPRS</w:delText>
              </w:r>
            </w:del>
            <w:r w:rsidRPr="002341CA">
              <w:rPr>
                <w:b/>
              </w:rPr>
              <w:t xml:space="preserve"> Packet Timing Advance</w:t>
            </w:r>
            <w:r w:rsidRPr="002341CA">
              <w:t xml:space="preserve"> : &lt; EC</w:t>
            </w:r>
            <w:del w:id="2434" w:author="Ericsson LM" w:date="2016-05-03T14:32:00Z">
              <w:r w:rsidRPr="002341CA" w:rsidDel="006B5B0F">
                <w:delText>-EGPRS</w:delText>
              </w:r>
            </w:del>
            <w:r w:rsidRPr="002341CA">
              <w:t xml:space="preserve"> Packet Timing Advance IE &gt;&gt; }</w:t>
            </w:r>
          </w:p>
          <w:p w:rsidR="009A6182" w:rsidRPr="002341CA" w:rsidRDefault="009A6182" w:rsidP="002A7C68">
            <w:pPr>
              <w:pStyle w:val="TAL"/>
            </w:pPr>
            <w:r w:rsidRPr="002341CA">
              <w:tab/>
            </w:r>
            <w:r w:rsidRPr="002341CA">
              <w:tab/>
            </w:r>
            <w:r w:rsidRPr="002341CA">
              <w:tab/>
              <w:t xml:space="preserve">{ 0 | 1 &lt; </w:t>
            </w:r>
            <w:r w:rsidRPr="002341CA">
              <w:rPr>
                <w:b/>
              </w:rPr>
              <w:t>GAMMA</w:t>
            </w:r>
            <w:r w:rsidRPr="002341CA">
              <w:t xml:space="preserve"> : bit (5) &gt; }</w:t>
            </w:r>
          </w:p>
          <w:p w:rsidR="009A6182" w:rsidRPr="002341CA" w:rsidRDefault="009A6182" w:rsidP="002A7C68">
            <w:pPr>
              <w:pStyle w:val="TAL"/>
            </w:pPr>
            <w:r w:rsidRPr="002341CA">
              <w:tab/>
            </w:r>
            <w:r w:rsidRPr="002341CA">
              <w:tab/>
            </w:r>
            <w:r w:rsidRPr="002341CA">
              <w:tab/>
              <w:t>&lt; padding bits &gt;</w:t>
            </w:r>
          </w:p>
          <w:p w:rsidR="009A6182" w:rsidRPr="002341CA" w:rsidRDefault="009A6182" w:rsidP="002A7C68">
            <w:pPr>
              <w:pStyle w:val="TAL"/>
            </w:pPr>
            <w:r w:rsidRPr="002341CA">
              <w:tab/>
            </w:r>
            <w:r w:rsidRPr="002341CA">
              <w:tab/>
            </w:r>
            <w:r w:rsidRPr="002341CA">
              <w:tab/>
              <w:t>! &lt; Non-distribution part error : bit (*) = &lt; no string &gt; &gt; }</w:t>
            </w:r>
          </w:p>
          <w:p w:rsidR="009A6182" w:rsidRPr="002341CA" w:rsidRDefault="009A6182" w:rsidP="002A7C68">
            <w:pPr>
              <w:pStyle w:val="TAL"/>
            </w:pPr>
            <w:r w:rsidRPr="002341CA">
              <w:tab/>
            </w:r>
            <w:r w:rsidRPr="002341CA">
              <w:tab/>
              <w:t>! &lt; Address information part error : bit (*) = &lt; no string &gt; &gt; }</w:t>
            </w:r>
          </w:p>
          <w:p w:rsidR="009A6182" w:rsidRPr="002341CA" w:rsidRDefault="009A6182" w:rsidP="002A7C68">
            <w:pPr>
              <w:pStyle w:val="TAL"/>
            </w:pPr>
            <w:r w:rsidRPr="002341CA">
              <w:tab/>
              <w:t>! &lt; Distribution part error : bit (*) = &lt; no string &gt; &gt; ;</w:t>
            </w:r>
          </w:p>
        </w:tc>
      </w:tr>
    </w:tbl>
    <w:p w:rsidR="009A6182" w:rsidRPr="002341CA" w:rsidRDefault="009A6182" w:rsidP="009A6182"/>
    <w:p w:rsidR="009A6182" w:rsidRPr="002341CA" w:rsidRDefault="009A6182" w:rsidP="009A6182">
      <w:pPr>
        <w:pStyle w:val="TH"/>
      </w:pPr>
      <w:r w:rsidRPr="002341CA">
        <w:lastRenderedPageBreak/>
        <w:t>Table 11.2.55.2: EC</w:t>
      </w:r>
      <w:del w:id="2435" w:author="Ericsson LM" w:date="2016-05-03T14:32:00Z">
        <w:r w:rsidRPr="002341CA" w:rsidDel="006B5B0F">
          <w:delText>-EGPRS</w:delText>
        </w:r>
      </w:del>
      <w:r w:rsidRPr="002341CA">
        <w:t xml:space="preserve"> </w:t>
      </w:r>
      <w:r w:rsidRPr="002341CA">
        <w:rPr>
          <w:caps/>
        </w:rPr>
        <w:t>Packet POwer CONTROL/TIMING ADVANCE</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p w:rsidR="009A6182" w:rsidRPr="002341CA" w:rsidRDefault="009A6182" w:rsidP="002A7C68">
            <w:r w:rsidRPr="002341CA">
              <w:rPr>
                <w:b/>
              </w:rPr>
              <w:t>Global TFI IE</w:t>
            </w:r>
            <w:r w:rsidRPr="002341CA">
              <w:rPr>
                <w:b/>
              </w:rPr>
              <w:br/>
            </w:r>
            <w:r w:rsidRPr="002341CA">
              <w:t>This information element contains the TFI of the mobile station's downlink TBF or uplink TBF. This field is defined in sub-clause 12.10.</w:t>
            </w:r>
          </w:p>
          <w:p w:rsidR="009A6182" w:rsidRPr="002341CA" w:rsidRDefault="009A6182" w:rsidP="002A7C68">
            <w:r w:rsidRPr="002341CA">
              <w:rPr>
                <w:b/>
              </w:rPr>
              <w:t>T_AVG_T</w:t>
            </w:r>
            <w:r w:rsidRPr="002341CA">
              <w:t xml:space="preserve"> (5 bit field</w:t>
            </w:r>
            <w:proofErr w:type="gramStart"/>
            <w:r w:rsidRPr="002341CA">
              <w:t>)</w:t>
            </w:r>
            <w:proofErr w:type="gramEnd"/>
            <w:r w:rsidRPr="002341CA">
              <w:br/>
              <w:t>The T_AVG_T parameter is a signal strength filter period for power control in packet transfer mode. 2</w:t>
            </w:r>
            <w:r w:rsidRPr="002341CA">
              <w:rPr>
                <w:vertAlign w:val="superscript"/>
              </w:rPr>
              <w:t>(k/2)</w:t>
            </w:r>
            <w:r w:rsidRPr="002341CA">
              <w:t xml:space="preserve"> / 6 </w:t>
            </w:r>
            <w:proofErr w:type="spellStart"/>
            <w:r w:rsidRPr="002341CA">
              <w:t>multiframes</w:t>
            </w:r>
            <w:proofErr w:type="spellEnd"/>
            <w:r w:rsidRPr="002341CA">
              <w:t>, k = 0, 1, 2</w:t>
            </w:r>
            <w:proofErr w:type="gramStart"/>
            <w:r w:rsidRPr="002341CA">
              <w:t>, ...,</w:t>
            </w:r>
            <w:proofErr w:type="gramEnd"/>
            <w:r w:rsidRPr="002341CA">
              <w:t xml:space="preserve"> 25 (see 3GPP TS 45.008). Values greater than 25 shall be interpreted as 25 by the mobile station.</w:t>
            </w:r>
          </w:p>
          <w:p w:rsidR="009A6182" w:rsidRPr="002341CA" w:rsidRDefault="009A6182" w:rsidP="002A7C68">
            <w:r w:rsidRPr="002341CA">
              <w:rPr>
                <w:b/>
              </w:rPr>
              <w:t>EC</w:t>
            </w:r>
            <w:del w:id="2436" w:author="Ericsson LM" w:date="2016-05-03T14:32:00Z">
              <w:r w:rsidRPr="002341CA" w:rsidDel="006B5B0F">
                <w:rPr>
                  <w:b/>
                </w:rPr>
                <w:delText>-EGPRS</w:delText>
              </w:r>
            </w:del>
            <w:r w:rsidRPr="002341CA">
              <w:rPr>
                <w:b/>
              </w:rPr>
              <w:t xml:space="preserve"> Packet Timing Advance</w:t>
            </w:r>
            <w:r w:rsidRPr="002341CA">
              <w:br/>
              <w:t>This information element is defined in sub-clause 12.74.</w:t>
            </w:r>
          </w:p>
          <w:p w:rsidR="009A6182" w:rsidRPr="002341CA" w:rsidRDefault="009A6182" w:rsidP="002A7C68">
            <w:r w:rsidRPr="002341CA">
              <w:rPr>
                <w:b/>
              </w:rPr>
              <w:t>GAMMA</w:t>
            </w:r>
            <w:r w:rsidRPr="002341CA">
              <w:t xml:space="preserve"> (5 bit field</w:t>
            </w:r>
            <w:proofErr w:type="gramStart"/>
            <w:r w:rsidRPr="002341CA">
              <w:t>)</w:t>
            </w:r>
            <w:proofErr w:type="gramEnd"/>
            <w:r w:rsidRPr="002341CA">
              <w:br/>
              <w:t xml:space="preserve">This  field is the binary representation of the parameter </w:t>
            </w:r>
            <w:del w:id="2437"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38"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xml:space="preserve"> for MS output power control in units of 2 dB, see 3GPP TS 45.008. The field is coded according to the following table:</w:t>
            </w:r>
          </w:p>
          <w:p w:rsidR="009A6182" w:rsidRPr="002341CA" w:rsidRDefault="009A6182" w:rsidP="003A21E3">
            <w:r w:rsidRPr="002341CA">
              <w:t>bit</w:t>
            </w:r>
            <w:r w:rsidRPr="002341CA">
              <w:br/>
              <w:t>5 4 3 2 1</w:t>
            </w:r>
            <w:r w:rsidRPr="002341CA">
              <w:br/>
              <w:t>0 0 0 0 0</w:t>
            </w:r>
            <w:r w:rsidRPr="002341CA">
              <w:tab/>
            </w:r>
            <w:del w:id="2439"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40"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 0 dB</w:t>
            </w:r>
            <w:r w:rsidRPr="002341CA">
              <w:br/>
              <w:t>0 0 0 0 1</w:t>
            </w:r>
            <w:r w:rsidRPr="002341CA">
              <w:tab/>
            </w:r>
            <w:del w:id="2441"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42"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 2 dB</w:t>
            </w:r>
            <w:r w:rsidRPr="002341CA">
              <w:br/>
              <w:t>: : : :</w:t>
            </w:r>
            <w:r w:rsidRPr="002341CA">
              <w:br/>
              <w:t>1 1 1 1 0</w:t>
            </w:r>
            <w:r w:rsidRPr="002341CA">
              <w:tab/>
            </w:r>
            <w:del w:id="2443"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44"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 60 dB</w:t>
            </w:r>
            <w:r w:rsidRPr="002341CA">
              <w:br/>
              <w:t>1 1 1 1 1</w:t>
            </w:r>
            <w:r w:rsidRPr="002341CA">
              <w:tab/>
            </w:r>
            <w:del w:id="2445" w:author="Ericsson LM" w:date="2016-05-03T14:36:00Z">
              <w:r w:rsidRPr="002341CA" w:rsidDel="003A21E3">
                <w:fldChar w:fldCharType="begin"/>
              </w:r>
              <w:r w:rsidRPr="002341CA" w:rsidDel="003A21E3">
                <w:delInstrText>symbol 71 \f "Symbol" \s 10</w:delInstrText>
              </w:r>
              <w:r w:rsidRPr="002341CA" w:rsidDel="003A21E3">
                <w:fldChar w:fldCharType="separate"/>
              </w:r>
              <w:r w:rsidRPr="002341CA" w:rsidDel="003A21E3">
                <w:rPr>
                  <w:rFonts w:ascii="Symbol" w:hAnsi="Symbol"/>
                </w:rPr>
                <w:delText>G</w:delText>
              </w:r>
              <w:r w:rsidRPr="002341CA" w:rsidDel="003A21E3">
                <w:fldChar w:fldCharType="end"/>
              </w:r>
              <w:r w:rsidRPr="002341CA" w:rsidDel="003A21E3">
                <w:delText>CH</w:delText>
              </w:r>
            </w:del>
            <w:ins w:id="2446" w:author="Ericsson LM" w:date="2016-05-03T14:36:00Z">
              <w:r w:rsidR="003A21E3" w:rsidRPr="002341CA">
                <w:fldChar w:fldCharType="begin"/>
              </w:r>
              <w:r w:rsidR="003A21E3" w:rsidRPr="002341CA">
                <w:instrText>symbol 71 \f "Symbol" \s 10</w:instrText>
              </w:r>
              <w:r w:rsidR="003A21E3" w:rsidRPr="002341CA">
                <w:fldChar w:fldCharType="separate"/>
              </w:r>
              <w:r w:rsidR="003A21E3" w:rsidRPr="002341CA">
                <w:rPr>
                  <w:rFonts w:ascii="Symbol" w:hAnsi="Symbol"/>
                </w:rPr>
                <w:t>G</w:t>
              </w:r>
              <w:r w:rsidR="003A21E3" w:rsidRPr="002341CA">
                <w:fldChar w:fldCharType="end"/>
              </w:r>
              <w:r w:rsidR="003A21E3" w:rsidRPr="002341CA">
                <w:rPr>
                  <w:vertAlign w:val="subscript"/>
                </w:rPr>
                <w:t>CH</w:t>
              </w:r>
            </w:ins>
            <w:r w:rsidRPr="002341CA">
              <w:t> = 62 dB</w:t>
            </w:r>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447" w:name="_Toc446495757"/>
      <w:r w:rsidRPr="002341CA">
        <w:t>11.2.56</w:t>
      </w:r>
      <w:r w:rsidRPr="002341CA">
        <w:tab/>
        <w:t>EC</w:t>
      </w:r>
      <w:del w:id="2448" w:author="Ericsson LM" w:date="2016-05-03T14:38:00Z">
        <w:r w:rsidRPr="002341CA" w:rsidDel="002A7C68">
          <w:delText>-EGPRS</w:delText>
        </w:r>
      </w:del>
      <w:r w:rsidRPr="002341CA">
        <w:t xml:space="preserve"> Packet TBF Release</w:t>
      </w:r>
      <w:bookmarkEnd w:id="2447"/>
    </w:p>
    <w:p w:rsidR="009A6182" w:rsidRPr="002341CA" w:rsidRDefault="009A6182" w:rsidP="009A6182">
      <w:r w:rsidRPr="002341CA">
        <w:t>This message is sent on the EC-PACCH by the network to the mobile station to initiate release of an uplink or downlink EC</w:t>
      </w:r>
      <w:del w:id="2449" w:author="Ericsson LM" w:date="2016-05-03T14:38:00Z">
        <w:r w:rsidRPr="002341CA" w:rsidDel="002A7C68">
          <w:delText>-EGPRS</w:delText>
        </w:r>
      </w:del>
      <w:r w:rsidRPr="002341CA">
        <w:t xml:space="preserve"> TBF.</w:t>
      </w:r>
    </w:p>
    <w:p w:rsidR="009A6182" w:rsidRPr="002341CA" w:rsidRDefault="009A6182" w:rsidP="009A6182">
      <w:pPr>
        <w:pStyle w:val="EX"/>
      </w:pPr>
      <w:r w:rsidRPr="002341CA">
        <w:t>Message type:</w:t>
      </w:r>
      <w:r w:rsidRPr="002341CA">
        <w:tab/>
        <w:t>EC</w:t>
      </w:r>
      <w:del w:id="2450" w:author="Ericsson LM" w:date="2016-05-03T14:38:00Z">
        <w:r w:rsidRPr="002341CA" w:rsidDel="002A7C68">
          <w:delText>-EGPRS</w:delText>
        </w:r>
      </w:del>
      <w:r w:rsidRPr="002341CA">
        <w:t xml:space="preserve"> PACKET TBF RELEASE</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t>Table 11.2.56.1: EC</w:t>
      </w:r>
      <w:del w:id="2451" w:author="Ericsson LM" w:date="2016-05-03T14:38:00Z">
        <w:r w:rsidRPr="002341CA" w:rsidDel="002A7C68">
          <w:delText>-EGPRS</w:delText>
        </w:r>
      </w:del>
      <w:r w:rsidRPr="002341CA">
        <w:t xml:space="preserve"> </w:t>
      </w:r>
      <w:r w:rsidRPr="002341CA">
        <w:rPr>
          <w:caps/>
        </w:rPr>
        <w:t>Packet TBF RELEASE</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52" w:author="Ericsson LM" w:date="2016-05-03T14:38:00Z">
              <w:r w:rsidRPr="002341CA" w:rsidDel="002A7C68">
                <w:delText>-EGPRS</w:delText>
              </w:r>
            </w:del>
            <w:r w:rsidRPr="002341CA">
              <w:t xml:space="preserve"> Packet TBF Release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t xml:space="preserve">0 &lt; </w:t>
            </w:r>
            <w:r w:rsidRPr="002341CA">
              <w:rPr>
                <w:b/>
              </w:rPr>
              <w:t>GLOBAL_TFI</w:t>
            </w:r>
            <w:r w:rsidRPr="002341CA">
              <w:t xml:space="preserve"> : Global TFI IE &gt;</w:t>
            </w:r>
          </w:p>
          <w:p w:rsidR="009A6182" w:rsidRPr="002341CA" w:rsidRDefault="009A6182" w:rsidP="002A7C68">
            <w:pPr>
              <w:pStyle w:val="TAL"/>
            </w:pPr>
            <w:r w:rsidRPr="002341CA">
              <w:tab/>
            </w:r>
            <w:r w:rsidRPr="002341CA">
              <w:tab/>
              <w:t>{</w:t>
            </w:r>
            <w:r w:rsidRPr="002341CA">
              <w:tab/>
              <w:t xml:space="preserve">&lt; </w:t>
            </w:r>
            <w:r w:rsidRPr="002341CA">
              <w:rPr>
                <w:b/>
              </w:rPr>
              <w:t xml:space="preserve">TBF_RELEASE_CAUSE </w:t>
            </w:r>
            <w:r w:rsidRPr="002341CA">
              <w:t>: bit (4) = { 0000 | 0010 } &gt;</w:t>
            </w:r>
          </w:p>
          <w:p w:rsidR="009A6182" w:rsidRPr="002341CA" w:rsidRDefault="009A6182" w:rsidP="002A7C68">
            <w:pPr>
              <w:pStyle w:val="TAL"/>
            </w:pPr>
            <w:r w:rsidRPr="002341CA">
              <w:tab/>
            </w:r>
            <w:r w:rsidRPr="002341CA">
              <w:tab/>
            </w:r>
            <w:r w:rsidRPr="002341CA">
              <w:tab/>
              <w:t>{ 0 | 1</w:t>
            </w:r>
            <w:r w:rsidRPr="002341CA">
              <w:tab/>
              <w:t xml:space="preserve">&lt; </w:t>
            </w:r>
            <w:r w:rsidRPr="002341CA">
              <w:rPr>
                <w:b/>
              </w:rPr>
              <w:t xml:space="preserve">WAIT_INDICATION </w:t>
            </w:r>
            <w:r w:rsidRPr="002341CA">
              <w:t>: bit (8) &gt;</w:t>
            </w:r>
          </w:p>
          <w:p w:rsidR="009A6182" w:rsidRPr="002341CA" w:rsidRDefault="009A6182" w:rsidP="002A7C68">
            <w:pPr>
              <w:pStyle w:val="TAL"/>
            </w:pPr>
            <w:r w:rsidRPr="002341CA">
              <w:tab/>
            </w:r>
            <w:r w:rsidRPr="002341CA">
              <w:tab/>
            </w:r>
            <w:r w:rsidRPr="002341CA">
              <w:tab/>
            </w:r>
            <w:r w:rsidRPr="002341CA">
              <w:tab/>
            </w:r>
            <w:r w:rsidRPr="002341CA">
              <w:tab/>
              <w:t xml:space="preserve">&lt; </w:t>
            </w:r>
            <w:r w:rsidRPr="002341CA">
              <w:rPr>
                <w:b/>
              </w:rPr>
              <w:t>WAIT _INDICATION_SIZE</w:t>
            </w:r>
            <w:r w:rsidRPr="002341CA">
              <w:t xml:space="preserve"> : bit (1) &gt; }</w:t>
            </w:r>
          </w:p>
          <w:p w:rsidR="009A6182" w:rsidRPr="002341CA" w:rsidRDefault="009A6182" w:rsidP="002A7C68">
            <w:pPr>
              <w:pStyle w:val="TAL"/>
            </w:pPr>
            <w:r w:rsidRPr="002341CA">
              <w:tab/>
            </w:r>
            <w:r w:rsidRPr="002341CA">
              <w:tab/>
            </w:r>
            <w:r w:rsidRPr="002341CA">
              <w:tab/>
              <w:t>&lt; padding bits &gt;</w:t>
            </w:r>
          </w:p>
          <w:p w:rsidR="009A6182" w:rsidRPr="002341CA" w:rsidRDefault="009A6182" w:rsidP="002A7C68">
            <w:pPr>
              <w:pStyle w:val="TAL"/>
            </w:pPr>
            <w:r w:rsidRPr="002341CA">
              <w:tab/>
            </w:r>
            <w:r w:rsidRPr="002341CA">
              <w:tab/>
            </w:r>
            <w:r w:rsidRPr="002341CA">
              <w:tab/>
              <w:t>! &lt; Non-distribution part error : bit (*) = &lt; no string &gt; &gt; }</w:t>
            </w:r>
          </w:p>
          <w:p w:rsidR="009A6182" w:rsidRPr="002341CA" w:rsidRDefault="009A6182" w:rsidP="002A7C68">
            <w:pPr>
              <w:pStyle w:val="TAL"/>
            </w:pPr>
            <w:r w:rsidRPr="002341CA">
              <w:tab/>
            </w:r>
            <w:r w:rsidRPr="002341CA">
              <w:tab/>
              <w:t>! &lt; Address information part error : bit (*) = &lt; no string &gt; &gt; }</w:t>
            </w:r>
          </w:p>
          <w:p w:rsidR="009A6182" w:rsidRPr="002341CA" w:rsidRDefault="009A6182" w:rsidP="002A7C68">
            <w:pPr>
              <w:pStyle w:val="TAL"/>
            </w:pPr>
            <w:r w:rsidRPr="002341CA">
              <w:tab/>
              <w:t>! &lt; Distribution part error : bit (*) = &lt; no string &gt; &gt; ;</w:t>
            </w:r>
          </w:p>
          <w:p w:rsidR="009A6182" w:rsidRPr="002341CA" w:rsidRDefault="009A6182" w:rsidP="002A7C68">
            <w:pPr>
              <w:pStyle w:val="TAL"/>
            </w:pPr>
          </w:p>
        </w:tc>
      </w:tr>
    </w:tbl>
    <w:p w:rsidR="009A6182" w:rsidRPr="002341CA" w:rsidRDefault="009A6182" w:rsidP="009A6182"/>
    <w:p w:rsidR="009A6182" w:rsidRPr="002341CA" w:rsidRDefault="009A6182" w:rsidP="009A6182">
      <w:pPr>
        <w:pStyle w:val="TH"/>
      </w:pPr>
      <w:r w:rsidRPr="002341CA">
        <w:lastRenderedPageBreak/>
        <w:t>Table 11.2.56.2: EC</w:t>
      </w:r>
      <w:del w:id="2453" w:author="Ericsson LM" w:date="2016-05-03T14:38:00Z">
        <w:r w:rsidRPr="002341CA" w:rsidDel="002A7C68">
          <w:delText>-EGPRS</w:delText>
        </w:r>
      </w:del>
      <w:r w:rsidRPr="002341CA">
        <w:t xml:space="preserve"> </w:t>
      </w:r>
      <w:r w:rsidRPr="002341CA">
        <w:rPr>
          <w:caps/>
        </w:rPr>
        <w:t>Packet TBF RELEASE</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9A6182" w:rsidRPr="002341CA" w:rsidTr="002A7C68">
        <w:trPr>
          <w:cantSplit/>
        </w:trPr>
        <w:tc>
          <w:tcPr>
            <w:tcW w:w="9848" w:type="dxa"/>
          </w:tcPr>
          <w:p w:rsidR="009A6182" w:rsidRPr="002341CA" w:rsidRDefault="009A6182" w:rsidP="00475F7A">
            <w:pPr>
              <w:rPr>
                <w:b/>
              </w:rPr>
            </w:pPr>
            <w:r w:rsidRPr="002341CA">
              <w:rPr>
                <w:b/>
              </w:rPr>
              <w:t>Global TFI IE</w:t>
            </w:r>
            <w:r w:rsidRPr="002341CA">
              <w:rPr>
                <w:b/>
              </w:rPr>
              <w:br/>
            </w:r>
            <w:r w:rsidRPr="002341CA">
              <w:t xml:space="preserve">This information element contains the TFI of </w:t>
            </w:r>
            <w:del w:id="2454" w:author="Ericsson LM" w:date="2016-05-08T20:07:00Z">
              <w:r w:rsidRPr="002341CA" w:rsidDel="00475F7A">
                <w:delText xml:space="preserve">the mobile station's which </w:delText>
              </w:r>
            </w:del>
            <w:r w:rsidRPr="002341CA">
              <w:t xml:space="preserve">uplink </w:t>
            </w:r>
            <w:del w:id="2455" w:author="Ericsson LM" w:date="2016-05-08T20:06:00Z">
              <w:r w:rsidRPr="002341CA" w:rsidDel="00475F7A">
                <w:delText>and/</w:delText>
              </w:r>
            </w:del>
            <w:r w:rsidRPr="002341CA">
              <w:t xml:space="preserve">or downlink TBF </w:t>
            </w:r>
            <w:ins w:id="2456" w:author="Ericsson LM" w:date="2016-05-08T20:07:00Z">
              <w:r w:rsidR="00475F7A" w:rsidRPr="002341CA">
                <w:t xml:space="preserve">that is </w:t>
              </w:r>
            </w:ins>
            <w:r w:rsidRPr="002341CA">
              <w:t>to be released. This field is defined in sub-clause 12.10.</w:t>
            </w:r>
          </w:p>
        </w:tc>
      </w:tr>
      <w:tr w:rsidR="009A6182" w:rsidRPr="002341CA" w:rsidTr="002A7C68">
        <w:trPr>
          <w:cantSplit/>
        </w:trPr>
        <w:tc>
          <w:tcPr>
            <w:tcW w:w="9848" w:type="dxa"/>
          </w:tcPr>
          <w:p w:rsidR="009A6182" w:rsidRPr="002341CA" w:rsidRDefault="009A6182" w:rsidP="002A7C68">
            <w:r w:rsidRPr="002341CA">
              <w:rPr>
                <w:b/>
              </w:rPr>
              <w:t>TBF_RELEASE_CAUSE</w:t>
            </w:r>
            <w:r w:rsidRPr="002341CA">
              <w:t xml:space="preserve"> (4 bit field</w:t>
            </w:r>
            <w:proofErr w:type="gramStart"/>
            <w:r w:rsidRPr="002341CA">
              <w:t>)</w:t>
            </w:r>
            <w:proofErr w:type="gramEnd"/>
            <w:r w:rsidRPr="002341CA">
              <w:br/>
              <w:t>This field indicates the reason for the release of the TBF. This field is encoded according to the following table:</w:t>
            </w:r>
          </w:p>
          <w:p w:rsidR="009A6182" w:rsidRPr="002341CA" w:rsidRDefault="009A6182" w:rsidP="002A7C68">
            <w:pPr>
              <w:tabs>
                <w:tab w:val="left" w:pos="851"/>
              </w:tabs>
            </w:pPr>
            <w:proofErr w:type="gramStart"/>
            <w:r w:rsidRPr="002341CA">
              <w:t>bit</w:t>
            </w:r>
            <w:proofErr w:type="gramEnd"/>
            <w:r w:rsidRPr="002341CA">
              <w:br/>
              <w:t>4 3 2 1</w:t>
            </w:r>
            <w:r w:rsidRPr="002341CA">
              <w:br/>
              <w:t>0 0 0 0</w:t>
            </w:r>
            <w:r w:rsidRPr="002341CA">
              <w:tab/>
              <w:t>Normal release</w:t>
            </w:r>
            <w:r w:rsidRPr="002341CA">
              <w:br/>
              <w:t>0 0 1 0</w:t>
            </w:r>
            <w:r w:rsidRPr="002341CA">
              <w:tab/>
              <w:t>Abnormal release</w:t>
            </w:r>
            <w:r w:rsidRPr="002341CA">
              <w:br/>
              <w:t>All other values are reserved, the same behaviour in reception as if 'Abnormal release'.</w:t>
            </w:r>
          </w:p>
        </w:tc>
      </w:tr>
      <w:tr w:rsidR="009A6182" w:rsidRPr="002341CA" w:rsidTr="002A7C68">
        <w:trPr>
          <w:cantSplit/>
        </w:trPr>
        <w:tc>
          <w:tcPr>
            <w:tcW w:w="9848" w:type="dxa"/>
          </w:tcPr>
          <w:p w:rsidR="009A6182" w:rsidRPr="002341CA" w:rsidRDefault="009A6182" w:rsidP="002A7C68">
            <w:pPr>
              <w:rPr>
                <w:b/>
              </w:rPr>
            </w:pPr>
            <w:r w:rsidRPr="002341CA">
              <w:rPr>
                <w:b/>
              </w:rPr>
              <w:t>WAIT_INDICATION</w:t>
            </w:r>
            <w:r w:rsidRPr="002341CA">
              <w:t xml:space="preserve"> (8 bit field</w:t>
            </w:r>
            <w:proofErr w:type="gramStart"/>
            <w:r w:rsidRPr="002341CA">
              <w:t>)</w:t>
            </w:r>
            <w:proofErr w:type="gramEnd"/>
            <w:r w:rsidRPr="002341CA">
              <w:br/>
              <w:t xml:space="preserve">The Wait Indication field indicates the time the mobile station shall wait before attempting another channel request. This field is coded as the binary representation of the T3172 timeout value in units of 20 </w:t>
            </w:r>
            <w:proofErr w:type="spellStart"/>
            <w:r w:rsidRPr="002341CA">
              <w:t>ms</w:t>
            </w:r>
            <w:proofErr w:type="spellEnd"/>
            <w:r w:rsidRPr="002341CA">
              <w:t xml:space="preserve"> or in units of seconds. The units are indicated in the WAIT_INDICATION_SIZE field.</w:t>
            </w:r>
            <w:r w:rsidRPr="002341CA">
              <w:br/>
              <w:t>Range 0 to 255.</w:t>
            </w:r>
          </w:p>
        </w:tc>
      </w:tr>
      <w:tr w:rsidR="009A6182" w:rsidRPr="002341CA" w:rsidTr="002A7C68">
        <w:trPr>
          <w:cantSplit/>
        </w:trPr>
        <w:tc>
          <w:tcPr>
            <w:tcW w:w="9848" w:type="dxa"/>
          </w:tcPr>
          <w:p w:rsidR="009A6182" w:rsidRPr="002341CA" w:rsidRDefault="009A6182" w:rsidP="002A7C68">
            <w:r w:rsidRPr="002341CA">
              <w:rPr>
                <w:b/>
              </w:rPr>
              <w:t>WAIT_INDICATION_SIZE</w:t>
            </w:r>
            <w:r w:rsidRPr="002341CA">
              <w:t xml:space="preserve"> (1 bit field</w:t>
            </w:r>
            <w:proofErr w:type="gramStart"/>
            <w:r w:rsidRPr="002341CA">
              <w:t>)</w:t>
            </w:r>
            <w:proofErr w:type="gramEnd"/>
            <w:r w:rsidRPr="002341CA">
              <w:br/>
              <w:t>This field indicates the units of the WAIT_INDICATION field.</w:t>
            </w:r>
          </w:p>
          <w:p w:rsidR="009A6182" w:rsidRPr="002341CA" w:rsidRDefault="009A6182" w:rsidP="002A7C68">
            <w:pPr>
              <w:rPr>
                <w:b/>
              </w:rPr>
            </w:pPr>
            <w:r w:rsidRPr="002341CA">
              <w:t>0</w:t>
            </w:r>
            <w:r w:rsidRPr="002341CA">
              <w:tab/>
              <w:t>the WAIT_INDICATION field is coded in units of s</w:t>
            </w:r>
            <w:r w:rsidRPr="002341CA">
              <w:br/>
              <w:t>1</w:t>
            </w:r>
            <w:r w:rsidRPr="002341CA">
              <w:tab/>
              <w:t xml:space="preserve">the WAIT_INDICATION field is coded in units of 20 </w:t>
            </w:r>
            <w:proofErr w:type="spellStart"/>
            <w:r w:rsidRPr="002341CA">
              <w:t>ms</w:t>
            </w:r>
            <w:proofErr w:type="spellEnd"/>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9A6182" w:rsidRPr="002341CA" w:rsidRDefault="009A6182" w:rsidP="009A6182">
      <w:pPr>
        <w:pStyle w:val="Heading3"/>
      </w:pPr>
      <w:bookmarkStart w:id="2457" w:name="_Toc446495758"/>
      <w:r w:rsidRPr="002341CA">
        <w:t>11.2.57</w:t>
      </w:r>
      <w:r w:rsidRPr="002341CA">
        <w:tab/>
        <w:t>EC</w:t>
      </w:r>
      <w:del w:id="2458" w:author="Ericsson LM" w:date="2016-05-03T14:39:00Z">
        <w:r w:rsidRPr="002341CA" w:rsidDel="002A7C68">
          <w:delText>-EGPRS</w:delText>
        </w:r>
      </w:del>
      <w:r w:rsidRPr="002341CA">
        <w:t xml:space="preserve"> Packet Uplink </w:t>
      </w:r>
      <w:proofErr w:type="spellStart"/>
      <w:r w:rsidRPr="002341CA">
        <w:t>Ack</w:t>
      </w:r>
      <w:proofErr w:type="spellEnd"/>
      <w:r w:rsidRPr="002341CA">
        <w:t>/</w:t>
      </w:r>
      <w:proofErr w:type="spellStart"/>
      <w:r w:rsidRPr="002341CA">
        <w:t>Nack</w:t>
      </w:r>
      <w:bookmarkEnd w:id="2457"/>
      <w:proofErr w:type="spellEnd"/>
    </w:p>
    <w:p w:rsidR="007A2B47" w:rsidRPr="002341CA" w:rsidRDefault="009A6182" w:rsidP="009A6182">
      <w:pPr>
        <w:rPr>
          <w:ins w:id="2459" w:author="Ericsson LM" w:date="2016-05-09T20:19:00Z"/>
        </w:rPr>
      </w:pPr>
      <w:r w:rsidRPr="002341CA">
        <w:t>This message is sent on the EC-PACCH by the network to the mobile station to indicate the status of the received RLC data blocks. This message may also include a fixed uplink allocation for the mobile station to (re)transmit not yet acknowledged/transmitted RLC Data blocks. This message may also update the timing advance and power control parameters.</w:t>
      </w:r>
    </w:p>
    <w:p w:rsidR="009A6182" w:rsidRPr="002341CA" w:rsidRDefault="007A2B47" w:rsidP="009A6182">
      <w:ins w:id="2460" w:author="Ericsson LM" w:date="2016-05-09T20:19:00Z">
        <w:r w:rsidRPr="002341CA">
          <w:t xml:space="preserve">If the EGPRS Channel Coding Command parameter is not included in the message, the mobile station </w:t>
        </w:r>
      </w:ins>
      <w:ins w:id="2461" w:author="Ericsson LM" w:date="2016-05-09T20:20:00Z">
        <w:r w:rsidRPr="002341CA">
          <w:t xml:space="preserve">shall continue </w:t>
        </w:r>
      </w:ins>
      <w:ins w:id="2462" w:author="Ericsson LM" w:date="2016-05-09T20:19:00Z">
        <w:r w:rsidRPr="002341CA">
          <w:t xml:space="preserve">to use </w:t>
        </w:r>
      </w:ins>
      <w:ins w:id="2463" w:author="Ericsson LM" w:date="2016-05-09T20:20:00Z">
        <w:r w:rsidRPr="002341CA">
          <w:t>the previous EGPRS Modulation and Coding Scheme</w:t>
        </w:r>
      </w:ins>
      <w:ins w:id="2464" w:author="Ericsson LM" w:date="2016-05-09T20:19:00Z">
        <w:r w:rsidRPr="002341CA">
          <w:t>.</w:t>
        </w:r>
      </w:ins>
      <w:del w:id="2465" w:author="Ericsson LM" w:date="2016-05-09T20:19:00Z">
        <w:r w:rsidR="009A6182" w:rsidRPr="002341CA" w:rsidDel="007A2B47">
          <w:delText xml:space="preserve"> </w:delText>
        </w:r>
      </w:del>
    </w:p>
    <w:p w:rsidR="009A6182" w:rsidRPr="002341CA" w:rsidRDefault="009A6182" w:rsidP="009A6182">
      <w:pPr>
        <w:pStyle w:val="EX"/>
      </w:pPr>
      <w:r w:rsidRPr="002341CA">
        <w:t>Message type:</w:t>
      </w:r>
      <w:r w:rsidRPr="002341CA">
        <w:tab/>
        <w:t>EC</w:t>
      </w:r>
      <w:del w:id="2466" w:author="Ericsson LM" w:date="2016-05-03T14:39:00Z">
        <w:r w:rsidRPr="002341CA" w:rsidDel="002A7C68">
          <w:delText>-EGPRS</w:delText>
        </w:r>
      </w:del>
      <w:r w:rsidRPr="002341CA">
        <w:t xml:space="preserve"> PACKET UPLINK ACK/NACK</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lastRenderedPageBreak/>
        <w:t>Table 11.2.57.1: EC</w:t>
      </w:r>
      <w:del w:id="2467" w:author="Ericsson LM" w:date="2016-05-03T14:39:00Z">
        <w:r w:rsidRPr="002341CA" w:rsidDel="002A7C68">
          <w:delText>-EGPRS</w:delText>
        </w:r>
      </w:del>
      <w:r w:rsidRPr="002341CA">
        <w:t xml:space="preserve"> </w:t>
      </w:r>
      <w:r w:rsidRPr="002341CA">
        <w:rPr>
          <w:caps/>
        </w:rPr>
        <w:t>Packet UPlink Ack/Nack</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468" w:author="Ericsson LM" w:date="2016-05-03T14:39:00Z">
              <w:r w:rsidRPr="002341CA" w:rsidDel="002A7C68">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t xml:space="preserve">&lt; </w:t>
            </w:r>
            <w:r w:rsidRPr="002341CA">
              <w:rPr>
                <w:b/>
              </w:rPr>
              <w:t xml:space="preserve">UPLINK_TFI </w:t>
            </w:r>
            <w:r w:rsidRPr="002341CA">
              <w:t>: bit (5) &gt;</w:t>
            </w:r>
          </w:p>
          <w:p w:rsidR="009A6182" w:rsidRPr="002341CA" w:rsidRDefault="009A6182" w:rsidP="002A7C68">
            <w:pPr>
              <w:pStyle w:val="TAL"/>
            </w:pPr>
            <w:r w:rsidRPr="002341CA">
              <w:tab/>
            </w:r>
            <w:r w:rsidRPr="002341CA">
              <w:tab/>
              <w:t>{</w:t>
            </w:r>
            <w:r w:rsidRPr="002341CA">
              <w:tab/>
              <w:t>0 {</w:t>
            </w:r>
            <w:r w:rsidRPr="002341CA">
              <w:tab/>
            </w:r>
            <w:r w:rsidRPr="002341CA">
              <w:tab/>
              <w:t xml:space="preserve">-- </w:t>
            </w:r>
            <w:r w:rsidRPr="002341CA">
              <w:rPr>
                <w:i/>
              </w:rPr>
              <w:t xml:space="preserve">Final </w:t>
            </w:r>
            <w:proofErr w:type="spellStart"/>
            <w:r w:rsidRPr="002341CA">
              <w:rPr>
                <w:i/>
              </w:rPr>
              <w:t>Ack</w:t>
            </w:r>
            <w:proofErr w:type="spellEnd"/>
            <w:r w:rsidRPr="002341CA">
              <w:rPr>
                <w:i/>
              </w:rPr>
              <w:t xml:space="preserve"> Indicator = 0</w:t>
            </w:r>
          </w:p>
          <w:p w:rsidR="009A6182" w:rsidRPr="002341CA" w:rsidRDefault="009A6182" w:rsidP="002A7C68">
            <w:pPr>
              <w:pStyle w:val="TAL"/>
            </w:pPr>
            <w:r w:rsidRPr="002341CA">
              <w:tab/>
            </w:r>
            <w:r w:rsidRPr="002341CA">
              <w:tab/>
            </w:r>
            <w:r w:rsidRPr="002341CA">
              <w:tab/>
            </w:r>
            <w:r w:rsidRPr="002341CA">
              <w:tab/>
              <w:t>{ 00</w:t>
            </w:r>
            <w:r w:rsidRPr="002341CA">
              <w:tab/>
              <w:t xml:space="preserve">&lt; </w:t>
            </w:r>
            <w:r w:rsidRPr="002341CA">
              <w:rPr>
                <w:b/>
              </w:rPr>
              <w:t>EC</w:t>
            </w:r>
            <w:del w:id="2469" w:author="Ericsson LM" w:date="2016-05-03T14:39:00Z">
              <w:r w:rsidRPr="002341CA" w:rsidDel="002A7C68">
                <w:rPr>
                  <w:b/>
                </w:rPr>
                <w:delText>-EGPRS</w:delText>
              </w:r>
            </w:del>
            <w:r w:rsidRPr="002341CA">
              <w:t xml:space="preserve">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w:t>
            </w:r>
            <w:r w:rsidRPr="002341CA">
              <w:t xml:space="preserve"> : &lt; EC</w:t>
            </w:r>
            <w:del w:id="2470" w:author="Ericsson LM" w:date="2016-05-03T14:39:00Z">
              <w:r w:rsidRPr="002341CA" w:rsidDel="002A7C68">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 IE &gt;&gt;</w:t>
            </w:r>
          </w:p>
          <w:p w:rsidR="009A6182" w:rsidRPr="002341CA" w:rsidRDefault="009A6182" w:rsidP="002A7C68">
            <w:pPr>
              <w:pStyle w:val="TAL"/>
            </w:pPr>
            <w:r w:rsidRPr="002341CA">
              <w:tab/>
            </w:r>
            <w:r w:rsidRPr="002341CA">
              <w:tab/>
            </w:r>
            <w:r w:rsidRPr="002341CA">
              <w:tab/>
            </w:r>
            <w:r w:rsidRPr="002341CA">
              <w:tab/>
              <w:t xml:space="preserve"> | 01</w:t>
            </w:r>
            <w:r w:rsidRPr="002341CA">
              <w:tab/>
              <w:t>{</w:t>
            </w:r>
            <w:r w:rsidRPr="002341CA">
              <w:tab/>
              <w:t xml:space="preserve">&lt; </w:t>
            </w:r>
            <w:r w:rsidRPr="002341CA">
              <w:rPr>
                <w:b/>
              </w:rPr>
              <w:t xml:space="preserve">CONTENTION_RESOLUTION_TLLI </w:t>
            </w:r>
            <w:r w:rsidRPr="002341CA">
              <w:t>: bit (32) &gt;</w:t>
            </w:r>
          </w:p>
          <w:p w:rsidR="009A6182" w:rsidRPr="002341CA" w:rsidRDefault="009A6182" w:rsidP="002A7C68">
            <w:pPr>
              <w:pStyle w:val="TAL"/>
            </w:pPr>
            <w:r w:rsidRPr="002341CA">
              <w:tab/>
            </w:r>
            <w:r w:rsidRPr="002341CA">
              <w:tab/>
            </w:r>
            <w:r w:rsidRPr="002341CA">
              <w:tab/>
            </w:r>
            <w:r w:rsidRPr="002341CA">
              <w:tab/>
            </w:r>
            <w:r w:rsidRPr="002341CA">
              <w:tab/>
            </w:r>
            <w:r w:rsidRPr="002341CA">
              <w:tab/>
            </w:r>
            <w:r w:rsidRPr="002341CA">
              <w:tab/>
              <w:t xml:space="preserve">&lt; </w:t>
            </w:r>
            <w:r w:rsidRPr="002341CA">
              <w:rPr>
                <w:b/>
              </w:rPr>
              <w:t>EC</w:t>
            </w:r>
            <w:del w:id="2471" w:author="Ericsson LM" w:date="2016-05-03T14:39:00Z">
              <w:r w:rsidRPr="002341CA" w:rsidDel="002A7C68">
                <w:rPr>
                  <w:b/>
                </w:rPr>
                <w:delText>-EGPRS</w:delText>
              </w:r>
            </w:del>
            <w:r w:rsidRPr="002341CA">
              <w:t xml:space="preserve"> </w:t>
            </w:r>
            <w:r w:rsidRPr="002341CA">
              <w:rPr>
                <w:b/>
              </w:rPr>
              <w:t xml:space="preserve">Primary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w:t>
            </w:r>
            <w:r w:rsidRPr="002341CA">
              <w:t xml:space="preserve"> : &lt; EC</w:t>
            </w:r>
            <w:del w:id="2472" w:author="Ericsson LM" w:date="2016-05-03T14:39:00Z">
              <w:r w:rsidRPr="002341CA" w:rsidDel="002A7C68">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 IE &gt;&gt; }</w:t>
            </w:r>
          </w:p>
          <w:p w:rsidR="009A6182" w:rsidRPr="002341CA" w:rsidRDefault="009A6182" w:rsidP="002A7C68">
            <w:pPr>
              <w:pStyle w:val="TAL"/>
            </w:pPr>
            <w:r w:rsidRPr="002341CA">
              <w:tab/>
            </w:r>
            <w:r w:rsidRPr="002341CA">
              <w:tab/>
            </w:r>
            <w:r w:rsidRPr="002341CA">
              <w:tab/>
            </w:r>
            <w:r w:rsidRPr="002341CA">
              <w:tab/>
              <w:t xml:space="preserve"> | 10</w:t>
            </w:r>
            <w:r w:rsidRPr="002341CA">
              <w:tab/>
              <w:t>{</w:t>
            </w:r>
            <w:r w:rsidRPr="002341CA">
              <w:tab/>
              <w:t xml:space="preserve">&lt; </w:t>
            </w:r>
            <w:proofErr w:type="spellStart"/>
            <w:r w:rsidRPr="002341CA">
              <w:rPr>
                <w:b/>
              </w:rPr>
              <w:t>CONTENTION_RESOLUTION_rTLLI</w:t>
            </w:r>
            <w:proofErr w:type="spellEnd"/>
            <w:r w:rsidRPr="002341CA">
              <w:rPr>
                <w:b/>
              </w:rPr>
              <w:t xml:space="preserve"> </w:t>
            </w:r>
            <w:r w:rsidRPr="002341CA">
              <w:t>: bit (4) &gt;</w:t>
            </w:r>
          </w:p>
          <w:p w:rsidR="009A6182" w:rsidRPr="002341CA" w:rsidRDefault="009A6182" w:rsidP="002A7C68">
            <w:pPr>
              <w:pStyle w:val="TAL"/>
            </w:pPr>
            <w:r w:rsidRPr="002341CA">
              <w:tab/>
            </w:r>
            <w:r w:rsidRPr="002341CA">
              <w:tab/>
            </w:r>
            <w:r w:rsidRPr="002341CA">
              <w:tab/>
            </w:r>
            <w:r w:rsidRPr="002341CA">
              <w:tab/>
            </w:r>
            <w:r w:rsidRPr="002341CA">
              <w:tab/>
            </w:r>
            <w:r w:rsidRPr="002341CA">
              <w:tab/>
            </w:r>
            <w:r w:rsidRPr="002341CA">
              <w:tab/>
              <w:t xml:space="preserve">&lt; </w:t>
            </w:r>
            <w:r w:rsidRPr="002341CA">
              <w:rPr>
                <w:b/>
              </w:rPr>
              <w:t>EC</w:t>
            </w:r>
            <w:del w:id="2473" w:author="Ericsson LM" w:date="2016-05-03T14:39:00Z">
              <w:r w:rsidRPr="002341CA" w:rsidDel="002A7C68">
                <w:rPr>
                  <w:b/>
                </w:rPr>
                <w:delText>-EGPRS</w:delText>
              </w:r>
            </w:del>
            <w:r w:rsidRPr="002341CA">
              <w:t xml:space="preserve"> </w:t>
            </w:r>
            <w:r w:rsidRPr="002341CA">
              <w:rPr>
                <w:b/>
              </w:rPr>
              <w:t xml:space="preserve">Primary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w:t>
            </w:r>
            <w:r w:rsidRPr="002341CA">
              <w:t xml:space="preserve"> : &lt; EC</w:t>
            </w:r>
            <w:del w:id="2474" w:author="Ericsson LM" w:date="2016-05-03T14:39:00Z">
              <w:r w:rsidRPr="002341CA" w:rsidDel="002A7C68">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 IE &gt;&gt; } }</w:t>
            </w:r>
          </w:p>
          <w:p w:rsidR="009A6182" w:rsidRPr="002341CA" w:rsidRDefault="009A6182" w:rsidP="002A7C68">
            <w:pPr>
              <w:pStyle w:val="TAL"/>
            </w:pPr>
            <w:r w:rsidRPr="002341CA">
              <w:tab/>
            </w:r>
            <w:r w:rsidRPr="002341CA">
              <w:tab/>
            </w:r>
            <w:r w:rsidRPr="002341CA">
              <w:tab/>
            </w:r>
            <w:r w:rsidRPr="002341CA">
              <w:tab/>
              <w:t xml:space="preserve">&lt; </w:t>
            </w:r>
            <w:r w:rsidRPr="002341CA">
              <w:rPr>
                <w:b/>
              </w:rPr>
              <w:t>PUAN Fixed Uplink Allocation</w:t>
            </w:r>
            <w:r w:rsidRPr="002341CA">
              <w:t xml:space="preserve"> : &lt; PUAN Fixed Uplink Allocation </w:t>
            </w:r>
            <w:proofErr w:type="spellStart"/>
            <w:r w:rsidRPr="002341CA">
              <w:t>struct</w:t>
            </w:r>
            <w:proofErr w:type="spellEnd"/>
            <w:r w:rsidRPr="002341CA">
              <w:t xml:space="preserve"> &gt;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RESEGMENT</w:t>
            </w:r>
            <w:r w:rsidRPr="002341CA">
              <w:t> : bit (1) &gt;</w:t>
            </w:r>
          </w:p>
          <w:p w:rsidR="009A6182" w:rsidRPr="002341CA" w:rsidRDefault="009A6182" w:rsidP="002A7C68">
            <w:pPr>
              <w:pStyle w:val="TAL"/>
            </w:pPr>
            <w:r w:rsidRPr="002341CA">
              <w:tab/>
            </w:r>
            <w:r w:rsidRPr="002341CA">
              <w:tab/>
            </w:r>
            <w:r w:rsidRPr="002341CA">
              <w:tab/>
            </w:r>
            <w:r w:rsidRPr="002341CA">
              <w:tab/>
              <w:t xml:space="preserve">{ 0 | 1 </w:t>
            </w:r>
            <w:r w:rsidRPr="002341CA">
              <w:tab/>
              <w:t xml:space="preserve">&lt; </w:t>
            </w:r>
            <w:r w:rsidRPr="002341CA">
              <w:rPr>
                <w:b/>
              </w:rPr>
              <w:t>EGPRS Channel Coding Command</w:t>
            </w:r>
            <w:r w:rsidRPr="002341CA">
              <w:t> : &lt; EGPRS Modulation and Coding Scheme IE &gt;&gt; }</w:t>
            </w:r>
          </w:p>
          <w:p w:rsidR="009A6182" w:rsidRPr="002341CA" w:rsidRDefault="009A6182" w:rsidP="002A7C68">
            <w:pPr>
              <w:pStyle w:val="TAL"/>
            </w:pPr>
            <w:r w:rsidRPr="002341CA">
              <w:tab/>
            </w:r>
            <w:r w:rsidRPr="002341CA">
              <w:tab/>
            </w:r>
            <w:r w:rsidRPr="002341CA">
              <w:tab/>
            </w:r>
            <w:r w:rsidRPr="002341CA">
              <w:tab/>
              <w:t xml:space="preserve">{ 0 | 1 </w:t>
            </w:r>
            <w:r w:rsidRPr="002341CA">
              <w:tab/>
              <w:t xml:space="preserve">&lt; </w:t>
            </w:r>
            <w:r w:rsidRPr="002341CA">
              <w:rPr>
                <w:b/>
                <w:bCs/>
              </w:rPr>
              <w:t>UL_COVERAGE_CLASS</w:t>
            </w:r>
            <w:r w:rsidRPr="002341CA">
              <w:t xml:space="preserve"> : bit (2) &gt;</w:t>
            </w:r>
          </w:p>
          <w:p w:rsidR="009A6182" w:rsidRPr="002341CA" w:rsidRDefault="009A6182" w:rsidP="002A7C68">
            <w:pPr>
              <w:pStyle w:val="TAL"/>
            </w:pPr>
            <w:r w:rsidRPr="002341CA">
              <w:tab/>
            </w:r>
            <w:r w:rsidRPr="002341CA">
              <w:tab/>
            </w:r>
            <w:r w:rsidRPr="002341CA">
              <w:tab/>
            </w:r>
            <w:r w:rsidRPr="002341CA">
              <w:tab/>
            </w:r>
            <w:r w:rsidRPr="002341CA">
              <w:tab/>
            </w:r>
            <w:r w:rsidRPr="002341CA">
              <w:tab/>
              <w:t xml:space="preserve">&lt; </w:t>
            </w:r>
            <w:r w:rsidRPr="002341CA">
              <w:rPr>
                <w:b/>
              </w:rPr>
              <w:t>STARTING_UL_TIMESLOT</w:t>
            </w:r>
            <w:r w:rsidRPr="002341CA">
              <w:t xml:space="preserve"> : bit (3) &gt;</w:t>
            </w:r>
          </w:p>
          <w:p w:rsidR="009A6182" w:rsidRPr="002341CA" w:rsidRDefault="009A6182" w:rsidP="002A7C68">
            <w:pPr>
              <w:pStyle w:val="TAL"/>
            </w:pPr>
            <w:r w:rsidRPr="002341CA">
              <w:tab/>
            </w:r>
            <w:r w:rsidRPr="002341CA">
              <w:tab/>
            </w:r>
            <w:r w:rsidRPr="002341CA">
              <w:tab/>
            </w:r>
            <w:r w:rsidRPr="002341CA">
              <w:tab/>
            </w:r>
            <w:r w:rsidRPr="002341CA">
              <w:tab/>
            </w:r>
            <w:r w:rsidRPr="002341CA">
              <w:tab/>
              <w:t xml:space="preserve">&lt; </w:t>
            </w:r>
            <w:r w:rsidRPr="002341CA">
              <w:rPr>
                <w:b/>
                <w:bCs/>
              </w:rPr>
              <w:t>DL_COVERAGE_CLASS</w:t>
            </w:r>
            <w:r w:rsidRPr="002341CA">
              <w:t xml:space="preserve"> : bit (2) &gt;</w:t>
            </w:r>
          </w:p>
          <w:p w:rsidR="0072482C" w:rsidRPr="002341CA" w:rsidRDefault="009A6182" w:rsidP="002A7C68">
            <w:pPr>
              <w:pStyle w:val="TAL"/>
              <w:rPr>
                <w:ins w:id="2475" w:author="Ericsson LM" w:date="2016-05-10T10:50:00Z"/>
              </w:rPr>
            </w:pPr>
            <w:r w:rsidRPr="002341CA">
              <w:tab/>
            </w:r>
            <w:r w:rsidRPr="002341CA">
              <w:tab/>
            </w:r>
            <w:r w:rsidRPr="002341CA">
              <w:tab/>
            </w:r>
            <w:r w:rsidRPr="002341CA">
              <w:tab/>
            </w:r>
            <w:r w:rsidRPr="002341CA">
              <w:tab/>
            </w:r>
            <w:r w:rsidRPr="002341CA">
              <w:tab/>
              <w:t xml:space="preserve">&lt; </w:t>
            </w:r>
            <w:r w:rsidRPr="002341CA">
              <w:rPr>
                <w:b/>
              </w:rPr>
              <w:t>STARTING_DL_TIMESLOT_OFFSET</w:t>
            </w:r>
            <w:r w:rsidRPr="002341CA">
              <w:t xml:space="preserve"> : bit (2) &gt;</w:t>
            </w:r>
          </w:p>
          <w:p w:rsidR="009A6182" w:rsidRPr="002341CA" w:rsidRDefault="0072482C" w:rsidP="002A7C68">
            <w:pPr>
              <w:pStyle w:val="TAL"/>
            </w:pPr>
            <w:ins w:id="2476" w:author="Ericsson LM" w:date="2016-05-10T10:50:00Z">
              <w:r w:rsidRPr="002341CA">
                <w:tab/>
              </w:r>
              <w:r w:rsidRPr="002341CA">
                <w:tab/>
              </w:r>
              <w:r w:rsidRPr="002341CA">
                <w:tab/>
              </w:r>
              <w:r w:rsidRPr="002341CA">
                <w:tab/>
              </w:r>
              <w:r w:rsidRPr="002341CA">
                <w:tab/>
              </w:r>
              <w:r w:rsidRPr="002341CA">
                <w:tab/>
                <w:t xml:space="preserve">&lt; </w:t>
              </w:r>
              <w:r w:rsidRPr="002341CA">
                <w:rPr>
                  <w:b/>
                </w:rPr>
                <w:t xml:space="preserve">TIMESLOT_MULTIPLICATOR </w:t>
              </w:r>
              <w:r w:rsidRPr="002341CA">
                <w:t>: bit (3) &gt;</w:t>
              </w:r>
            </w:ins>
            <w:r w:rsidR="009A6182" w:rsidRPr="002341CA">
              <w:t xml:space="preserve"> } }</w:t>
            </w:r>
          </w:p>
          <w:p w:rsidR="009A6182" w:rsidRPr="002341CA" w:rsidRDefault="009A6182" w:rsidP="002A7C68">
            <w:pPr>
              <w:pStyle w:val="TAL"/>
            </w:pPr>
            <w:r w:rsidRPr="002341CA">
              <w:tab/>
              <w:t xml:space="preserve"> </w:t>
            </w:r>
            <w:r w:rsidRPr="002341CA">
              <w:tab/>
            </w:r>
            <w:r w:rsidRPr="002341CA">
              <w:tab/>
              <w:t>| 1 {</w:t>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r>
            <w:r w:rsidRPr="002341CA">
              <w:tab/>
              <w:t xml:space="preserve">-- </w:t>
            </w:r>
            <w:r w:rsidRPr="002341CA">
              <w:rPr>
                <w:i/>
              </w:rPr>
              <w:t xml:space="preserve">Final </w:t>
            </w:r>
            <w:proofErr w:type="spellStart"/>
            <w:r w:rsidRPr="002341CA">
              <w:rPr>
                <w:i/>
              </w:rPr>
              <w:t>Ack</w:t>
            </w:r>
            <w:proofErr w:type="spellEnd"/>
            <w:r w:rsidRPr="002341CA">
              <w:rPr>
                <w:i/>
              </w:rPr>
              <w:t xml:space="preserve"> Indicator = 1</w:t>
            </w:r>
          </w:p>
          <w:p w:rsidR="009A6182" w:rsidRPr="002341CA" w:rsidRDefault="009A6182" w:rsidP="002A7C68">
            <w:pPr>
              <w:pStyle w:val="TAL"/>
            </w:pPr>
            <w:r w:rsidRPr="002341CA">
              <w:tab/>
            </w:r>
            <w:r w:rsidRPr="002341CA">
              <w:tab/>
            </w:r>
            <w:r w:rsidRPr="002341CA">
              <w:tab/>
            </w:r>
            <w:r w:rsidRPr="002341CA">
              <w:tab/>
              <w:t>{ 0</w:t>
            </w:r>
          </w:p>
          <w:p w:rsidR="009A6182" w:rsidRPr="002341CA" w:rsidRDefault="009A6182" w:rsidP="002A7C68">
            <w:pPr>
              <w:pStyle w:val="TAL"/>
            </w:pPr>
            <w:r w:rsidRPr="002341CA">
              <w:tab/>
            </w:r>
            <w:r w:rsidRPr="002341CA">
              <w:tab/>
            </w:r>
            <w:r w:rsidRPr="002341CA">
              <w:tab/>
            </w:r>
            <w:r w:rsidRPr="002341CA">
              <w:tab/>
              <w:t xml:space="preserve"> | 1 &lt; </w:t>
            </w:r>
            <w:r w:rsidRPr="002341CA">
              <w:rPr>
                <w:b/>
              </w:rPr>
              <w:t xml:space="preserve">CONTENTION_RESOLUTION_TLLI </w:t>
            </w:r>
            <w:r w:rsidRPr="002341CA">
              <w:t>: bit (32) &gt; }</w:t>
            </w:r>
          </w:p>
          <w:p w:rsidR="009A6182" w:rsidRPr="002341CA" w:rsidRDefault="009A6182" w:rsidP="002A7C68">
            <w:pPr>
              <w:pStyle w:val="TAL"/>
              <w:rPr>
                <w:i/>
              </w:rPr>
            </w:pPr>
            <w:r w:rsidRPr="002341CA">
              <w:tab/>
              <w:t xml:space="preserve"> </w:t>
            </w:r>
            <w:r w:rsidRPr="002341CA">
              <w:tab/>
            </w:r>
            <w:r w:rsidRPr="002341CA">
              <w:tab/>
            </w:r>
            <w:r w:rsidRPr="002341CA">
              <w:tab/>
              <w:t>{ 0</w:t>
            </w:r>
            <w:r w:rsidRPr="002341CA">
              <w:tab/>
              <w:t xml:space="preserve"> </w:t>
            </w:r>
            <w:r w:rsidRPr="002341CA">
              <w:tab/>
            </w:r>
            <w:r w:rsidRPr="002341CA">
              <w:tab/>
            </w:r>
            <w:r w:rsidRPr="002341CA">
              <w:tab/>
            </w:r>
            <w:r w:rsidRPr="002341CA">
              <w:tab/>
            </w:r>
            <w:r w:rsidRPr="002341CA">
              <w:tab/>
            </w:r>
            <w:r w:rsidRPr="002341CA">
              <w:tab/>
            </w:r>
            <w:r w:rsidRPr="002341CA">
              <w:tab/>
              <w:t xml:space="preserve"> </w:t>
            </w:r>
            <w:r w:rsidRPr="002341CA">
              <w:tab/>
            </w:r>
            <w:r w:rsidRPr="002341CA">
              <w:tab/>
            </w:r>
            <w:r w:rsidRPr="002341CA">
              <w:tab/>
              <w:t xml:space="preserve">-- </w:t>
            </w:r>
            <w:r w:rsidRPr="002341CA">
              <w:rPr>
                <w:i/>
              </w:rPr>
              <w:t>the mobile station shall not continue monitoring the EC-PACCH</w:t>
            </w:r>
          </w:p>
          <w:p w:rsidR="009A6182" w:rsidRPr="002341CA" w:rsidRDefault="009A6182" w:rsidP="002A7C68">
            <w:pPr>
              <w:pStyle w:val="TAL"/>
              <w:rPr>
                <w:i/>
              </w:rPr>
            </w:pPr>
            <w:r w:rsidRPr="002341CA">
              <w:tab/>
              <w:t xml:space="preserve"> </w:t>
            </w:r>
            <w:r w:rsidRPr="002341CA">
              <w:tab/>
            </w:r>
            <w:r w:rsidRPr="002341CA">
              <w:tab/>
            </w:r>
            <w:r w:rsidRPr="002341CA">
              <w:tab/>
              <w:t>| 1</w:t>
            </w:r>
            <w:r w:rsidRPr="002341CA">
              <w:tab/>
              <w:t>{</w:t>
            </w:r>
            <w:r w:rsidRPr="002341CA">
              <w:tab/>
              <w:t xml:space="preserve">&lt; </w:t>
            </w:r>
            <w:r w:rsidRPr="002341CA">
              <w:rPr>
                <w:b/>
              </w:rPr>
              <w:t>T3238</w:t>
            </w:r>
            <w:r w:rsidRPr="002341CA">
              <w:t> : bit (3) &gt;</w:t>
            </w:r>
            <w:r w:rsidRPr="002341CA">
              <w:tab/>
            </w:r>
            <w:r w:rsidRPr="002341CA">
              <w:tab/>
            </w:r>
            <w:r w:rsidRPr="002341CA">
              <w:tab/>
            </w:r>
            <w:r w:rsidRPr="002341CA">
              <w:tab/>
            </w:r>
            <w:r w:rsidRPr="002341CA">
              <w:tab/>
              <w:t xml:space="preserve">-- </w:t>
            </w:r>
            <w:r w:rsidRPr="002341CA">
              <w:rPr>
                <w:i/>
              </w:rPr>
              <w:t>the mobile station shall continue monitoring the EC-PACCH</w:t>
            </w:r>
          </w:p>
          <w:p w:rsidR="009A6182" w:rsidRPr="002341CA" w:rsidRDefault="009A6182" w:rsidP="002A7C68">
            <w:pPr>
              <w:pStyle w:val="TAL"/>
            </w:pPr>
            <w:r w:rsidRPr="002341CA">
              <w:tab/>
              <w:t xml:space="preserve"> </w:t>
            </w:r>
            <w:r w:rsidRPr="002341CA">
              <w:tab/>
            </w:r>
            <w:r w:rsidRPr="002341CA">
              <w:tab/>
            </w:r>
            <w:r w:rsidRPr="002341CA">
              <w:tab/>
            </w:r>
            <w:r w:rsidRPr="002341CA">
              <w:tab/>
            </w:r>
            <w:r w:rsidRPr="002341CA">
              <w:tab/>
              <w:t xml:space="preserve">&lt; </w:t>
            </w:r>
            <w:r w:rsidRPr="002341CA">
              <w:rPr>
                <w:b/>
              </w:rPr>
              <w:t>Initial Waiting Time</w:t>
            </w:r>
            <w:r w:rsidRPr="002341CA">
              <w:t xml:space="preserve"> : bit (2) &gt;</w:t>
            </w:r>
          </w:p>
          <w:p w:rsidR="009A6182" w:rsidRPr="002341CA" w:rsidRDefault="009A6182" w:rsidP="002A7C68">
            <w:pPr>
              <w:pStyle w:val="TAL"/>
            </w:pPr>
            <w:r w:rsidRPr="002341CA">
              <w:tab/>
              <w:t xml:space="preserve"> </w:t>
            </w:r>
            <w:r w:rsidRPr="002341CA">
              <w:tab/>
            </w:r>
            <w:r w:rsidRPr="002341CA">
              <w:tab/>
            </w:r>
            <w:r w:rsidRPr="002341CA">
              <w:tab/>
            </w:r>
            <w:r w:rsidRPr="002341CA">
              <w:tab/>
            </w:r>
            <w:r w:rsidRPr="002341CA">
              <w:tab/>
              <w:t xml:space="preserve">&lt; </w:t>
            </w:r>
            <w:r w:rsidRPr="002341CA">
              <w:rPr>
                <w:b/>
              </w:rPr>
              <w:t>EC-PACCH Monitoring Pattern</w:t>
            </w:r>
            <w:r w:rsidRPr="002341CA">
              <w:t xml:space="preserve"> : bit (2) &gt; } } }</w:t>
            </w:r>
          </w:p>
          <w:p w:rsidR="009A6182" w:rsidRPr="002341CA" w:rsidRDefault="009A6182" w:rsidP="002A7C68">
            <w:pPr>
              <w:pStyle w:val="TAL"/>
            </w:pPr>
            <w:r w:rsidRPr="002341CA">
              <w:tab/>
            </w:r>
            <w:r w:rsidRPr="002341CA">
              <w:tab/>
            </w:r>
            <w:r w:rsidRPr="002341CA">
              <w:tab/>
              <w:t>{ 0 | 1</w:t>
            </w:r>
            <w:r w:rsidRPr="002341CA">
              <w:tab/>
              <w:t xml:space="preserve">&lt; </w:t>
            </w:r>
            <w:r w:rsidRPr="002341CA">
              <w:rPr>
                <w:b/>
              </w:rPr>
              <w:t>EC</w:t>
            </w:r>
            <w:del w:id="2477" w:author="Ericsson LM" w:date="2016-05-03T14:40:00Z">
              <w:r w:rsidRPr="002341CA" w:rsidDel="002A7C68">
                <w:rPr>
                  <w:b/>
                </w:rPr>
                <w:delText>-EGPRS</w:delText>
              </w:r>
            </w:del>
            <w:r w:rsidRPr="002341CA">
              <w:rPr>
                <w:b/>
              </w:rPr>
              <w:t xml:space="preserve"> Packet Timing Advance</w:t>
            </w:r>
            <w:r w:rsidRPr="002341CA">
              <w:t xml:space="preserve"> : &lt; EC</w:t>
            </w:r>
            <w:del w:id="2478" w:author="Ericsson LM" w:date="2016-05-03T14:40:00Z">
              <w:r w:rsidRPr="002341CA" w:rsidDel="002A7C68">
                <w:delText>-EGPRS</w:delText>
              </w:r>
            </w:del>
            <w:r w:rsidRPr="002341CA">
              <w:t xml:space="preserve"> Packet Timing Advance IE &gt; &gt; }</w:t>
            </w:r>
          </w:p>
          <w:p w:rsidR="000C50C4" w:rsidRPr="00600313" w:rsidRDefault="009A6182" w:rsidP="002A7C68">
            <w:pPr>
              <w:pStyle w:val="TAL"/>
              <w:rPr>
                <w:ins w:id="2479" w:author="Ericsson LM" w:date="2016-05-09T18:57:00Z"/>
              </w:rPr>
            </w:pPr>
            <w:r w:rsidRPr="002341CA">
              <w:tab/>
            </w:r>
            <w:r w:rsidRPr="002341CA">
              <w:tab/>
            </w:r>
            <w:r w:rsidRPr="002341CA">
              <w:tab/>
              <w:t>{ 0 | 1</w:t>
            </w:r>
            <w:ins w:id="2480" w:author="Ericsson LM" w:date="2016-05-09T18:58:00Z">
              <w:r w:rsidR="000C50C4" w:rsidRPr="000D5E37">
                <w:tab/>
              </w:r>
            </w:ins>
            <w:del w:id="2481" w:author="Ericsson LM" w:date="2016-05-09T18:58:00Z">
              <w:r w:rsidRPr="000D5E37" w:rsidDel="000C50C4">
                <w:delText xml:space="preserve"> </w:delText>
              </w:r>
            </w:del>
            <w:r w:rsidRPr="00D859F5">
              <w:t>&lt;</w:t>
            </w:r>
            <w:r w:rsidRPr="00600313">
              <w:rPr>
                <w:b/>
              </w:rPr>
              <w:t xml:space="preserve"> GAMMA</w:t>
            </w:r>
            <w:r w:rsidRPr="00600313">
              <w:t xml:space="preserve"> : bit (5) &gt; </w:t>
            </w:r>
          </w:p>
          <w:p w:rsidR="009A6182" w:rsidRPr="002341CA" w:rsidRDefault="000C50C4" w:rsidP="002A7C68">
            <w:pPr>
              <w:pStyle w:val="TAL"/>
            </w:pPr>
            <w:ins w:id="2482" w:author="Ericsson LM" w:date="2016-05-09T18:57:00Z">
              <w:r w:rsidRPr="009F03AB">
                <w:tab/>
              </w:r>
              <w:r w:rsidRPr="009F03AB">
                <w:tab/>
              </w:r>
              <w:r w:rsidRPr="009F03AB">
                <w:tab/>
              </w:r>
              <w:r w:rsidRPr="009F03AB">
                <w:tab/>
              </w:r>
              <w:r w:rsidRPr="009F03AB">
                <w:tab/>
                <w:t>&lt;</w:t>
              </w:r>
            </w:ins>
            <w:ins w:id="2483" w:author="Ericsson LM" w:date="2016-05-09T18:59:00Z">
              <w:r w:rsidRPr="002341CA">
                <w:t xml:space="preserve"> ALPHA Enable : bit (1) &gt; </w:t>
              </w:r>
            </w:ins>
            <w:r w:rsidR="009A6182" w:rsidRPr="002341CA">
              <w:t>}</w:t>
            </w:r>
          </w:p>
        </w:tc>
      </w:tr>
      <w:tr w:rsidR="009A6182" w:rsidRPr="002341CA" w:rsidTr="002A7C68">
        <w:trPr>
          <w:cantSplit/>
        </w:trPr>
        <w:tc>
          <w:tcPr>
            <w:tcW w:w="9848" w:type="dxa"/>
          </w:tcPr>
          <w:p w:rsidR="009A6182" w:rsidRPr="002341CA" w:rsidRDefault="009A6182" w:rsidP="002A7C68">
            <w:pPr>
              <w:pStyle w:val="TAL"/>
            </w:pPr>
            <w:r w:rsidRPr="002341CA">
              <w:rPr>
                <w:iCs/>
              </w:rPr>
              <w:tab/>
            </w:r>
            <w:r w:rsidRPr="002341CA">
              <w:rPr>
                <w:iCs/>
              </w:rPr>
              <w:tab/>
            </w:r>
            <w:r w:rsidRPr="002341CA">
              <w:rPr>
                <w:iCs/>
              </w:rPr>
              <w:tab/>
            </w:r>
            <w:r w:rsidRPr="002341CA">
              <w:t>&lt; padding bits &gt; }</w:t>
            </w:r>
          </w:p>
          <w:p w:rsidR="009A6182" w:rsidRPr="002341CA" w:rsidRDefault="009A6182" w:rsidP="002A7C68">
            <w:pPr>
              <w:pStyle w:val="TAL"/>
            </w:pPr>
            <w:r w:rsidRPr="002341CA">
              <w:tab/>
            </w:r>
            <w:r w:rsidRPr="002341CA">
              <w:tab/>
            </w:r>
            <w:r w:rsidRPr="002341CA">
              <w:tab/>
              <w:t>! &lt; Non-distribution part error : bit (*) = &lt;no string&gt; &gt; }</w:t>
            </w:r>
          </w:p>
          <w:p w:rsidR="009A6182" w:rsidRPr="002341CA" w:rsidRDefault="009A6182" w:rsidP="002A7C68">
            <w:pPr>
              <w:pStyle w:val="TAL"/>
            </w:pPr>
            <w:r w:rsidRPr="002341CA">
              <w:tab/>
            </w:r>
            <w:r w:rsidRPr="002341CA">
              <w:tab/>
              <w:t>! &lt; Address information part error : bit (*) = &lt;no string&gt; &gt; }</w:t>
            </w:r>
          </w:p>
          <w:p w:rsidR="009A6182" w:rsidRPr="002341CA" w:rsidRDefault="009A6182" w:rsidP="002A7C68">
            <w:pPr>
              <w:pStyle w:val="TAL"/>
            </w:pPr>
            <w:r w:rsidRPr="002341CA">
              <w:tab/>
              <w:t>! &lt; Distribution part error : bit (*) = &lt;no string&gt; &gt; ;</w:t>
            </w:r>
          </w:p>
          <w:p w:rsidR="009A6182" w:rsidRPr="002341CA" w:rsidRDefault="009A6182" w:rsidP="002A7C68">
            <w:pPr>
              <w:pStyle w:val="TAL"/>
            </w:pPr>
          </w:p>
          <w:p w:rsidR="009A6182" w:rsidRPr="002341CA" w:rsidRDefault="009A6182" w:rsidP="002A7C68">
            <w:pPr>
              <w:pStyle w:val="TAL"/>
            </w:pPr>
            <w:r w:rsidRPr="002341CA">
              <w:t xml:space="preserve">&lt; PUAN Fixed Uplink Allocation </w:t>
            </w:r>
            <w:proofErr w:type="spellStart"/>
            <w:r w:rsidRPr="002341CA">
              <w:t>struct</w:t>
            </w:r>
            <w:proofErr w:type="spellEnd"/>
            <w:r w:rsidRPr="002341CA">
              <w:t xml:space="preserve"> &gt; ::= </w:t>
            </w:r>
          </w:p>
          <w:p w:rsidR="009A6182" w:rsidRPr="002341CA" w:rsidRDefault="009A6182" w:rsidP="002A7C68">
            <w:pPr>
              <w:pStyle w:val="TAL"/>
            </w:pPr>
            <w:r w:rsidRPr="002341CA">
              <w:tab/>
              <w:t xml:space="preserve">{ 0 | 1 &lt; </w:t>
            </w:r>
            <w:r w:rsidRPr="002341CA">
              <w:rPr>
                <w:b/>
                <w:bCs/>
              </w:rPr>
              <w:t>BSN_OFFSET</w:t>
            </w:r>
            <w:r w:rsidRPr="002341CA">
              <w:t xml:space="preserve"> : bit (2) &gt; }</w:t>
            </w:r>
          </w:p>
          <w:p w:rsidR="009A6182" w:rsidRPr="002341CA" w:rsidRDefault="009A6182" w:rsidP="002A7C68">
            <w:pPr>
              <w:pStyle w:val="TAL"/>
            </w:pPr>
            <w:r w:rsidRPr="002341CA">
              <w:tab/>
              <w:t xml:space="preserve">&lt; </w:t>
            </w:r>
            <w:r w:rsidRPr="002341CA">
              <w:rPr>
                <w:b/>
              </w:rPr>
              <w:t xml:space="preserve">START_FIRST_UL_RLC_DATA_BLOCK : </w:t>
            </w:r>
            <w:r w:rsidRPr="002341CA">
              <w:t>bit (4) &gt;</w:t>
            </w:r>
          </w:p>
          <w:p w:rsidR="009A6182" w:rsidRPr="002341CA" w:rsidRDefault="009A6182" w:rsidP="002A7C68">
            <w:pPr>
              <w:pStyle w:val="TAL"/>
            </w:pPr>
            <w:r w:rsidRPr="002341CA">
              <w:tab/>
              <w:t>{ 1</w:t>
            </w:r>
            <w:r w:rsidRPr="002341CA">
              <w:tab/>
              <w:t>{</w:t>
            </w:r>
            <w:r w:rsidRPr="002341CA">
              <w:tab/>
              <w:t>0</w:t>
            </w:r>
            <w:r w:rsidRPr="002341CA">
              <w:tab/>
            </w:r>
            <w:ins w:id="2484" w:author="Ericsson LM" w:date="2016-05-26T03:05:00Z">
              <w:r w:rsidR="00666240" w:rsidRPr="002341CA">
                <w:t xml:space="preserve">-- </w:t>
              </w:r>
              <w:r w:rsidR="00666240" w:rsidRPr="002341CA">
                <w:rPr>
                  <w:i/>
                </w:rPr>
                <w:t>next UL RLC Data block starts at first possible occasion after previous UL RLC Data block</w:t>
              </w:r>
              <w:r w:rsidR="00666240" w:rsidRPr="002341CA">
                <w:t xml:space="preserve"> </w:t>
              </w:r>
            </w:ins>
            <w:del w:id="2485" w:author="Ericsson LM" w:date="2016-05-26T03:05:00Z">
              <w:r w:rsidRPr="002341CA" w:rsidDel="00666240">
                <w:delText xml:space="preserve">&lt; </w:delText>
              </w:r>
              <w:r w:rsidRPr="002341CA" w:rsidDel="00666240">
                <w:rPr>
                  <w:b/>
                </w:rPr>
                <w:delText xml:space="preserve">DELAY_NEXT_UL_RLC_DATA_BLOCK : </w:delText>
              </w:r>
              <w:r w:rsidRPr="002341CA" w:rsidDel="00666240">
                <w:delText>bit (3) &gt;</w:delText>
              </w:r>
              <w:r w:rsidRPr="002341CA" w:rsidDel="00666240">
                <w:tab/>
                <w:delText xml:space="preserve">-- </w:delText>
              </w:r>
              <w:r w:rsidRPr="002341CA" w:rsidDel="00666240">
                <w:rPr>
                  <w:i/>
                </w:rPr>
                <w:delText>delay until start of next UL RLC Data block</w:delText>
              </w:r>
            </w:del>
          </w:p>
          <w:p w:rsidR="009A6182" w:rsidRPr="002341CA" w:rsidRDefault="009A6182" w:rsidP="00666240">
            <w:pPr>
              <w:pStyle w:val="TAL"/>
            </w:pPr>
            <w:r w:rsidRPr="002341CA">
              <w:tab/>
            </w:r>
            <w:r w:rsidRPr="002341CA">
              <w:tab/>
            </w:r>
            <w:r w:rsidRPr="002341CA">
              <w:tab/>
              <w:t>| 1</w:t>
            </w:r>
            <w:ins w:id="2486" w:author="Ericsson LM" w:date="2016-05-26T03:05:00Z">
              <w:r w:rsidR="00666240">
                <w:t xml:space="preserve"> </w:t>
              </w:r>
              <w:r w:rsidR="00666240" w:rsidRPr="002341CA">
                <w:t xml:space="preserve">&lt; </w:t>
              </w:r>
              <w:r w:rsidR="00666240" w:rsidRPr="002341CA">
                <w:rPr>
                  <w:b/>
                </w:rPr>
                <w:t xml:space="preserve">DELAY_NEXT_UL_RLC_DATA_BLOCK : </w:t>
              </w:r>
              <w:r w:rsidR="00666240" w:rsidRPr="002341CA">
                <w:t>bit (3) &gt;</w:t>
              </w:r>
              <w:r w:rsidR="00666240" w:rsidRPr="002341CA">
                <w:tab/>
                <w:t xml:space="preserve">-- </w:t>
              </w:r>
              <w:r w:rsidR="00666240" w:rsidRPr="002341CA">
                <w:rPr>
                  <w:i/>
                </w:rPr>
                <w:t>delay until start of next UL RLC Data block</w:t>
              </w:r>
            </w:ins>
            <w:r w:rsidRPr="002341CA">
              <w:t xml:space="preserve"> } } ** 0;</w:t>
            </w:r>
            <w:del w:id="2487" w:author="Ericsson LM" w:date="2016-05-08T19:08:00Z">
              <w:r w:rsidRPr="002341CA" w:rsidDel="00973E0C">
                <w:tab/>
                <w:delText xml:space="preserve">-- </w:delText>
              </w:r>
              <w:r w:rsidRPr="002341CA" w:rsidDel="00973E0C">
                <w:rPr>
                  <w:i/>
                </w:rPr>
                <w:delText>next UL RLC Data block starts at first possible occasion after previous UL RLC Data block</w:delText>
              </w:r>
            </w:del>
          </w:p>
        </w:tc>
      </w:tr>
    </w:tbl>
    <w:p w:rsidR="009A6182" w:rsidRPr="002341CA" w:rsidRDefault="009A6182" w:rsidP="009A6182"/>
    <w:p w:rsidR="009A6182" w:rsidRPr="002341CA" w:rsidRDefault="009A6182" w:rsidP="009A6182">
      <w:pPr>
        <w:pStyle w:val="TH"/>
      </w:pPr>
      <w:r w:rsidRPr="002341CA">
        <w:t>Table 11.2.57.2: EC</w:t>
      </w:r>
      <w:del w:id="2488" w:author="Ericsson LM" w:date="2016-05-03T14:40:00Z">
        <w:r w:rsidRPr="002341CA" w:rsidDel="002A7C68">
          <w:delText>-EGPRS</w:delText>
        </w:r>
      </w:del>
      <w:r w:rsidRPr="002341CA">
        <w:t xml:space="preserve"> </w:t>
      </w:r>
      <w:r w:rsidRPr="002341CA">
        <w:rPr>
          <w:caps/>
        </w:rPr>
        <w:t>Packet UPlink Ack/Nack</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9A6182" w:rsidRPr="002341CA" w:rsidTr="002A7C68">
        <w:trPr>
          <w:cantSplit/>
        </w:trPr>
        <w:tc>
          <w:tcPr>
            <w:tcW w:w="9848" w:type="dxa"/>
          </w:tcPr>
          <w:p w:rsidR="009A6182" w:rsidRPr="002341CA" w:rsidRDefault="009A6182" w:rsidP="002A7C68">
            <w:pPr>
              <w:rPr>
                <w:b/>
              </w:rPr>
            </w:pPr>
            <w:r w:rsidRPr="002341CA">
              <w:rPr>
                <w:b/>
              </w:rPr>
              <w:t>UPLINK_TFI</w:t>
            </w:r>
            <w:r w:rsidRPr="002341CA">
              <w:t xml:space="preserve"> (5 bit field</w:t>
            </w:r>
            <w:proofErr w:type="gramStart"/>
            <w:r w:rsidRPr="002341CA">
              <w:t>)</w:t>
            </w:r>
            <w:proofErr w:type="gramEnd"/>
            <w:r w:rsidRPr="002341CA">
              <w:br/>
              <w:t>This field identifies the uplink TBF to which this message applies. This field is coded the same as the TFI field defined in</w:t>
            </w:r>
            <w:r w:rsidRPr="002341CA">
              <w:rPr>
                <w:i/>
              </w:rPr>
              <w:t xml:space="preserve"> </w:t>
            </w:r>
            <w:r w:rsidRPr="002341CA">
              <w:t>sub-clause 12.15.</w:t>
            </w:r>
          </w:p>
        </w:tc>
      </w:tr>
      <w:tr w:rsidR="009A6182" w:rsidRPr="002341CA" w:rsidTr="002A7C68">
        <w:trPr>
          <w:cantSplit/>
        </w:trPr>
        <w:tc>
          <w:tcPr>
            <w:tcW w:w="9848" w:type="dxa"/>
          </w:tcPr>
          <w:p w:rsidR="009A6182" w:rsidRPr="002341CA" w:rsidRDefault="009A6182" w:rsidP="002A7C68">
            <w:pPr>
              <w:rPr>
                <w:b/>
              </w:rPr>
            </w:pPr>
            <w:r w:rsidRPr="002341CA">
              <w:rPr>
                <w:b/>
              </w:rPr>
              <w:t>EGPRS Modulation and Coding Scheme</w:t>
            </w:r>
            <w:r w:rsidRPr="002341CA">
              <w:rPr>
                <w:b/>
              </w:rPr>
              <w:br/>
            </w:r>
            <w:r w:rsidRPr="002341CA">
              <w:t>The EGPRS Modulation and Coding Scheme information element is defined in</w:t>
            </w:r>
            <w:r w:rsidRPr="002341CA">
              <w:rPr>
                <w:i/>
              </w:rPr>
              <w:t xml:space="preserve"> </w:t>
            </w:r>
            <w:r w:rsidRPr="002341CA">
              <w:t>sub-clause 12.10d.</w:t>
            </w:r>
          </w:p>
        </w:tc>
      </w:tr>
      <w:tr w:rsidR="009A6182" w:rsidRPr="002341CA" w:rsidTr="002A7C68">
        <w:trPr>
          <w:cantSplit/>
        </w:trPr>
        <w:tc>
          <w:tcPr>
            <w:tcW w:w="9848" w:type="dxa"/>
          </w:tcPr>
          <w:p w:rsidR="009A6182" w:rsidRPr="002341CA" w:rsidRDefault="009A6182" w:rsidP="002A7C68">
            <w:pPr>
              <w:rPr>
                <w:b/>
              </w:rPr>
            </w:pPr>
            <w:r w:rsidRPr="002341CA">
              <w:rPr>
                <w:b/>
              </w:rPr>
              <w:t xml:space="preserve">RESEGMENT </w:t>
            </w:r>
            <w:r w:rsidRPr="002341CA">
              <w:t>(1 bit field</w:t>
            </w:r>
            <w:proofErr w:type="gramStart"/>
            <w:r w:rsidRPr="002341CA">
              <w:t>)</w:t>
            </w:r>
            <w:proofErr w:type="gramEnd"/>
            <w:r w:rsidRPr="002341CA">
              <w:rPr>
                <w:b/>
              </w:rPr>
              <w:br/>
            </w:r>
            <w:r w:rsidRPr="002341CA">
              <w:t>This field is defined in</w:t>
            </w:r>
            <w:r w:rsidRPr="002341CA">
              <w:rPr>
                <w:i/>
              </w:rPr>
              <w:t xml:space="preserve"> </w:t>
            </w:r>
            <w:r w:rsidRPr="002341CA">
              <w:t>sub-clause 12.10e.</w:t>
            </w:r>
          </w:p>
        </w:tc>
      </w:tr>
      <w:tr w:rsidR="009A6182" w:rsidRPr="002341CA" w:rsidTr="002A7C68">
        <w:trPr>
          <w:cantSplit/>
        </w:trPr>
        <w:tc>
          <w:tcPr>
            <w:tcW w:w="9848" w:type="dxa"/>
          </w:tcPr>
          <w:p w:rsidR="009A6182" w:rsidRPr="002341CA" w:rsidRDefault="009A6182" w:rsidP="002A7C68">
            <w:r w:rsidRPr="002341CA">
              <w:rPr>
                <w:b/>
              </w:rPr>
              <w:t>EC</w:t>
            </w:r>
            <w:del w:id="2489" w:author="Ericsson LM" w:date="2016-05-03T14:40:00Z">
              <w:r w:rsidRPr="002341CA" w:rsidDel="002A7C68">
                <w:rPr>
                  <w:b/>
                </w:rPr>
                <w:delText>-EGPRS</w:delText>
              </w:r>
            </w:del>
            <w:r w:rsidRPr="002341CA">
              <w:rPr>
                <w:b/>
              </w:rPr>
              <w:t xml:space="preserve">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 IE</w:t>
            </w:r>
            <w:r w:rsidRPr="002341CA">
              <w:rPr>
                <w:b/>
              </w:rPr>
              <w:br/>
            </w:r>
            <w:r w:rsidRPr="002341CA">
              <w:t>This information element is defined in</w:t>
            </w:r>
            <w:r w:rsidRPr="002341CA">
              <w:rPr>
                <w:i/>
              </w:rPr>
              <w:t xml:space="preserve"> </w:t>
            </w:r>
            <w:r w:rsidRPr="002341CA">
              <w:t>sub-clause 12.72.</w:t>
            </w:r>
          </w:p>
        </w:tc>
      </w:tr>
      <w:tr w:rsidR="009A6182" w:rsidRPr="002341CA" w:rsidTr="002A7C68">
        <w:trPr>
          <w:cantSplit/>
        </w:trPr>
        <w:tc>
          <w:tcPr>
            <w:tcW w:w="9848" w:type="dxa"/>
          </w:tcPr>
          <w:p w:rsidR="009A6182" w:rsidRPr="002341CA" w:rsidRDefault="009A6182" w:rsidP="002A7C68">
            <w:pPr>
              <w:rPr>
                <w:b/>
              </w:rPr>
            </w:pPr>
            <w:r w:rsidRPr="002341CA">
              <w:rPr>
                <w:b/>
              </w:rPr>
              <w:t>EC</w:t>
            </w:r>
            <w:del w:id="2490" w:author="Ericsson LM" w:date="2016-05-03T14:40:00Z">
              <w:r w:rsidRPr="002341CA" w:rsidDel="002A7C68">
                <w:rPr>
                  <w:b/>
                </w:rPr>
                <w:delText>-EGPRS</w:delText>
              </w:r>
            </w:del>
            <w:r w:rsidRPr="002341CA">
              <w:rPr>
                <w:b/>
              </w:rPr>
              <w:t xml:space="preserve"> Primary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 IE</w:t>
            </w:r>
            <w:r w:rsidRPr="002341CA">
              <w:rPr>
                <w:b/>
              </w:rPr>
              <w:br/>
            </w:r>
            <w:r w:rsidRPr="002341CA">
              <w:t>This information element is defined in</w:t>
            </w:r>
            <w:r w:rsidRPr="002341CA">
              <w:rPr>
                <w:i/>
              </w:rPr>
              <w:t xml:space="preserve"> </w:t>
            </w:r>
            <w:r w:rsidRPr="002341CA">
              <w:t>sub-clause 12.73.</w:t>
            </w:r>
          </w:p>
        </w:tc>
      </w:tr>
      <w:tr w:rsidR="009A6182" w:rsidRPr="002341CA" w:rsidTr="002A7C68">
        <w:trPr>
          <w:cantSplit/>
        </w:trPr>
        <w:tc>
          <w:tcPr>
            <w:tcW w:w="9848" w:type="dxa"/>
          </w:tcPr>
          <w:p w:rsidR="009A6182" w:rsidRPr="002341CA" w:rsidRDefault="009A6182" w:rsidP="002A7C68">
            <w:pPr>
              <w:rPr>
                <w:bCs/>
              </w:rPr>
            </w:pPr>
            <w:r w:rsidRPr="002341CA">
              <w:rPr>
                <w:b/>
              </w:rPr>
              <w:lastRenderedPageBreak/>
              <w:t xml:space="preserve">UL_COVERAGE_CLASS </w:t>
            </w:r>
            <w:r w:rsidRPr="002341CA">
              <w:t>(2 bit field</w:t>
            </w:r>
            <w:proofErr w:type="gramStart"/>
            <w:r w:rsidRPr="002341CA">
              <w:t>)</w:t>
            </w:r>
            <w:proofErr w:type="gramEnd"/>
            <w:r w:rsidRPr="002341CA">
              <w:br/>
              <w:t>This field indicates the new UL Coverage Class that is assigned for the UL EC</w:t>
            </w:r>
            <w:del w:id="2491" w:author="Ericsson LM" w:date="2016-05-03T14:40:00Z">
              <w:r w:rsidRPr="002341CA" w:rsidDel="002A7C68">
                <w:delText>-EGPRS</w:delText>
              </w:r>
            </w:del>
            <w:r w:rsidRPr="002341CA">
              <w:t xml:space="preserve"> TBF. </w:t>
            </w:r>
            <w:r w:rsidRPr="002341CA">
              <w:rPr>
                <w:bCs/>
              </w:rPr>
              <w:t>The UL_COVERAGE_CLASS field shall be set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UL Coverage Class = CC1</w:t>
            </w:r>
          </w:p>
          <w:p w:rsidR="009A6182" w:rsidRPr="002341CA" w:rsidRDefault="009A6182" w:rsidP="002A7C68">
            <w:pPr>
              <w:pStyle w:val="FP"/>
              <w:tabs>
                <w:tab w:val="left" w:pos="567"/>
              </w:tabs>
              <w:ind w:left="567" w:hanging="567"/>
            </w:pPr>
            <w:r w:rsidRPr="002341CA">
              <w:t>0 1</w:t>
            </w:r>
            <w:r w:rsidRPr="002341CA">
              <w:tab/>
              <w:t>UL Coverage Class = CC2</w:t>
            </w:r>
          </w:p>
          <w:p w:rsidR="009A6182" w:rsidRPr="002341CA" w:rsidRDefault="009A6182" w:rsidP="002A7C68">
            <w:pPr>
              <w:pStyle w:val="FP"/>
              <w:tabs>
                <w:tab w:val="left" w:pos="567"/>
              </w:tabs>
              <w:ind w:left="567" w:hanging="567"/>
            </w:pPr>
            <w:r w:rsidRPr="002341CA">
              <w:t>1 0</w:t>
            </w:r>
            <w:r w:rsidRPr="002341CA">
              <w:tab/>
              <w:t>UL Coverage Class = CC3</w:t>
            </w:r>
          </w:p>
          <w:p w:rsidR="009A6182" w:rsidRPr="002341CA" w:rsidRDefault="009A6182" w:rsidP="002A7C68">
            <w:r w:rsidRPr="002341CA">
              <w:t>1 1</w:t>
            </w:r>
            <w:r w:rsidRPr="002341CA">
              <w:tab/>
            </w:r>
            <w:del w:id="2492" w:author="Ericsson LM" w:date="2016-05-03T15:26:00Z">
              <w:r w:rsidRPr="002341CA" w:rsidDel="00923555">
                <w:tab/>
              </w:r>
            </w:del>
            <w:r w:rsidRPr="002341CA">
              <w:t>UL Coverage Class = CC4</w:t>
            </w:r>
          </w:p>
          <w:p w:rsidR="009A6182" w:rsidRPr="002341CA" w:rsidRDefault="009A6182" w:rsidP="002A7C68">
            <w:pPr>
              <w:rPr>
                <w:b/>
              </w:rPr>
            </w:pPr>
            <w:r w:rsidRPr="002341CA">
              <w:t>In case the UL Coverage Class is changed to CC1, the assignment is limited to 1 timeslot.</w:t>
            </w:r>
          </w:p>
        </w:tc>
      </w:tr>
      <w:tr w:rsidR="009A6182" w:rsidRPr="002341CA" w:rsidTr="002A7C68">
        <w:trPr>
          <w:cantSplit/>
        </w:trPr>
        <w:tc>
          <w:tcPr>
            <w:tcW w:w="9848" w:type="dxa"/>
          </w:tcPr>
          <w:p w:rsidR="009A6182" w:rsidRPr="002341CA" w:rsidRDefault="009A6182" w:rsidP="002A7C68">
            <w:pPr>
              <w:rPr>
                <w:bCs/>
              </w:rPr>
            </w:pPr>
            <w:r w:rsidRPr="002341CA">
              <w:rPr>
                <w:b/>
              </w:rPr>
              <w:t>STARTING_UL_TIMESLOT</w:t>
            </w:r>
            <w:r w:rsidRPr="002341CA">
              <w:t xml:space="preserve"> (3 bit field</w:t>
            </w:r>
            <w:proofErr w:type="gramStart"/>
            <w:r w:rsidRPr="002341CA">
              <w:t>)</w:t>
            </w:r>
            <w:proofErr w:type="gramEnd"/>
            <w:r w:rsidRPr="002341CA">
              <w:rPr>
                <w:b/>
              </w:rPr>
              <w:br/>
            </w:r>
            <w:r w:rsidRPr="002341CA">
              <w:t>This field defines the timeslot number of the lowest timeslot included in the uplink as</w:t>
            </w:r>
            <w:ins w:id="2493" w:author="Ericsson LM" w:date="2016-05-08T20:08:00Z">
              <w:r w:rsidR="00D97B94" w:rsidRPr="002341CA">
                <w:t>s</w:t>
              </w:r>
            </w:ins>
            <w:r w:rsidRPr="002341CA">
              <w:t>ignment for the UL EC</w:t>
            </w:r>
            <w:del w:id="2494" w:author="Ericsson LM" w:date="2016-05-03T15:28:00Z">
              <w:r w:rsidRPr="002341CA" w:rsidDel="00923555">
                <w:delText>-EGPRS</w:delText>
              </w:r>
            </w:del>
            <w:r w:rsidRPr="002341CA">
              <w:t xml:space="preserve"> TBF. The number of additional timeslots that are included in the uplink assignment for the TBF depends on the assigned UL Coverage Class. The assigned timeslots are contiguous, starting with the timeslot number indicated in the STARTING_UL_TIMESLOT field. </w:t>
            </w:r>
            <w:r w:rsidRPr="002341CA">
              <w:rPr>
                <w:bCs/>
              </w:rPr>
              <w:t>The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3 2 1</w:t>
            </w:r>
          </w:p>
          <w:p w:rsidR="009A6182" w:rsidRPr="002341CA" w:rsidRDefault="009A6182" w:rsidP="002A7C68">
            <w:pPr>
              <w:pStyle w:val="FP"/>
              <w:tabs>
                <w:tab w:val="left" w:pos="567"/>
              </w:tabs>
              <w:ind w:left="567" w:hanging="567"/>
            </w:pPr>
            <w:r w:rsidRPr="002341CA">
              <w:t>0 0 0</w:t>
            </w:r>
            <w:r w:rsidRPr="002341CA">
              <w:tab/>
              <w:t>Timeslot 0 is the lowest assigned uplink timeslot</w:t>
            </w:r>
          </w:p>
          <w:p w:rsidR="009A6182" w:rsidRPr="002341CA" w:rsidRDefault="009A6182" w:rsidP="002A7C68">
            <w:pPr>
              <w:pStyle w:val="FP"/>
              <w:tabs>
                <w:tab w:val="left" w:pos="567"/>
              </w:tabs>
              <w:ind w:left="567" w:hanging="567"/>
            </w:pPr>
            <w:r w:rsidRPr="002341CA">
              <w:t>0 0 1</w:t>
            </w:r>
            <w:r w:rsidRPr="002341CA">
              <w:tab/>
              <w:t>Timeslot 1 is the lowest assigned uplink timeslot</w:t>
            </w:r>
          </w:p>
          <w:p w:rsidR="009A6182" w:rsidRPr="002341CA" w:rsidRDefault="009A6182" w:rsidP="002A7C68">
            <w:pPr>
              <w:pStyle w:val="FP"/>
              <w:tabs>
                <w:tab w:val="left" w:pos="567"/>
              </w:tabs>
              <w:ind w:left="567" w:hanging="567"/>
            </w:pPr>
            <w:r w:rsidRPr="002341CA">
              <w:t>0 1 0</w:t>
            </w:r>
            <w:r w:rsidRPr="002341CA">
              <w:tab/>
              <w:t>Timeslot 2 is the lowest assigned uplink timeslot</w:t>
            </w:r>
          </w:p>
          <w:p w:rsidR="009A6182" w:rsidRPr="002341CA" w:rsidRDefault="009A6182" w:rsidP="002A7C68">
            <w:r w:rsidRPr="002341CA">
              <w:t>0 1 1</w:t>
            </w:r>
            <w:r w:rsidRPr="002341CA">
              <w:tab/>
              <w:t>Timeslot 3 is the lowest assigned uplink timeslot</w:t>
            </w:r>
            <w:r w:rsidRPr="002341CA">
              <w:br/>
              <w:t xml:space="preserve">1 0 0 </w:t>
            </w:r>
            <w:r w:rsidRPr="002341CA">
              <w:tab/>
              <w:t>Timeslot 4 is the lowest assigned uplink timeslot</w:t>
            </w:r>
            <w:r w:rsidRPr="002341CA">
              <w:br/>
              <w:t xml:space="preserve">1 0 1 </w:t>
            </w:r>
            <w:r w:rsidRPr="002341CA">
              <w:tab/>
              <w:t>Timeslot 5 is the lowest assigned uplink timeslot</w:t>
            </w:r>
            <w:r w:rsidRPr="002341CA">
              <w:br/>
              <w:t xml:space="preserve">1 1 0 </w:t>
            </w:r>
            <w:r w:rsidRPr="002341CA">
              <w:tab/>
              <w:t>Timeslot 6 is the lowest assigned uplink timeslot</w:t>
            </w:r>
            <w:r w:rsidRPr="002341CA">
              <w:br/>
              <w:t xml:space="preserve">1 1 1 </w:t>
            </w:r>
            <w:r w:rsidRPr="002341CA">
              <w:tab/>
              <w:t>Timeslot 7 is the lowest assigned uplink timeslot</w:t>
            </w:r>
            <w:r w:rsidRPr="002341CA">
              <w:br/>
            </w:r>
          </w:p>
          <w:p w:rsidR="009A6182" w:rsidRPr="002341CA" w:rsidRDefault="009A6182" w:rsidP="002A7C68">
            <w:r w:rsidRPr="002341CA">
              <w:t>A mobile station assigned CC2, CC3 or CC4 is always assigned 4 consecutive timeslots. Therefore only timeslot 0, 1, 2, 3 or 4 may be indicated as the lowest assigned uplink timeslot when the assignment is for CC2, CC3 or CC4 in the uplink.</w:t>
            </w:r>
          </w:p>
        </w:tc>
      </w:tr>
      <w:tr w:rsidR="009A6182" w:rsidRPr="002341CA" w:rsidTr="002A7C68">
        <w:trPr>
          <w:cantSplit/>
        </w:trPr>
        <w:tc>
          <w:tcPr>
            <w:tcW w:w="9848" w:type="dxa"/>
          </w:tcPr>
          <w:p w:rsidR="009A6182" w:rsidRPr="002341CA" w:rsidRDefault="009A6182" w:rsidP="002A7C68">
            <w:pPr>
              <w:rPr>
                <w:bCs/>
              </w:rPr>
            </w:pPr>
            <w:r w:rsidRPr="002341CA">
              <w:rPr>
                <w:b/>
              </w:rPr>
              <w:t xml:space="preserve">DL_COVERAGE_CLASS </w:t>
            </w:r>
            <w:r w:rsidRPr="002341CA">
              <w:t>(2 bit field</w:t>
            </w:r>
            <w:proofErr w:type="gramStart"/>
            <w:r w:rsidRPr="002341CA">
              <w:t>)</w:t>
            </w:r>
            <w:proofErr w:type="gramEnd"/>
            <w:r w:rsidRPr="002341CA">
              <w:br/>
              <w:t>This field indicates the new DL Coverage Class that is assigned for transfer of downlink RLC/MAC control messages on the EC-PACCH during the UL EC</w:t>
            </w:r>
            <w:del w:id="2495" w:author="Ericsson LM" w:date="2016-05-03T15:28:00Z">
              <w:r w:rsidRPr="002341CA" w:rsidDel="00923555">
                <w:delText>-EGPRS</w:delText>
              </w:r>
            </w:del>
            <w:r w:rsidRPr="002341CA">
              <w:t xml:space="preserve"> TBF. </w:t>
            </w:r>
            <w:r w:rsidRPr="002341CA">
              <w:rPr>
                <w:bCs/>
              </w:rPr>
              <w:t>The DL_COVERAGE_CLASS field shall be set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DL Coverage Class = CC1</w:t>
            </w:r>
          </w:p>
          <w:p w:rsidR="009A6182" w:rsidRPr="002341CA" w:rsidRDefault="009A6182" w:rsidP="002A7C68">
            <w:pPr>
              <w:pStyle w:val="FP"/>
              <w:tabs>
                <w:tab w:val="left" w:pos="567"/>
              </w:tabs>
              <w:ind w:left="567" w:hanging="567"/>
            </w:pPr>
            <w:r w:rsidRPr="002341CA">
              <w:t>0 1</w:t>
            </w:r>
            <w:r w:rsidRPr="002341CA">
              <w:tab/>
              <w:t>DL Coverage Class = CC2</w:t>
            </w:r>
          </w:p>
          <w:p w:rsidR="009A6182" w:rsidRPr="002341CA" w:rsidRDefault="009A6182" w:rsidP="002A7C68">
            <w:pPr>
              <w:pStyle w:val="FP"/>
              <w:tabs>
                <w:tab w:val="left" w:pos="567"/>
              </w:tabs>
              <w:ind w:left="567" w:hanging="567"/>
            </w:pPr>
            <w:r w:rsidRPr="002341CA">
              <w:t>1 0</w:t>
            </w:r>
            <w:r w:rsidRPr="002341CA">
              <w:tab/>
              <w:t>DL Coverage Class = CC3</w:t>
            </w:r>
          </w:p>
          <w:p w:rsidR="009A6182" w:rsidRPr="002341CA" w:rsidRDefault="009A6182" w:rsidP="002A7C68">
            <w:pPr>
              <w:rPr>
                <w:b/>
              </w:rPr>
            </w:pPr>
            <w:r w:rsidRPr="002341CA">
              <w:t>1 1</w:t>
            </w:r>
            <w:r w:rsidRPr="002341CA">
              <w:tab/>
            </w:r>
            <w:ins w:id="2496" w:author="Ericsson LM" w:date="2016-05-17T13:50:00Z">
              <w:r w:rsidR="009E040C" w:rsidRPr="002341CA">
                <w:tab/>
              </w:r>
            </w:ins>
            <w:del w:id="2497" w:author="Ericsson LM" w:date="2016-05-09T19:05:00Z">
              <w:r w:rsidRPr="002341CA" w:rsidDel="005D4F6B">
                <w:tab/>
              </w:r>
            </w:del>
            <w:r w:rsidRPr="002341CA">
              <w:t>DL Coverage Class = CC4</w:t>
            </w:r>
          </w:p>
        </w:tc>
      </w:tr>
      <w:tr w:rsidR="009A6182" w:rsidRPr="002341CA" w:rsidTr="002A7C68">
        <w:trPr>
          <w:cantSplit/>
        </w:trPr>
        <w:tc>
          <w:tcPr>
            <w:tcW w:w="9848" w:type="dxa"/>
          </w:tcPr>
          <w:p w:rsidR="009A6182" w:rsidRPr="002341CA" w:rsidRDefault="009A6182" w:rsidP="002A7C68">
            <w:pPr>
              <w:rPr>
                <w:bCs/>
              </w:rPr>
            </w:pPr>
            <w:r w:rsidRPr="002341CA">
              <w:rPr>
                <w:b/>
              </w:rPr>
              <w:lastRenderedPageBreak/>
              <w:t>STARTING_DL_TIMESLOT_OFFSET</w:t>
            </w:r>
            <w:r w:rsidRPr="002341CA">
              <w:t xml:space="preserve"> (2 bit field</w:t>
            </w:r>
            <w:proofErr w:type="gramStart"/>
            <w:r w:rsidRPr="002341CA">
              <w:t>)</w:t>
            </w:r>
            <w:proofErr w:type="gramEnd"/>
            <w:r w:rsidRPr="002341CA">
              <w:rPr>
                <w:b/>
              </w:rPr>
              <w:br/>
            </w:r>
            <w:r w:rsidRPr="002341CA">
              <w:t>This field defines the timeslot number of the lowest timeslot included in the new assignment that is used for transfer of downlink RLC/MAC control messages on the EC-PACCH during the UL EC</w:t>
            </w:r>
            <w:del w:id="2498" w:author="Ericsson LM" w:date="2016-05-03T15:28:00Z">
              <w:r w:rsidRPr="002341CA" w:rsidDel="00923555">
                <w:delText>-EGPRS</w:delText>
              </w:r>
            </w:del>
            <w:r w:rsidRPr="002341CA">
              <w:t xml:space="preserve">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sidRPr="002341CA">
              <w:rPr>
                <w:bCs/>
              </w:rPr>
              <w:t xml:space="preserve"> field is encoded as an offset to the timeslot assigned with the STARTING_UL_TIMESLOT field. </w:t>
            </w:r>
            <w:r w:rsidRPr="002341CA">
              <w:t>The encoding of the field is dependent of the value of the UL_COVERAGE_CLASS and DL_COVERAGE_CLASS fields in the same message.</w:t>
            </w:r>
          </w:p>
          <w:p w:rsidR="009A6182" w:rsidRPr="002341CA" w:rsidRDefault="009A6182" w:rsidP="002A7C68">
            <w:pPr>
              <w:rPr>
                <w:bCs/>
              </w:rPr>
            </w:pPr>
            <w:r w:rsidRPr="002341CA">
              <w:t>If both UL_COVERAGE_CLASS and DL_COVERAGE_CLASS &gt; CC1, the same timeslots are assigned in both the uplink and the downlink directions. The STARTING_DL_TIMESLOT_OFFSET field can then be considered as not valid by the mobile station.</w:t>
            </w:r>
          </w:p>
          <w:p w:rsidR="009A6182" w:rsidRPr="002341CA" w:rsidRDefault="009A6182" w:rsidP="002A7C68">
            <w:pPr>
              <w:rPr>
                <w:bCs/>
              </w:rPr>
            </w:pPr>
            <w:r w:rsidRPr="002341CA">
              <w:t>If UL_COVERAGE_CLASS = CC1 and DL_COVERAGE_CLASS &gt; CC1, the STARTING_DL_TIMESLOT_OFFSET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pPr>
              <w:rPr>
                <w:bCs/>
              </w:rPr>
            </w:pPr>
            <w:r w:rsidRPr="002341CA">
              <w:t>1 1</w:t>
            </w:r>
            <w:r w:rsidRPr="002341CA">
              <w:tab/>
            </w:r>
            <w:r w:rsidRPr="002341CA">
              <w:tab/>
            </w:r>
            <w:r w:rsidRPr="002341CA">
              <w:rPr>
                <w:bCs/>
              </w:rPr>
              <w:t>STARTING_UL_TIMESLOT - 3</w:t>
            </w:r>
          </w:p>
          <w:p w:rsidR="009A6182" w:rsidRPr="002341CA" w:rsidRDefault="009A6182" w:rsidP="002A7C68">
            <w:r w:rsidRPr="002341CA">
              <w:t>If UL_COVERAGE_CLASS &gt; CC1 and DL_COVERAGE_CLASS = CC1, the STARTING_DL_TIMESLOT_OFFSET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r w:rsidRPr="002341CA">
              <w:t>1 1</w:t>
            </w:r>
            <w:r w:rsidRPr="002341CA">
              <w:tab/>
            </w:r>
            <w:r w:rsidRPr="002341CA">
              <w:tab/>
            </w:r>
            <w:r w:rsidRPr="002341CA">
              <w:rPr>
                <w:bCs/>
              </w:rPr>
              <w:t>STARTING_UL_TIMESLOT + 3</w:t>
            </w:r>
          </w:p>
          <w:p w:rsidR="009A6182" w:rsidRPr="002341CA" w:rsidRDefault="009A6182" w:rsidP="002A7C68">
            <w:r w:rsidRPr="002341CA">
              <w:t xml:space="preserve">If both UL_COVERAGE_CLASS and DL_COVERAGE_CLASS = CC1, the downlink is assigned to the timeslot indicated by the </w:t>
            </w:r>
            <w:r w:rsidRPr="002341CA">
              <w:rPr>
                <w:bCs/>
              </w:rPr>
              <w:t>STARTING_UL_TIMESLOT field. If timer T3248 (sent in EC</w:t>
            </w:r>
            <w:ins w:id="2499" w:author="Ericsson LM" w:date="2016-05-03T15:28:00Z">
              <w:r w:rsidR="00923555" w:rsidRPr="002341CA">
                <w:rPr>
                  <w:bCs/>
                </w:rPr>
                <w:t xml:space="preserve"> </w:t>
              </w:r>
            </w:ins>
            <w:del w:id="2500" w:author="Ericsson LM" w:date="2016-05-03T15:28:00Z">
              <w:r w:rsidRPr="002341CA" w:rsidDel="00923555">
                <w:rPr>
                  <w:bCs/>
                </w:rPr>
                <w:delText>-</w:delText>
              </w:r>
            </w:del>
            <w:r w:rsidRPr="002341CA">
              <w:rPr>
                <w:bCs/>
              </w:rPr>
              <w:t>SI) is used, t</w:t>
            </w:r>
            <w:r w:rsidRPr="002341CA">
              <w:t>he STARTING_DL_TIMESLOT_OFFSET field defines the lowest assigned timeslot for EC-PACCH transfers using CC2 while the timer is running. The STARTING_DL_TIMESLOT_OFFSET field is then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pPr>
              <w:rPr>
                <w:b/>
              </w:rPr>
            </w:pPr>
            <w:r w:rsidRPr="002341CA">
              <w:t>1 1</w:t>
            </w:r>
            <w:r w:rsidRPr="002341CA">
              <w:tab/>
            </w:r>
            <w:r w:rsidRPr="002341CA">
              <w:tab/>
              <w:t xml:space="preserve">no valid </w:t>
            </w:r>
            <w:r w:rsidRPr="002341CA">
              <w:rPr>
                <w:bCs/>
              </w:rPr>
              <w:t>CC2 mapping applies while T3248 is running, CC1 to be used</w:t>
            </w:r>
          </w:p>
        </w:tc>
      </w:tr>
      <w:tr w:rsidR="008829A0" w:rsidRPr="002341CA" w:rsidTr="002A7C68">
        <w:trPr>
          <w:cantSplit/>
          <w:ins w:id="2501" w:author="Ericsson LM" w:date="2016-05-10T10:51:00Z"/>
        </w:trPr>
        <w:tc>
          <w:tcPr>
            <w:tcW w:w="9848" w:type="dxa"/>
          </w:tcPr>
          <w:p w:rsidR="008829A0" w:rsidRPr="002341CA" w:rsidRDefault="008829A0" w:rsidP="008829A0">
            <w:pPr>
              <w:rPr>
                <w:ins w:id="2502" w:author="Ericsson LM" w:date="2016-05-10T10:51:00Z"/>
              </w:rPr>
            </w:pPr>
            <w:ins w:id="2503" w:author="Ericsson LM" w:date="2016-05-10T10:51:00Z">
              <w:r w:rsidRPr="002341CA">
                <w:rPr>
                  <w:b/>
                </w:rPr>
                <w:lastRenderedPageBreak/>
                <w:t>TIMESLOT_MULTIPLICATOR</w:t>
              </w:r>
              <w:r w:rsidRPr="002341CA">
                <w:t xml:space="preserve"> (3 bit field</w:t>
              </w:r>
              <w:proofErr w:type="gramStart"/>
              <w:r w:rsidRPr="002341CA">
                <w:t>)</w:t>
              </w:r>
              <w:proofErr w:type="gramEnd"/>
              <w:r w:rsidRPr="002341CA">
                <w:rPr>
                  <w:b/>
                </w:rPr>
                <w:br/>
              </w:r>
              <w:r w:rsidRPr="002341CA">
                <w:t>This field defines how many UL timeslots that the assignment contains</w:t>
              </w:r>
            </w:ins>
            <w:ins w:id="2504" w:author="Ericsson LM" w:date="2016-05-10T22:16:00Z">
              <w:r w:rsidR="00F477EC" w:rsidRPr="002341CA">
                <w:t xml:space="preserve"> when the assigned UL Coverage Class, according to the UL_COVERAGE_CLASS field, is CC1. The </w:t>
              </w:r>
            </w:ins>
            <w:ins w:id="2505" w:author="Ericsson LM" w:date="2016-05-10T10:51:00Z">
              <w:r w:rsidRPr="002341CA">
                <w:t xml:space="preserve">field </w:t>
              </w:r>
            </w:ins>
            <w:ins w:id="2506" w:author="Ericsson LM" w:date="2016-05-10T22:16:00Z">
              <w:r w:rsidR="00F477EC" w:rsidRPr="002341CA">
                <w:t xml:space="preserve">is coded </w:t>
              </w:r>
            </w:ins>
            <w:ins w:id="2507" w:author="Ericsson LM" w:date="2016-05-10T10:51:00Z">
              <w:r w:rsidRPr="002341CA">
                <w:t>according to the following table:</w:t>
              </w:r>
            </w:ins>
          </w:p>
          <w:p w:rsidR="008829A0" w:rsidRPr="002341CA" w:rsidRDefault="008829A0" w:rsidP="008829A0">
            <w:pPr>
              <w:pStyle w:val="FP"/>
              <w:tabs>
                <w:tab w:val="left" w:pos="567"/>
              </w:tabs>
              <w:ind w:left="567" w:hanging="567"/>
              <w:rPr>
                <w:ins w:id="2508" w:author="Ericsson LM" w:date="2016-05-10T10:51:00Z"/>
              </w:rPr>
            </w:pPr>
            <w:ins w:id="2509" w:author="Ericsson LM" w:date="2016-05-10T10:51:00Z">
              <w:r w:rsidRPr="002341CA">
                <w:t>bit</w:t>
              </w:r>
            </w:ins>
          </w:p>
          <w:p w:rsidR="008829A0" w:rsidRPr="002341CA" w:rsidRDefault="008829A0" w:rsidP="008829A0">
            <w:pPr>
              <w:pStyle w:val="FP"/>
              <w:tabs>
                <w:tab w:val="left" w:pos="567"/>
              </w:tabs>
              <w:ind w:left="567" w:hanging="567"/>
              <w:rPr>
                <w:ins w:id="2510" w:author="Ericsson LM" w:date="2016-05-10T10:51:00Z"/>
              </w:rPr>
            </w:pPr>
            <w:ins w:id="2511" w:author="Ericsson LM" w:date="2016-05-10T10:51:00Z">
              <w:r w:rsidRPr="002341CA">
                <w:t>3 2 1</w:t>
              </w:r>
            </w:ins>
          </w:p>
          <w:p w:rsidR="008829A0" w:rsidRPr="002341CA" w:rsidRDefault="008829A0" w:rsidP="008829A0">
            <w:pPr>
              <w:pStyle w:val="FP"/>
              <w:tabs>
                <w:tab w:val="left" w:pos="567"/>
              </w:tabs>
              <w:ind w:left="567" w:hanging="567"/>
              <w:rPr>
                <w:ins w:id="2512" w:author="Ericsson LM" w:date="2016-05-10T10:51:00Z"/>
              </w:rPr>
            </w:pPr>
            <w:ins w:id="2513" w:author="Ericsson LM" w:date="2016-05-10T10:51:00Z">
              <w:r w:rsidRPr="002341CA">
                <w:t>0 0 0</w:t>
              </w:r>
              <w:r w:rsidRPr="002341CA">
                <w:tab/>
              </w:r>
            </w:ins>
            <w:ins w:id="2514" w:author="Ericsson LM" w:date="2016-05-10T22:16:00Z">
              <w:r w:rsidR="00F477EC" w:rsidRPr="002341CA">
                <w:t>1 timeslot</w:t>
              </w:r>
            </w:ins>
            <w:ins w:id="2515" w:author="Ericsson LM" w:date="2016-05-10T22:17:00Z">
              <w:r w:rsidR="00F477EC" w:rsidRPr="002341CA">
                <w:t xml:space="preserve"> assigned</w:t>
              </w:r>
            </w:ins>
          </w:p>
          <w:p w:rsidR="008829A0" w:rsidRPr="002341CA" w:rsidRDefault="008829A0" w:rsidP="008829A0">
            <w:pPr>
              <w:pStyle w:val="FP"/>
              <w:tabs>
                <w:tab w:val="left" w:pos="567"/>
              </w:tabs>
              <w:ind w:left="567" w:hanging="567"/>
              <w:rPr>
                <w:ins w:id="2516" w:author="Ericsson LM" w:date="2016-05-10T10:51:00Z"/>
              </w:rPr>
            </w:pPr>
            <w:ins w:id="2517" w:author="Ericsson LM" w:date="2016-05-10T10:51:00Z">
              <w:r w:rsidRPr="002341CA">
                <w:t>0 0 1</w:t>
              </w:r>
              <w:r w:rsidRPr="002341CA">
                <w:tab/>
              </w:r>
            </w:ins>
            <w:ins w:id="2518" w:author="Ericsson LM" w:date="2016-05-10T22:17:00Z">
              <w:r w:rsidR="00F477EC" w:rsidRPr="002341CA">
                <w:t>2 timeslots assigned</w:t>
              </w:r>
            </w:ins>
          </w:p>
          <w:p w:rsidR="008829A0" w:rsidRPr="002341CA" w:rsidRDefault="008829A0" w:rsidP="008829A0">
            <w:pPr>
              <w:pStyle w:val="FP"/>
              <w:tabs>
                <w:tab w:val="left" w:pos="567"/>
              </w:tabs>
              <w:ind w:left="567" w:hanging="567"/>
              <w:rPr>
                <w:ins w:id="2519" w:author="Ericsson LM" w:date="2016-05-10T10:51:00Z"/>
              </w:rPr>
            </w:pPr>
            <w:ins w:id="2520" w:author="Ericsson LM" w:date="2016-05-10T10:51:00Z">
              <w:r w:rsidRPr="002341CA">
                <w:t>0 1 0</w:t>
              </w:r>
              <w:r w:rsidRPr="002341CA">
                <w:tab/>
                <w:t xml:space="preserve">3 timeslots </w:t>
              </w:r>
              <w:r w:rsidR="00F477EC" w:rsidRPr="002341CA">
                <w:t>assigned</w:t>
              </w:r>
            </w:ins>
          </w:p>
          <w:p w:rsidR="008829A0" w:rsidRPr="002341CA" w:rsidRDefault="008829A0" w:rsidP="008829A0">
            <w:pPr>
              <w:pStyle w:val="FP"/>
              <w:tabs>
                <w:tab w:val="left" w:pos="567"/>
              </w:tabs>
              <w:ind w:left="567" w:hanging="567"/>
              <w:rPr>
                <w:ins w:id="2521" w:author="Ericsson LM" w:date="2016-05-10T10:51:00Z"/>
              </w:rPr>
            </w:pPr>
            <w:ins w:id="2522" w:author="Ericsson LM" w:date="2016-05-10T10:51:00Z">
              <w:r w:rsidRPr="002341CA">
                <w:t>0 1 1</w:t>
              </w:r>
              <w:r w:rsidRPr="002341CA">
                <w:tab/>
                <w:t xml:space="preserve">4 timeslots </w:t>
              </w:r>
              <w:r w:rsidR="00F477EC" w:rsidRPr="002341CA">
                <w:t>assigned</w:t>
              </w:r>
            </w:ins>
          </w:p>
          <w:p w:rsidR="008829A0" w:rsidRPr="002341CA" w:rsidRDefault="008829A0" w:rsidP="008829A0">
            <w:pPr>
              <w:pStyle w:val="FP"/>
              <w:tabs>
                <w:tab w:val="left" w:pos="567"/>
              </w:tabs>
              <w:ind w:left="567" w:hanging="567"/>
              <w:rPr>
                <w:ins w:id="2523" w:author="Ericsson LM" w:date="2016-05-10T10:51:00Z"/>
              </w:rPr>
            </w:pPr>
            <w:ins w:id="2524" w:author="Ericsson LM" w:date="2016-05-10T10:51:00Z">
              <w:r w:rsidRPr="002341CA">
                <w:t>1 0 0</w:t>
              </w:r>
              <w:r w:rsidRPr="002341CA">
                <w:tab/>
                <w:t xml:space="preserve">5 timeslots </w:t>
              </w:r>
              <w:r w:rsidR="00F477EC" w:rsidRPr="002341CA">
                <w:t>assigned</w:t>
              </w:r>
            </w:ins>
          </w:p>
          <w:p w:rsidR="008829A0" w:rsidRPr="002341CA" w:rsidRDefault="008829A0" w:rsidP="008829A0">
            <w:pPr>
              <w:pStyle w:val="FP"/>
              <w:tabs>
                <w:tab w:val="left" w:pos="567"/>
              </w:tabs>
              <w:ind w:left="567" w:hanging="567"/>
              <w:rPr>
                <w:ins w:id="2525" w:author="Ericsson LM" w:date="2016-05-10T10:51:00Z"/>
              </w:rPr>
            </w:pPr>
            <w:ins w:id="2526" w:author="Ericsson LM" w:date="2016-05-10T10:51:00Z">
              <w:r w:rsidRPr="002341CA">
                <w:t>1 0 1</w:t>
              </w:r>
              <w:r w:rsidRPr="002341CA">
                <w:tab/>
                <w:t xml:space="preserve">6 timeslots </w:t>
              </w:r>
              <w:r w:rsidR="00F477EC" w:rsidRPr="002341CA">
                <w:t>assigned</w:t>
              </w:r>
            </w:ins>
          </w:p>
          <w:p w:rsidR="008829A0" w:rsidRPr="002341CA" w:rsidRDefault="008829A0" w:rsidP="008829A0">
            <w:pPr>
              <w:pStyle w:val="FP"/>
              <w:tabs>
                <w:tab w:val="left" w:pos="567"/>
              </w:tabs>
              <w:ind w:left="567" w:hanging="567"/>
              <w:rPr>
                <w:ins w:id="2527" w:author="Ericsson LM" w:date="2016-05-10T10:51:00Z"/>
              </w:rPr>
            </w:pPr>
            <w:ins w:id="2528" w:author="Ericsson LM" w:date="2016-05-10T10:51:00Z">
              <w:r w:rsidRPr="002341CA">
                <w:t>1 1 0</w:t>
              </w:r>
              <w:r w:rsidRPr="002341CA">
                <w:tab/>
                <w:t>7 timeslots assigned</w:t>
              </w:r>
            </w:ins>
          </w:p>
          <w:p w:rsidR="008829A0" w:rsidRPr="002341CA" w:rsidRDefault="008829A0" w:rsidP="008829A0">
            <w:pPr>
              <w:rPr>
                <w:ins w:id="2529" w:author="Ericsson LM" w:date="2016-05-10T10:51:00Z"/>
              </w:rPr>
            </w:pPr>
            <w:ins w:id="2530" w:author="Ericsson LM" w:date="2016-05-10T10:51:00Z">
              <w:r w:rsidRPr="002341CA">
                <w:t>1 1 1</w:t>
              </w:r>
              <w:r w:rsidRPr="002341CA">
                <w:tab/>
                <w:t>8 timeslots assigned</w:t>
              </w:r>
            </w:ins>
          </w:p>
          <w:p w:rsidR="008829A0" w:rsidRPr="002341CA" w:rsidRDefault="008829A0" w:rsidP="008829A0">
            <w:pPr>
              <w:rPr>
                <w:ins w:id="2531" w:author="Ericsson LM" w:date="2016-05-10T10:51:00Z"/>
                <w:b/>
              </w:rPr>
            </w:pPr>
            <w:ins w:id="2532" w:author="Ericsson LM" w:date="2016-05-10T10:51:00Z">
              <w:r w:rsidRPr="002341CA">
                <w:t>Values other than ‘00</w:t>
              </w:r>
            </w:ins>
            <w:ins w:id="2533" w:author="Ericsson LM" w:date="2016-05-12T10:39:00Z">
              <w:r w:rsidR="001C2174" w:rsidRPr="002341CA">
                <w:t>0</w:t>
              </w:r>
            </w:ins>
            <w:ins w:id="2534" w:author="Ericsson LM" w:date="2016-05-10T10:51:00Z">
              <w:r w:rsidRPr="002341CA">
                <w:t xml:space="preserve">’ can only be used if supported by the mobile station, as indicated by its </w:t>
              </w:r>
              <w:proofErr w:type="spellStart"/>
              <w:r w:rsidRPr="002341CA">
                <w:t>multislot</w:t>
              </w:r>
              <w:proofErr w:type="spellEnd"/>
              <w:r w:rsidRPr="002341CA">
                <w:t xml:space="preserve"> capability, see 3GPP TS 45.002. If the assigned uplink Coverage Class &gt; CC1 (according to the UL_COVERAGE_CLASS field), the mobile station shall consider the TIMESLOT_MULTIPLICATOR field as not valid</w:t>
              </w:r>
            </w:ins>
          </w:p>
        </w:tc>
      </w:tr>
      <w:tr w:rsidR="009A6182" w:rsidRPr="002341CA" w:rsidTr="002A7C68">
        <w:trPr>
          <w:cantSplit/>
        </w:trPr>
        <w:tc>
          <w:tcPr>
            <w:tcW w:w="9848" w:type="dxa"/>
          </w:tcPr>
          <w:p w:rsidR="009A6182" w:rsidRPr="002341CA" w:rsidRDefault="009A6182" w:rsidP="002A7C68">
            <w:r w:rsidRPr="002341CA">
              <w:rPr>
                <w:b/>
              </w:rPr>
              <w:t xml:space="preserve">T3238 </w:t>
            </w:r>
            <w:r w:rsidRPr="002341CA">
              <w:t>(3 bit field</w:t>
            </w:r>
            <w:proofErr w:type="gramStart"/>
            <w:r w:rsidRPr="002341CA">
              <w:t>)</w:t>
            </w:r>
            <w:proofErr w:type="gramEnd"/>
            <w:r w:rsidRPr="002341CA">
              <w:rPr>
                <w:b/>
              </w:rPr>
              <w:br/>
            </w:r>
            <w:r w:rsidRPr="002341CA">
              <w:t>This field is the binary representation of the timeout value of timer T3238. Range: 0 to 7. The timeout value is given as the binary value plus one in units of 1 second.</w:t>
            </w:r>
          </w:p>
          <w:p w:rsidR="009A6182" w:rsidRPr="002341CA" w:rsidRDefault="009A6182" w:rsidP="002A7C68">
            <w:r w:rsidRPr="002341CA">
              <w:rPr>
                <w:b/>
              </w:rPr>
              <w:t xml:space="preserve">Initial Waiting Time </w:t>
            </w:r>
            <w:r w:rsidRPr="002341CA">
              <w:t>(2 bit field</w:t>
            </w:r>
            <w:proofErr w:type="gramStart"/>
            <w:r w:rsidRPr="002341CA">
              <w:t>)</w:t>
            </w:r>
            <w:proofErr w:type="gramEnd"/>
            <w:r w:rsidRPr="002341CA">
              <w:br/>
              <w:t>This field gives the time that the mobile station shall wait, after the reception of this EC</w:t>
            </w:r>
            <w:del w:id="2535" w:author="Ericsson LM" w:date="2016-05-03T15:28:00Z">
              <w:r w:rsidRPr="002341CA" w:rsidDel="00923555">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 before it shall start to monitor the DL EC-PACCH. The waiting time is specified as the 52-multiframe, counted from the one containing the EC</w:t>
            </w:r>
            <w:del w:id="2536" w:author="Ericsson LM" w:date="2016-05-03T15:28:00Z">
              <w:r w:rsidRPr="002341CA" w:rsidDel="00923555">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 where the mobile station shall start monitoring the DL EC-PACCH. The field is coded according to the following table:</w:t>
            </w:r>
          </w:p>
          <w:p w:rsidR="009A6182" w:rsidRPr="002341CA" w:rsidRDefault="009A6182" w:rsidP="002A7C68">
            <w:r w:rsidRPr="002341CA">
              <w:t>Bit</w:t>
            </w:r>
            <w:r w:rsidRPr="002341CA">
              <w:br/>
              <w:t>2 1</w:t>
            </w:r>
            <w:r w:rsidRPr="002341CA">
              <w:br/>
              <w:t>0 0</w:t>
            </w:r>
            <w:r w:rsidRPr="002341CA">
              <w:tab/>
            </w:r>
            <w:r w:rsidRPr="002341CA">
              <w:tab/>
              <w:t>2</w:t>
            </w:r>
            <w:r w:rsidRPr="002341CA">
              <w:rPr>
                <w:vertAlign w:val="superscript"/>
              </w:rPr>
              <w:t>nd</w:t>
            </w:r>
            <w:r w:rsidRPr="002341CA">
              <w:t xml:space="preserve"> 52-multiframe</w:t>
            </w:r>
            <w:del w:id="2537" w:author="Ericsson LM" w:date="2016-05-09T10:00:00Z">
              <w:r w:rsidRPr="002341CA" w:rsidDel="0047270F">
                <w:delText>s</w:delText>
              </w:r>
            </w:del>
            <w:r w:rsidRPr="002341CA">
              <w:br/>
              <w:t>0 1</w:t>
            </w:r>
            <w:r w:rsidRPr="002341CA">
              <w:tab/>
            </w:r>
            <w:r w:rsidRPr="002341CA">
              <w:tab/>
              <w:t>4</w:t>
            </w:r>
            <w:r w:rsidRPr="002341CA">
              <w:rPr>
                <w:vertAlign w:val="superscript"/>
              </w:rPr>
              <w:t>th</w:t>
            </w:r>
            <w:r w:rsidRPr="002341CA">
              <w:t xml:space="preserve"> 52-multiframe</w:t>
            </w:r>
            <w:del w:id="2538" w:author="Ericsson LM" w:date="2016-05-09T10:00:00Z">
              <w:r w:rsidRPr="002341CA" w:rsidDel="0047270F">
                <w:delText>s</w:delText>
              </w:r>
            </w:del>
            <w:r w:rsidRPr="002341CA">
              <w:t xml:space="preserve"> </w:t>
            </w:r>
            <w:r w:rsidRPr="002341CA">
              <w:br/>
              <w:t>1 0</w:t>
            </w:r>
            <w:r w:rsidRPr="002341CA">
              <w:tab/>
            </w:r>
            <w:r w:rsidRPr="002341CA">
              <w:tab/>
              <w:t>6</w:t>
            </w:r>
            <w:r w:rsidRPr="002341CA">
              <w:rPr>
                <w:vertAlign w:val="superscript"/>
              </w:rPr>
              <w:t>th</w:t>
            </w:r>
            <w:r w:rsidRPr="002341CA">
              <w:t xml:space="preserve"> 52-multiframe</w:t>
            </w:r>
            <w:del w:id="2539" w:author="Ericsson LM" w:date="2016-05-09T10:00:00Z">
              <w:r w:rsidRPr="002341CA" w:rsidDel="0047270F">
                <w:delText>s</w:delText>
              </w:r>
            </w:del>
            <w:r w:rsidRPr="002341CA">
              <w:t xml:space="preserve"> </w:t>
            </w:r>
            <w:r w:rsidRPr="002341CA">
              <w:br/>
              <w:t>1 1</w:t>
            </w:r>
            <w:r w:rsidRPr="002341CA">
              <w:tab/>
            </w:r>
            <w:r w:rsidRPr="002341CA">
              <w:tab/>
              <w:t>8</w:t>
            </w:r>
            <w:r w:rsidRPr="002341CA">
              <w:rPr>
                <w:vertAlign w:val="superscript"/>
              </w:rPr>
              <w:t>th</w:t>
            </w:r>
            <w:r w:rsidRPr="002341CA">
              <w:t xml:space="preserve"> 52-multiframe</w:t>
            </w:r>
            <w:del w:id="2540" w:author="Ericsson LM" w:date="2016-05-09T10:00:00Z">
              <w:r w:rsidRPr="002341CA" w:rsidDel="0047270F">
                <w:delText>s</w:delText>
              </w:r>
            </w:del>
          </w:p>
          <w:p w:rsidR="009A6182" w:rsidRPr="002341CA" w:rsidRDefault="009A6182" w:rsidP="002A7C68">
            <w:r w:rsidRPr="002341CA">
              <w:rPr>
                <w:b/>
              </w:rPr>
              <w:t xml:space="preserve">EC-PACCH Monitoring Pattern </w:t>
            </w:r>
            <w:r w:rsidRPr="002341CA">
              <w:t>(2 bit field</w:t>
            </w:r>
            <w:proofErr w:type="gramStart"/>
            <w:r w:rsidRPr="002341CA">
              <w:t>)</w:t>
            </w:r>
            <w:proofErr w:type="gramEnd"/>
            <w:r w:rsidRPr="002341CA">
              <w:br/>
              <w:t>The EC-PACCH Monitoring Pattern field indicates what pattern the mobile station shall use when monitoring the downlink EC-PACCH while timer T3238 is running. The pattern shall be applied after first monitoring the 52-multiframe as indicated by the Initial Waiting Time field. The EC-PACCH Monitoring Pattern field is coded according to the following table:</w:t>
            </w:r>
          </w:p>
          <w:p w:rsidR="009A6182" w:rsidRPr="002341CA" w:rsidRDefault="009A6182" w:rsidP="002A7C68">
            <w:r w:rsidRPr="002341CA">
              <w:t>bit</w:t>
            </w:r>
            <w:r w:rsidRPr="002341CA">
              <w:br/>
              <w:t>2 1</w:t>
            </w:r>
            <w:r w:rsidRPr="002341CA">
              <w:br/>
              <w:t>0 0</w:t>
            </w:r>
            <w:r w:rsidRPr="002341CA">
              <w:tab/>
            </w:r>
            <w:r w:rsidRPr="002341CA">
              <w:tab/>
              <w:t>Continuous monitoring</w:t>
            </w:r>
            <w:r w:rsidRPr="002341CA">
              <w:br/>
              <w:t>0 1</w:t>
            </w:r>
            <w:r w:rsidRPr="002341CA">
              <w:tab/>
            </w:r>
            <w:r w:rsidRPr="002341CA">
              <w:tab/>
              <w:t>Monitor every 2</w:t>
            </w:r>
            <w:r w:rsidRPr="002341CA">
              <w:rPr>
                <w:vertAlign w:val="superscript"/>
              </w:rPr>
              <w:t>nd</w:t>
            </w:r>
            <w:r w:rsidRPr="002341CA">
              <w:t xml:space="preserve"> 52-multiframe </w:t>
            </w:r>
            <w:r w:rsidRPr="002341CA">
              <w:br/>
              <w:t>1 0</w:t>
            </w:r>
            <w:r w:rsidRPr="002341CA">
              <w:tab/>
            </w:r>
            <w:r w:rsidRPr="002341CA">
              <w:tab/>
              <w:t>Monitor every 4</w:t>
            </w:r>
            <w:r w:rsidRPr="002341CA">
              <w:rPr>
                <w:vertAlign w:val="superscript"/>
              </w:rPr>
              <w:t>th</w:t>
            </w:r>
            <w:r w:rsidRPr="002341CA">
              <w:t xml:space="preserve"> 52-multiframe </w:t>
            </w:r>
            <w:r w:rsidRPr="002341CA">
              <w:br/>
              <w:t>1 1</w:t>
            </w:r>
            <w:r w:rsidRPr="002341CA">
              <w:tab/>
            </w:r>
            <w:r w:rsidRPr="002341CA">
              <w:tab/>
              <w:t>Monitor every 8</w:t>
            </w:r>
            <w:r w:rsidRPr="002341CA">
              <w:rPr>
                <w:vertAlign w:val="superscript"/>
              </w:rPr>
              <w:t>th</w:t>
            </w:r>
            <w:r w:rsidRPr="002341CA">
              <w:t xml:space="preserve"> 52-multiframe</w:t>
            </w:r>
            <w:r w:rsidRPr="002341CA">
              <w:rPr>
                <w:rStyle w:val="CommentReference"/>
              </w:rPr>
              <w:t xml:space="preserve"> </w:t>
            </w:r>
          </w:p>
        </w:tc>
      </w:tr>
      <w:tr w:rsidR="009A6182" w:rsidRPr="002341CA" w:rsidTr="002A7C68">
        <w:trPr>
          <w:cantSplit/>
        </w:trPr>
        <w:tc>
          <w:tcPr>
            <w:tcW w:w="9848" w:type="dxa"/>
          </w:tcPr>
          <w:p w:rsidR="009A6182" w:rsidRPr="002341CA" w:rsidRDefault="009A6182" w:rsidP="002A7C68">
            <w:r w:rsidRPr="002341CA">
              <w:rPr>
                <w:b/>
              </w:rPr>
              <w:t xml:space="preserve">CONTENTION_RESOLUTION_TLLI </w:t>
            </w:r>
            <w:r w:rsidRPr="002341CA">
              <w:t>(32 bit field</w:t>
            </w:r>
            <w:proofErr w:type="gramStart"/>
            <w:r w:rsidRPr="002341CA">
              <w:t>)</w:t>
            </w:r>
            <w:proofErr w:type="gramEnd"/>
            <w:r w:rsidRPr="002341CA">
              <w:br/>
              <w:t>The CONTENTION_RESOLUTION_TLLI field is present only if the network has decoded one of the uplink RLC data blocks containing the TLLI. The mobile station shall perform the contention resolution function if the TLLI information element is present. This field contains a TLLI, which is defined in</w:t>
            </w:r>
            <w:r w:rsidRPr="002341CA">
              <w:rPr>
                <w:i/>
              </w:rPr>
              <w:t xml:space="preserve"> </w:t>
            </w:r>
            <w:r w:rsidRPr="002341CA">
              <w:t>sub-clause 12.16.</w:t>
            </w:r>
          </w:p>
          <w:p w:rsidR="009A6182" w:rsidRPr="002341CA" w:rsidRDefault="009A6182" w:rsidP="00862C5B">
            <w:pPr>
              <w:rPr>
                <w:b/>
              </w:rPr>
            </w:pPr>
            <w:proofErr w:type="spellStart"/>
            <w:r w:rsidRPr="002341CA">
              <w:rPr>
                <w:b/>
              </w:rPr>
              <w:t>CONTENTION_RESOLUTION_rTLLI</w:t>
            </w:r>
            <w:proofErr w:type="spellEnd"/>
            <w:r w:rsidRPr="002341CA">
              <w:rPr>
                <w:b/>
              </w:rPr>
              <w:t xml:space="preserve"> </w:t>
            </w:r>
            <w:r w:rsidRPr="002341CA">
              <w:t>(4 bit field</w:t>
            </w:r>
            <w:proofErr w:type="gramStart"/>
            <w:r w:rsidRPr="002341CA">
              <w:t>)</w:t>
            </w:r>
            <w:proofErr w:type="gramEnd"/>
            <w:r w:rsidRPr="002341CA">
              <w:br/>
              <w:t xml:space="preserve">The </w:t>
            </w:r>
            <w:proofErr w:type="spellStart"/>
            <w:r w:rsidRPr="002341CA">
              <w:t>CONTENTION_RESOLUTION_rTLLI</w:t>
            </w:r>
            <w:proofErr w:type="spellEnd"/>
            <w:r w:rsidRPr="002341CA">
              <w:t xml:space="preserve"> field is present only if the network has decoded one of the uplink RLC data blocks containing the </w:t>
            </w:r>
            <w:proofErr w:type="spellStart"/>
            <w:r w:rsidRPr="002341CA">
              <w:t>rTLLI</w:t>
            </w:r>
            <w:proofErr w:type="spellEnd"/>
            <w:r w:rsidRPr="002341CA">
              <w:t xml:space="preserve">, and not any uplink RLC data block containing the TLLI. This field contains an </w:t>
            </w:r>
            <w:proofErr w:type="spellStart"/>
            <w:r w:rsidRPr="002341CA">
              <w:t>rTLLI</w:t>
            </w:r>
            <w:proofErr w:type="spellEnd"/>
            <w:r w:rsidRPr="002341CA">
              <w:t xml:space="preserve">, which consists of the </w:t>
            </w:r>
            <w:del w:id="2541" w:author="Ericsson LM" w:date="2016-05-09T17:33:00Z">
              <w:r w:rsidRPr="002341CA" w:rsidDel="00862C5B">
                <w:delText xml:space="preserve">last </w:delText>
              </w:r>
            </w:del>
            <w:r w:rsidRPr="002341CA">
              <w:t xml:space="preserve">4 </w:t>
            </w:r>
            <w:ins w:id="2542" w:author="Ericsson LM" w:date="2016-05-09T17:33:00Z">
              <w:r w:rsidR="00862C5B" w:rsidRPr="002341CA">
                <w:t xml:space="preserve">least significant </w:t>
              </w:r>
            </w:ins>
            <w:r w:rsidRPr="002341CA">
              <w:t>bits of the TLLI.</w:t>
            </w:r>
          </w:p>
        </w:tc>
      </w:tr>
      <w:tr w:rsidR="009A6182" w:rsidRPr="002341CA" w:rsidTr="002A7C68">
        <w:trPr>
          <w:cantSplit/>
        </w:trPr>
        <w:tc>
          <w:tcPr>
            <w:tcW w:w="9848" w:type="dxa"/>
          </w:tcPr>
          <w:p w:rsidR="009A6182" w:rsidRPr="002341CA" w:rsidRDefault="009A6182" w:rsidP="00923555">
            <w:pPr>
              <w:rPr>
                <w:b/>
              </w:rPr>
            </w:pPr>
            <w:r w:rsidRPr="002341CA">
              <w:rPr>
                <w:b/>
              </w:rPr>
              <w:t>EC</w:t>
            </w:r>
            <w:del w:id="2543" w:author="Ericsson LM" w:date="2016-05-03T15:29:00Z">
              <w:r w:rsidRPr="002341CA" w:rsidDel="00923555">
                <w:rPr>
                  <w:b/>
                </w:rPr>
                <w:delText>-EGPRS</w:delText>
              </w:r>
            </w:del>
            <w:r w:rsidRPr="002341CA">
              <w:rPr>
                <w:b/>
              </w:rPr>
              <w:t xml:space="preserve"> Packet Timing Advance</w:t>
            </w:r>
            <w:r w:rsidRPr="002341CA">
              <w:br/>
              <w:t>This information element is defined in</w:t>
            </w:r>
            <w:r w:rsidRPr="002341CA">
              <w:rPr>
                <w:i/>
              </w:rPr>
              <w:t xml:space="preserve"> </w:t>
            </w:r>
            <w:r w:rsidRPr="002341CA">
              <w:t>sub-clause 12.74.</w:t>
            </w:r>
          </w:p>
        </w:tc>
      </w:tr>
      <w:tr w:rsidR="009A6182" w:rsidRPr="002341CA" w:rsidTr="002A7C68">
        <w:trPr>
          <w:cantSplit/>
        </w:trPr>
        <w:tc>
          <w:tcPr>
            <w:tcW w:w="9848" w:type="dxa"/>
          </w:tcPr>
          <w:p w:rsidR="009A6182" w:rsidRPr="002341CA" w:rsidRDefault="009A6182" w:rsidP="002A7C68">
            <w:r w:rsidRPr="002341CA">
              <w:rPr>
                <w:b/>
              </w:rPr>
              <w:lastRenderedPageBreak/>
              <w:t>GAMMA</w:t>
            </w:r>
            <w:r w:rsidRPr="002341CA">
              <w:t xml:space="preserve"> (5 bit field</w:t>
            </w:r>
            <w:proofErr w:type="gramStart"/>
            <w:r w:rsidRPr="002341CA">
              <w:t>)</w:t>
            </w:r>
            <w:proofErr w:type="gramEnd"/>
            <w:r w:rsidRPr="002341CA">
              <w:br/>
              <w:t xml:space="preserve">This  field is the binary representation of the parameter </w:t>
            </w:r>
            <w:del w:id="2544" w:author="Ericsson LM" w:date="2016-05-03T15:29: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45"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xml:space="preserve"> for MS output power control in units of 2 dB, see 3GPP TS 45.008. The field is coded according to the following table:</w:t>
            </w:r>
          </w:p>
          <w:p w:rsidR="009A6182" w:rsidRPr="002341CA" w:rsidRDefault="009A6182" w:rsidP="002A7C68">
            <w:r w:rsidRPr="002341CA">
              <w:t>bit</w:t>
            </w:r>
            <w:r w:rsidRPr="002341CA">
              <w:br/>
              <w:t>5 4 3 2 1</w:t>
            </w:r>
            <w:r w:rsidRPr="002341CA">
              <w:br/>
              <w:t>0 0 0 0 0</w:t>
            </w:r>
            <w:r w:rsidRPr="002341CA">
              <w:tab/>
            </w:r>
            <w:del w:id="2546" w:author="Ericsson LM" w:date="2016-05-03T15:30: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47"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 0 dB</w:t>
            </w:r>
            <w:r w:rsidRPr="002341CA">
              <w:br/>
              <w:t>0 0 0 0 1</w:t>
            </w:r>
            <w:r w:rsidRPr="002341CA">
              <w:tab/>
            </w:r>
            <w:del w:id="2548" w:author="Ericsson LM" w:date="2016-05-03T15:30: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49"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 2 dB</w:t>
            </w:r>
            <w:r w:rsidRPr="002341CA">
              <w:br/>
              <w:t>: : : :</w:t>
            </w:r>
            <w:r w:rsidRPr="002341CA">
              <w:br/>
              <w:t>1 1 1 1 0</w:t>
            </w:r>
            <w:r w:rsidRPr="002341CA">
              <w:tab/>
            </w:r>
            <w:del w:id="2550" w:author="Ericsson LM" w:date="2016-05-03T15:30: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51"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 60 dB</w:t>
            </w:r>
            <w:r w:rsidRPr="002341CA">
              <w:br/>
              <w:t>1 1 1 1 1</w:t>
            </w:r>
            <w:r w:rsidRPr="002341CA">
              <w:tab/>
            </w:r>
            <w:del w:id="2552" w:author="Ericsson LM" w:date="2016-05-03T15:30:00Z">
              <w:r w:rsidRPr="002341CA" w:rsidDel="00923555">
                <w:fldChar w:fldCharType="begin"/>
              </w:r>
              <w:r w:rsidRPr="002341CA" w:rsidDel="00923555">
                <w:delInstrText>symbol 71 \f "Symbol" \s 10</w:delInstrText>
              </w:r>
              <w:r w:rsidRPr="002341CA" w:rsidDel="00923555">
                <w:fldChar w:fldCharType="separate"/>
              </w:r>
              <w:r w:rsidRPr="002341CA" w:rsidDel="00923555">
                <w:rPr>
                  <w:rFonts w:ascii="Symbol" w:hAnsi="Symbol"/>
                </w:rPr>
                <w:delText>G</w:delText>
              </w:r>
              <w:r w:rsidRPr="002341CA" w:rsidDel="00923555">
                <w:fldChar w:fldCharType="end"/>
              </w:r>
              <w:r w:rsidRPr="002341CA" w:rsidDel="00923555">
                <w:delText>CH</w:delText>
              </w:r>
            </w:del>
            <w:ins w:id="2553" w:author="Ericsson LM" w:date="2016-05-03T15:29:00Z">
              <w:r w:rsidR="00923555" w:rsidRPr="002341CA">
                <w:fldChar w:fldCharType="begin"/>
              </w:r>
              <w:r w:rsidR="00923555" w:rsidRPr="002341CA">
                <w:instrText>symbol 71 \f "Symbol" \s 10</w:instrText>
              </w:r>
              <w:r w:rsidR="00923555" w:rsidRPr="002341CA">
                <w:fldChar w:fldCharType="separate"/>
              </w:r>
              <w:r w:rsidR="00923555" w:rsidRPr="002341CA">
                <w:rPr>
                  <w:rFonts w:ascii="Symbol" w:hAnsi="Symbol"/>
                </w:rPr>
                <w:t>G</w:t>
              </w:r>
              <w:r w:rsidR="00923555" w:rsidRPr="002341CA">
                <w:fldChar w:fldCharType="end"/>
              </w:r>
              <w:r w:rsidR="00923555" w:rsidRPr="002341CA">
                <w:rPr>
                  <w:vertAlign w:val="subscript"/>
                </w:rPr>
                <w:t>CH</w:t>
              </w:r>
            </w:ins>
            <w:r w:rsidRPr="002341CA">
              <w:t> = 62 dB</w:t>
            </w:r>
          </w:p>
          <w:p w:rsidR="000C50C4" w:rsidRPr="002341CA" w:rsidRDefault="000C50C4" w:rsidP="000C50C4">
            <w:pPr>
              <w:rPr>
                <w:ins w:id="2554" w:author="Ericsson LM" w:date="2016-05-09T19:01:00Z"/>
              </w:rPr>
            </w:pPr>
            <w:ins w:id="2555" w:author="Ericsson LM" w:date="2016-05-09T19:01:00Z">
              <w:r w:rsidRPr="002341CA">
                <w:rPr>
                  <w:b/>
                </w:rPr>
                <w:t>ALPHA Enable</w:t>
              </w:r>
              <w:r w:rsidRPr="002341CA">
                <w:t xml:space="preserve"> (1 bit field</w:t>
              </w:r>
              <w:proofErr w:type="gramStart"/>
              <w:r w:rsidRPr="002341CA">
                <w:t>)</w:t>
              </w:r>
              <w:proofErr w:type="gramEnd"/>
              <w:r w:rsidRPr="002341CA">
                <w:br/>
              </w:r>
            </w:ins>
            <w:ins w:id="2556" w:author="Ericsson LM" w:date="2016-05-09T19:03:00Z">
              <w:r w:rsidRPr="002341CA">
                <w:t>This field indicates whether or not the mobile station shall use the ALPHA parameter (if sent as part of EC SI) for uplink power control (see 3GPP TS 45.008 [34]). The field is coded as follows:</w:t>
              </w:r>
            </w:ins>
          </w:p>
          <w:p w:rsidR="000C50C4" w:rsidRPr="002341CA" w:rsidRDefault="000C50C4" w:rsidP="000C50C4">
            <w:pPr>
              <w:rPr>
                <w:ins w:id="2557" w:author="Ericsson LM" w:date="2016-05-09T19:01:00Z"/>
              </w:rPr>
            </w:pPr>
            <w:ins w:id="2558" w:author="Ericsson LM" w:date="2016-05-09T19:01:00Z">
              <w:r w:rsidRPr="002341CA">
                <w:t>0</w:t>
              </w:r>
            </w:ins>
            <w:ins w:id="2559" w:author="Ericsson LM" w:date="2016-05-09T19:03:00Z">
              <w:r w:rsidRPr="002341CA">
                <w:tab/>
              </w:r>
              <w:r w:rsidRPr="002341CA">
                <w:tab/>
              </w:r>
            </w:ins>
            <w:ins w:id="2560" w:author="Ericsson LM" w:date="2016-05-09T19:04:00Z">
              <w:r w:rsidRPr="002341CA">
                <w:t>The mobile station shall not use the ALPHA parameter</w:t>
              </w:r>
            </w:ins>
            <w:ins w:id="2561" w:author="Ericsson LM" w:date="2016-05-09T19:01:00Z">
              <w:r w:rsidRPr="002341CA">
                <w:br/>
                <w:t>1</w:t>
              </w:r>
            </w:ins>
            <w:ins w:id="2562" w:author="Ericsson LM" w:date="2016-05-09T19:03:00Z">
              <w:r w:rsidRPr="002341CA">
                <w:tab/>
              </w:r>
              <w:r w:rsidRPr="002341CA">
                <w:tab/>
              </w:r>
            </w:ins>
            <w:ins w:id="2563" w:author="Ericsson LM" w:date="2016-05-09T19:04:00Z">
              <w:r w:rsidRPr="002341CA">
                <w:t>The mobile station shall use the ALPHA parameter</w:t>
              </w:r>
            </w:ins>
          </w:p>
          <w:p w:rsidR="009A6182" w:rsidRPr="002341CA" w:rsidRDefault="009A6182" w:rsidP="002A7C68">
            <w:r w:rsidRPr="002341CA">
              <w:rPr>
                <w:b/>
              </w:rPr>
              <w:t>BSN_OFFSET</w:t>
            </w:r>
            <w:r w:rsidRPr="002341CA">
              <w:t xml:space="preserve"> (2 bit field</w:t>
            </w:r>
            <w:proofErr w:type="gramStart"/>
            <w:r w:rsidRPr="002341CA">
              <w:t>)</w:t>
            </w:r>
            <w:proofErr w:type="gramEnd"/>
            <w:r w:rsidRPr="002341CA">
              <w:br/>
              <w:t>This field defines the offset, in the list of available RLC Data blocks for transmission, that shall be applied by the mobile station when selecting the RLC Data blocks to transmit in the fixed uplink allocation. If the BSN_OFFSET field is not present, the mobile station shall select the RLC Data blocks to transmit in the resources within the fixed uplink allocation as described in sub-clause 9.1.3.4. It shall e.g. start with the oldest NACKED block, if available, in the resources for the first RLC Data block within the fixed uplink allocation. If the BSN_OFFSET field is present, the mobile station shall apply an offset in RLC Data blocks and skip one, or several, of the RLC Data blocks that would be transmitted first according to the procedures in sub-clause 9.1.3.4. This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r>
            <w:r w:rsidRPr="002341CA">
              <w:tab/>
            </w:r>
            <w:r w:rsidRPr="002341CA">
              <w:tab/>
              <w:t>Start with the 2</w:t>
            </w:r>
            <w:r w:rsidRPr="002341CA">
              <w:rPr>
                <w:vertAlign w:val="superscript"/>
              </w:rPr>
              <w:t>nd</w:t>
            </w:r>
            <w:r w:rsidRPr="002341CA">
              <w:t xml:space="preserve"> oldest RLC Data, to be transmitted, in the first resource within the fixed uplink allocation</w:t>
            </w:r>
          </w:p>
          <w:p w:rsidR="009A6182" w:rsidRPr="002341CA" w:rsidRDefault="009A6182" w:rsidP="002A7C68">
            <w:pPr>
              <w:pStyle w:val="FP"/>
              <w:tabs>
                <w:tab w:val="left" w:pos="567"/>
              </w:tabs>
              <w:ind w:left="567" w:hanging="567"/>
            </w:pPr>
            <w:r w:rsidRPr="002341CA">
              <w:t>0 1</w:t>
            </w:r>
            <w:r w:rsidRPr="002341CA">
              <w:tab/>
            </w:r>
            <w:r w:rsidRPr="002341CA">
              <w:tab/>
            </w:r>
            <w:r w:rsidRPr="002341CA">
              <w:tab/>
              <w:t>Start with the 3</w:t>
            </w:r>
            <w:r w:rsidRPr="002341CA">
              <w:rPr>
                <w:vertAlign w:val="superscript"/>
              </w:rPr>
              <w:t>rd</w:t>
            </w:r>
            <w:r w:rsidRPr="002341CA">
              <w:t xml:space="preserve"> oldest RLC Data, to be transmitted, in the first resource within the fixed uplink allocation</w:t>
            </w:r>
          </w:p>
          <w:p w:rsidR="009A6182" w:rsidRPr="002341CA" w:rsidRDefault="009A6182" w:rsidP="002A7C68">
            <w:pPr>
              <w:pStyle w:val="FP"/>
              <w:tabs>
                <w:tab w:val="left" w:pos="567"/>
              </w:tabs>
              <w:ind w:left="567" w:hanging="567"/>
            </w:pPr>
            <w:r w:rsidRPr="002341CA">
              <w:t>1 0</w:t>
            </w:r>
            <w:r w:rsidRPr="002341CA">
              <w:tab/>
            </w:r>
            <w:r w:rsidRPr="002341CA">
              <w:tab/>
            </w:r>
            <w:r w:rsidRPr="002341CA">
              <w:tab/>
              <w:t>Start with the 4</w:t>
            </w:r>
            <w:r w:rsidRPr="002341CA">
              <w:rPr>
                <w:vertAlign w:val="superscript"/>
              </w:rPr>
              <w:t>th</w:t>
            </w:r>
            <w:r w:rsidRPr="002341CA">
              <w:t xml:space="preserve"> oldest RLC Data, to be transmitted, in the first resource within the fixed uplink allocation</w:t>
            </w:r>
          </w:p>
          <w:p w:rsidR="009A6182" w:rsidRPr="002341CA" w:rsidRDefault="009A6182" w:rsidP="002A7C68">
            <w:r w:rsidRPr="002341CA">
              <w:t>1 1</w:t>
            </w:r>
            <w:r w:rsidRPr="002341CA">
              <w:tab/>
            </w:r>
            <w:r w:rsidRPr="002341CA">
              <w:tab/>
            </w:r>
            <w:r w:rsidRPr="002341CA">
              <w:tab/>
              <w:t>Start with the 5</w:t>
            </w:r>
            <w:r w:rsidRPr="002341CA">
              <w:rPr>
                <w:vertAlign w:val="superscript"/>
              </w:rPr>
              <w:t>th</w:t>
            </w:r>
            <w:r w:rsidRPr="002341CA">
              <w:t xml:space="preserve"> oldest RLC Data, to be transmitted, in the first resource within the fixed uplink allocation</w:t>
            </w:r>
          </w:p>
        </w:tc>
      </w:tr>
      <w:tr w:rsidR="009A6182" w:rsidRPr="002341CA" w:rsidTr="002A7C68">
        <w:trPr>
          <w:cantSplit/>
        </w:trPr>
        <w:tc>
          <w:tcPr>
            <w:tcW w:w="9848" w:type="dxa"/>
            <w:tcBorders>
              <w:top w:val="single" w:sz="4" w:space="0" w:color="auto"/>
              <w:left w:val="single" w:sz="4" w:space="0" w:color="auto"/>
              <w:bottom w:val="single" w:sz="4" w:space="0" w:color="auto"/>
              <w:right w:val="single" w:sz="4" w:space="0" w:color="auto"/>
            </w:tcBorders>
          </w:tcPr>
          <w:p w:rsidR="009A6182" w:rsidRPr="002341CA" w:rsidRDefault="009A6182" w:rsidP="002A7C68">
            <w:r w:rsidRPr="002341CA">
              <w:rPr>
                <w:b/>
              </w:rPr>
              <w:lastRenderedPageBreak/>
              <w:t xml:space="preserve">START_FIRST_UL_RLC_DATA_BLOCK </w:t>
            </w:r>
            <w:r w:rsidRPr="002341CA">
              <w:t>(4 bit field</w:t>
            </w:r>
            <w:proofErr w:type="gramStart"/>
            <w:r w:rsidRPr="002341CA">
              <w:t>)</w:t>
            </w:r>
            <w:proofErr w:type="gramEnd"/>
            <w:r w:rsidRPr="002341CA">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w:t>
            </w:r>
            <w:del w:id="2564" w:author="Ericsson LM" w:date="2016-05-03T15:30:00Z">
              <w:r w:rsidRPr="002341CA" w:rsidDel="00251430">
                <w:delText>-EGPRS</w:delText>
              </w:r>
            </w:del>
            <w:r w:rsidRPr="002341CA">
              <w:t xml:space="preserve"> PACKET UPLINK ACK/NACK message, according to the USED_DL_COVERAGE_CLASS field. The encoding of the field is dependent of the uplink Coverage Class and TIMESLOT_MULTIPLICATOR assigned for the uplink EC</w:t>
            </w:r>
            <w:del w:id="2565" w:author="Ericsson LM" w:date="2016-05-03T15:30:00Z">
              <w:r w:rsidRPr="002341CA" w:rsidDel="00251430">
                <w:delText>-EGPRS</w:delText>
              </w:r>
            </w:del>
            <w:r w:rsidRPr="002341CA">
              <w:t xml:space="preserve"> TBF.</w:t>
            </w:r>
          </w:p>
          <w:p w:rsidR="009A6182" w:rsidRPr="002341CA" w:rsidRDefault="009A6182" w:rsidP="002A7C68">
            <w:r w:rsidRPr="002341CA">
              <w:t xml:space="preserve">If uplink Coverage Class = CC1 and TIMESLOT_MULTIPLICATOR = 0 or if uplink Coverage Class = CC2,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2566" w:author="Ericsson LM" w:date="2016-05-09T09:09:00Z">
              <w:r w:rsidR="005F1D76" w:rsidRPr="002341CA">
                <w:t>N+13</w:t>
              </w:r>
            </w:ins>
            <w:del w:id="2567" w:author="Ericsson LM" w:date="2016-05-09T09:09:00Z">
              <w:r w:rsidRPr="002341CA" w:rsidDel="005F1D76">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2568" w:author="Ericsson LM" w:date="2016-05-09T09:09:00Z">
              <w:r w:rsidR="005F1D76" w:rsidRPr="002341CA">
                <w:t>N+17 or N+18</w:t>
              </w:r>
            </w:ins>
            <w:del w:id="2569" w:author="Ericsson LM" w:date="2016-05-09T09:09:00Z">
              <w:r w:rsidRPr="002341CA" w:rsidDel="005F1D76">
                <w:delText>N+13</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2570" w:author="Ericsson LM" w:date="2016-05-09T09:09:00Z">
              <w:r w:rsidR="005F1D76" w:rsidRPr="002341CA">
                <w:t>N+21 or N+22</w:t>
              </w:r>
            </w:ins>
            <w:del w:id="2571" w:author="Ericsson LM" w:date="2016-05-09T09:09:00Z">
              <w:r w:rsidRPr="002341CA" w:rsidDel="005F1D76">
                <w:delText>N+17 or N+18</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2572" w:author="Ericsson LM" w:date="2016-05-09T09:09:00Z">
              <w:r w:rsidR="005F1D76" w:rsidRPr="002341CA">
                <w:t>N+26</w:t>
              </w:r>
            </w:ins>
            <w:del w:id="2573" w:author="Ericsson LM" w:date="2016-05-09T09:09:00Z">
              <w:r w:rsidRPr="002341CA" w:rsidDel="005F1D76">
                <w:delText>N+21 or N+22</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2574" w:author="Ericsson LM" w:date="2016-05-09T09:10:00Z">
              <w:r w:rsidR="005F1D76" w:rsidRPr="002341CA">
                <w:t>N+30 or N+31</w:t>
              </w:r>
            </w:ins>
            <w:del w:id="2575" w:author="Ericsson LM" w:date="2016-05-09T09:10:00Z">
              <w:r w:rsidRPr="002341CA" w:rsidDel="005F1D76">
                <w:delText>N+26</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2576" w:author="Ericsson LM" w:date="2016-05-09T09:10:00Z">
              <w:r w:rsidR="005F1D76" w:rsidRPr="002341CA">
                <w:t>N+73 or N+74</w:t>
              </w:r>
            </w:ins>
            <w:del w:id="2577" w:author="Ericsson LM" w:date="2016-05-09T09:10:00Z">
              <w:r w:rsidRPr="002341CA" w:rsidDel="005F1D76">
                <w:delText>N+69 or N+70</w:delText>
              </w:r>
            </w:del>
            <w:r w:rsidRPr="002341CA">
              <w:t>) mod 2715648</w:t>
            </w:r>
          </w:p>
          <w:p w:rsidR="009A6182" w:rsidRPr="002341CA" w:rsidRDefault="009A6182" w:rsidP="002A7C68">
            <w:r w:rsidRPr="002341CA">
              <w:t>1 1 1 1</w:t>
            </w:r>
            <w:r w:rsidRPr="002341CA">
              <w:tab/>
            </w:r>
            <w:r w:rsidRPr="002341CA">
              <w:tab/>
            </w:r>
            <w:ins w:id="2578" w:author="Ericsson LM" w:date="2016-05-08T11:45:00Z">
              <w:r w:rsidR="00FA104E" w:rsidRPr="002341CA">
                <w:tab/>
              </w:r>
            </w:ins>
            <w:del w:id="2579" w:author="Ericsson LM" w:date="2016-05-17T13:50:00Z">
              <w:r w:rsidRPr="002341CA" w:rsidDel="009E040C">
                <w:tab/>
              </w:r>
            </w:del>
            <w:r w:rsidRPr="002341CA">
              <w:t>In the TDMA frame (</w:t>
            </w:r>
            <w:ins w:id="2580" w:author="Ericsson LM" w:date="2016-05-09T09:10:00Z">
              <w:r w:rsidR="005F1D76" w:rsidRPr="002341CA">
                <w:t>N+78</w:t>
              </w:r>
            </w:ins>
            <w:del w:id="2581" w:author="Ericsson LM" w:date="2016-05-09T09:10:00Z">
              <w:r w:rsidRPr="002341CA" w:rsidDel="005F1D76">
                <w:delText>N+73 or N+74</w:delText>
              </w:r>
            </w:del>
            <w:r w:rsidRPr="002341CA">
              <w:t>) mod 2715648</w:t>
            </w:r>
          </w:p>
          <w:p w:rsidR="009A6182" w:rsidRPr="002341CA" w:rsidRDefault="009A6182" w:rsidP="002A7C68">
            <w:r w:rsidRPr="002341CA">
              <w:t xml:space="preserve">If uplink Coverage Class = CC1 and TIMESLOT_MULTIPLICATOR = 1,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w:t>
            </w:r>
            <w:del w:id="2582" w:author="Ericsson LM" w:date="2016-05-09T09:57:00Z">
              <w:r w:rsidRPr="002341CA" w:rsidDel="00370C3D">
                <w:delText>(s)</w:delText>
              </w:r>
            </w:del>
            <w:r w:rsidRPr="002341CA">
              <w:t xml:space="preserve"> with the lowest TN</w:t>
            </w:r>
            <w:del w:id="2583" w:author="Ericsson LM" w:date="2016-05-09T09:57:00Z">
              <w:r w:rsidRPr="002341CA" w:rsidDel="00370C3D">
                <w:delText>(s)</w:delText>
              </w:r>
            </w:del>
            <w:r w:rsidRPr="002341CA">
              <w:t xml:space="preserve"> in TDMA frame (</w:t>
            </w:r>
            <w:ins w:id="2584" w:author="Ericsson LM" w:date="2016-05-09T09:12:00Z">
              <w:r w:rsidR="00B46941" w:rsidRPr="002341CA">
                <w:t>N+13</w:t>
              </w:r>
            </w:ins>
            <w:del w:id="2585" w:author="Ericsson LM" w:date="2016-05-09T09:12:00Z">
              <w:r w:rsidRPr="002341CA" w:rsidDel="00B46941">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w:t>
            </w:r>
            <w:del w:id="2586" w:author="Ericsson LM" w:date="2016-05-09T09:57:00Z">
              <w:r w:rsidRPr="002341CA" w:rsidDel="00370C3D">
                <w:delText>(s)</w:delText>
              </w:r>
            </w:del>
            <w:r w:rsidRPr="002341CA">
              <w:t xml:space="preserve"> with the highest TN</w:t>
            </w:r>
            <w:del w:id="2587" w:author="Ericsson LM" w:date="2016-05-09T09:57:00Z">
              <w:r w:rsidRPr="002341CA" w:rsidDel="00370C3D">
                <w:delText>(s)</w:delText>
              </w:r>
            </w:del>
            <w:r w:rsidRPr="002341CA">
              <w:t xml:space="preserve"> in TDMA frame (</w:t>
            </w:r>
            <w:ins w:id="2588" w:author="Ericsson LM" w:date="2016-05-09T09:13:00Z">
              <w:r w:rsidR="00DD419B" w:rsidRPr="002341CA">
                <w:t>N+13</w:t>
              </w:r>
            </w:ins>
            <w:del w:id="2589" w:author="Ericsson LM" w:date="2016-05-09T09:13:00Z">
              <w:r w:rsidRPr="002341CA" w:rsidDel="00DD419B">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w:t>
            </w:r>
            <w:del w:id="2590" w:author="Ericsson LM" w:date="2016-05-09T09:57:00Z">
              <w:r w:rsidRPr="002341CA" w:rsidDel="00370C3D">
                <w:delText>(s)</w:delText>
              </w:r>
            </w:del>
            <w:r w:rsidRPr="002341CA">
              <w:t xml:space="preserve"> with the lowest TN</w:t>
            </w:r>
            <w:del w:id="2591" w:author="Ericsson LM" w:date="2016-05-09T09:57:00Z">
              <w:r w:rsidRPr="002341CA" w:rsidDel="00370C3D">
                <w:delText>(s)</w:delText>
              </w:r>
            </w:del>
            <w:r w:rsidRPr="002341CA">
              <w:t xml:space="preserve"> in TDMA frame (</w:t>
            </w:r>
            <w:ins w:id="2592" w:author="Ericsson LM" w:date="2016-05-09T09:13:00Z">
              <w:r w:rsidR="00DD419B" w:rsidRPr="002341CA">
                <w:t>N+17 or N+18</w:t>
              </w:r>
            </w:ins>
            <w:del w:id="2593" w:author="Ericsson LM" w:date="2016-05-09T09:13:00Z">
              <w:r w:rsidRPr="002341CA" w:rsidDel="00DD419B">
                <w:delText>N+13</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w:t>
            </w:r>
            <w:del w:id="2594" w:author="Ericsson LM" w:date="2016-05-09T09:57:00Z">
              <w:r w:rsidRPr="002341CA" w:rsidDel="00370C3D">
                <w:delText>(s)</w:delText>
              </w:r>
            </w:del>
            <w:r w:rsidRPr="002341CA">
              <w:t xml:space="preserve"> with the highest TN</w:t>
            </w:r>
            <w:del w:id="2595" w:author="Ericsson LM" w:date="2016-05-09T09:57:00Z">
              <w:r w:rsidRPr="002341CA" w:rsidDel="00370C3D">
                <w:delText>(s)</w:delText>
              </w:r>
            </w:del>
            <w:r w:rsidRPr="002341CA">
              <w:t xml:space="preserve"> in TDMA frame (</w:t>
            </w:r>
            <w:ins w:id="2596" w:author="Ericsson LM" w:date="2016-05-09T09:13:00Z">
              <w:r w:rsidR="00DD419B" w:rsidRPr="002341CA">
                <w:t>N+17 or N+18</w:t>
              </w:r>
            </w:ins>
            <w:del w:id="2597" w:author="Ericsson LM" w:date="2016-05-09T09:13:00Z">
              <w:r w:rsidRPr="002341CA" w:rsidDel="00DD419B">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w:t>
            </w:r>
            <w:del w:id="2598" w:author="Ericsson LM" w:date="2016-05-09T09:57:00Z">
              <w:r w:rsidRPr="002341CA" w:rsidDel="00370C3D">
                <w:delText>(s)</w:delText>
              </w:r>
            </w:del>
            <w:r w:rsidRPr="002341CA">
              <w:t xml:space="preserve"> with the lowest TN</w:t>
            </w:r>
            <w:del w:id="2599" w:author="Ericsson LM" w:date="2016-05-09T09:57:00Z">
              <w:r w:rsidRPr="002341CA" w:rsidDel="00370C3D">
                <w:delText>(s)</w:delText>
              </w:r>
            </w:del>
            <w:r w:rsidRPr="002341CA">
              <w:t xml:space="preserve"> in TDMA frame (</w:t>
            </w:r>
            <w:ins w:id="2600" w:author="Ericsson LM" w:date="2016-05-09T09:13:00Z">
              <w:r w:rsidR="00DD419B" w:rsidRPr="002341CA">
                <w:t>N+43 or N+44</w:t>
              </w:r>
            </w:ins>
            <w:del w:id="2601" w:author="Ericsson LM" w:date="2016-05-09T09:13:00Z">
              <w:r w:rsidRPr="002341CA" w:rsidDel="00DD419B">
                <w:delText>N+39</w:delText>
              </w:r>
            </w:del>
            <w:r w:rsidRPr="002341CA">
              <w:t>) mod 2715648</w:t>
            </w:r>
          </w:p>
          <w:p w:rsidR="009A6182" w:rsidRPr="002341CA" w:rsidRDefault="009A6182" w:rsidP="002A7C68">
            <w:r w:rsidRPr="002341CA">
              <w:t>1 1 1 1</w:t>
            </w:r>
            <w:r w:rsidRPr="002341CA">
              <w:tab/>
            </w:r>
            <w:r w:rsidRPr="002341CA">
              <w:tab/>
            </w:r>
            <w:ins w:id="2602" w:author="Ericsson LM" w:date="2016-05-08T11:45:00Z">
              <w:r w:rsidR="00FA104E" w:rsidRPr="002341CA">
                <w:tab/>
              </w:r>
            </w:ins>
            <w:del w:id="2603" w:author="Ericsson LM" w:date="2016-05-17T13:50:00Z">
              <w:r w:rsidRPr="002341CA" w:rsidDel="009E040C">
                <w:tab/>
              </w:r>
            </w:del>
            <w:r w:rsidRPr="002341CA">
              <w:t>In the timeslot</w:t>
            </w:r>
            <w:del w:id="2604" w:author="Ericsson LM" w:date="2016-05-09T09:57:00Z">
              <w:r w:rsidRPr="002341CA" w:rsidDel="00370C3D">
                <w:delText>(s)</w:delText>
              </w:r>
            </w:del>
            <w:r w:rsidRPr="002341CA">
              <w:t xml:space="preserve"> with the highest TN</w:t>
            </w:r>
            <w:del w:id="2605" w:author="Ericsson LM" w:date="2016-05-09T09:57:00Z">
              <w:r w:rsidRPr="002341CA" w:rsidDel="00370C3D">
                <w:delText>(s)</w:delText>
              </w:r>
            </w:del>
            <w:r w:rsidRPr="002341CA">
              <w:t xml:space="preserve"> in TDMA frame (</w:t>
            </w:r>
            <w:ins w:id="2606" w:author="Ericsson LM" w:date="2016-05-09T09:14:00Z">
              <w:r w:rsidR="00DD419B" w:rsidRPr="002341CA">
                <w:t>N+43 or N+44</w:t>
              </w:r>
            </w:ins>
            <w:del w:id="2607" w:author="Ericsson LM" w:date="2016-05-09T09:14:00Z">
              <w:r w:rsidRPr="002341CA" w:rsidDel="00DD419B">
                <w:delText>N+39</w:delText>
              </w:r>
            </w:del>
            <w:r w:rsidRPr="002341CA">
              <w:t>) mod 2715648</w:t>
            </w:r>
          </w:p>
          <w:p w:rsidR="009A6182" w:rsidRPr="002341CA" w:rsidRDefault="009A6182" w:rsidP="002A7C68">
            <w:r w:rsidRPr="002341CA">
              <w:t xml:space="preserve">If uplink Coverage Class = CC1 and TIMESLOT_MULTIPLICATOR = 2,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 with the lowest TN in TDMA frame (</w:t>
            </w:r>
            <w:ins w:id="2608" w:author="Ericsson LM" w:date="2016-05-09T09:14:00Z">
              <w:r w:rsidR="00E577AE" w:rsidRPr="002341CA">
                <w:t>N+13</w:t>
              </w:r>
            </w:ins>
            <w:del w:id="2609" w:author="Ericsson LM" w:date="2016-05-09T09:14:00Z">
              <w:r w:rsidRPr="002341CA" w:rsidDel="00E577AE">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610" w:author="Ericsson LM" w:date="2016-05-09T09:14:00Z">
              <w:r w:rsidR="00E577AE" w:rsidRPr="002341CA">
                <w:t>N+13</w:t>
              </w:r>
            </w:ins>
            <w:del w:id="2611" w:author="Ericsson LM" w:date="2016-05-09T09:14:00Z">
              <w:r w:rsidRPr="002341CA" w:rsidDel="00E577AE">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 with the highest TN in TDMA frame (</w:t>
            </w:r>
            <w:ins w:id="2612" w:author="Ericsson LM" w:date="2016-05-09T09:14:00Z">
              <w:r w:rsidR="00E577AE" w:rsidRPr="002341CA">
                <w:t>N+13</w:t>
              </w:r>
            </w:ins>
            <w:del w:id="2613" w:author="Ericsson LM" w:date="2016-05-09T09:15:00Z">
              <w:r w:rsidRPr="002341CA" w:rsidDel="00E577AE">
                <w:delText>N+8 or N+9</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 with the lowest TN in TDMA frame (</w:t>
            </w:r>
            <w:ins w:id="2614" w:author="Ericsson LM" w:date="2016-05-09T09:15:00Z">
              <w:r w:rsidR="00E577AE" w:rsidRPr="002341CA">
                <w:t>N+17 or N+18</w:t>
              </w:r>
            </w:ins>
            <w:del w:id="2615" w:author="Ericsson LM" w:date="2016-05-09T09:15:00Z">
              <w:r w:rsidRPr="002341CA" w:rsidDel="00E577AE">
                <w:delText>N+13</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616" w:author="Ericsson LM" w:date="2016-05-09T09:15:00Z">
              <w:r w:rsidR="00E577AE" w:rsidRPr="002341CA">
                <w:t>N+17 or N+18</w:t>
              </w:r>
            </w:ins>
            <w:del w:id="2617" w:author="Ericsson LM" w:date="2016-05-09T09:15:00Z">
              <w:r w:rsidRPr="002341CA" w:rsidDel="00E577AE">
                <w:delText>N+13</w:delText>
              </w:r>
            </w:del>
            <w:r w:rsidRPr="002341CA">
              <w:t>) mod 2715648</w:t>
            </w:r>
          </w:p>
          <w:p w:rsidR="009A6182" w:rsidRPr="002341CA" w:rsidRDefault="009A6182" w:rsidP="002A7C68">
            <w:pPr>
              <w:pStyle w:val="FP"/>
              <w:tabs>
                <w:tab w:val="left" w:pos="567"/>
              </w:tabs>
              <w:ind w:left="567" w:hanging="567"/>
            </w:pPr>
            <w:r w:rsidRPr="002341CA">
              <w:t>0 1 0 1</w:t>
            </w:r>
            <w:r w:rsidRPr="002341CA">
              <w:tab/>
            </w:r>
            <w:r w:rsidRPr="002341CA">
              <w:tab/>
            </w:r>
            <w:r w:rsidRPr="002341CA">
              <w:tab/>
            </w:r>
            <w:r w:rsidRPr="002341CA">
              <w:tab/>
              <w:t>In the timeslot with the highest TN in TDMA frame (</w:t>
            </w:r>
            <w:ins w:id="2618" w:author="Ericsson LM" w:date="2016-05-09T09:15:00Z">
              <w:r w:rsidR="00E577AE" w:rsidRPr="002341CA">
                <w:t>N+17 or N+18</w:t>
              </w:r>
            </w:ins>
            <w:del w:id="2619" w:author="Ericsson LM" w:date="2016-05-09T09:15:00Z">
              <w:r w:rsidRPr="002341CA" w:rsidDel="00E577AE">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 with the highest TN in TDMA frame (</w:t>
            </w:r>
            <w:ins w:id="2620" w:author="Ericsson LM" w:date="2016-05-09T09:15:00Z">
              <w:r w:rsidR="00E577AE" w:rsidRPr="002341CA">
                <w:t>N+30 or N+31</w:t>
              </w:r>
            </w:ins>
            <w:del w:id="2621" w:author="Ericsson LM" w:date="2016-05-09T09:15:00Z">
              <w:r w:rsidRPr="002341CA" w:rsidDel="00E577AE">
                <w:delText>N+26</w:delText>
              </w:r>
            </w:del>
            <w:r w:rsidRPr="002341CA">
              <w:t>) mod 2715648</w:t>
            </w:r>
          </w:p>
          <w:p w:rsidR="009A6182" w:rsidRPr="002341CA" w:rsidRDefault="009A6182" w:rsidP="002A7C68">
            <w:r w:rsidRPr="002341CA">
              <w:t>1 1 1 1</w:t>
            </w:r>
            <w:r w:rsidRPr="002341CA">
              <w:tab/>
            </w:r>
            <w:r w:rsidRPr="002341CA">
              <w:tab/>
            </w:r>
            <w:ins w:id="2622" w:author="Ericsson LM" w:date="2016-05-08T11:45:00Z">
              <w:r w:rsidR="00FA104E" w:rsidRPr="002341CA">
                <w:tab/>
              </w:r>
            </w:ins>
            <w:del w:id="2623" w:author="Ericsson LM" w:date="2016-05-17T13:50:00Z">
              <w:r w:rsidRPr="002341CA" w:rsidDel="009E040C">
                <w:tab/>
              </w:r>
            </w:del>
            <w:r w:rsidRPr="002341CA">
              <w:t>In the timeslot with the lowest TN in TDMA frame (</w:t>
            </w:r>
            <w:ins w:id="2624" w:author="Ericsson LM" w:date="2016-05-09T09:15:00Z">
              <w:r w:rsidR="00E577AE" w:rsidRPr="002341CA">
                <w:t>N+34 or N+35</w:t>
              </w:r>
            </w:ins>
            <w:del w:id="2625" w:author="Ericsson LM" w:date="2016-05-09T09:15:00Z">
              <w:r w:rsidRPr="002341CA" w:rsidDel="00E577AE">
                <w:delText>N+30 or N+31</w:delText>
              </w:r>
            </w:del>
            <w:r w:rsidRPr="002341CA">
              <w:t>) mod 2715648</w:t>
            </w:r>
          </w:p>
          <w:p w:rsidR="009A6182" w:rsidRPr="002341CA" w:rsidRDefault="009A6182" w:rsidP="002A7C68">
            <w:r w:rsidRPr="002341CA">
              <w:t xml:space="preserve">If uplink Coverage Class = CC1 and TIMESLOT_MULTIPLICATOR = 3,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 with the lowest TN in TDMA frame (</w:t>
            </w:r>
            <w:ins w:id="2626" w:author="Ericsson LM" w:date="2016-05-09T09:16:00Z">
              <w:r w:rsidR="00F0370E" w:rsidRPr="002341CA">
                <w:t>N+13</w:t>
              </w:r>
            </w:ins>
            <w:del w:id="2627" w:author="Ericsson LM" w:date="2016-05-09T09:16:00Z">
              <w:r w:rsidRPr="002341CA" w:rsidDel="00F0370E">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628" w:author="Ericsson LM" w:date="2016-05-09T09:16:00Z">
              <w:r w:rsidR="00F0370E" w:rsidRPr="002341CA">
                <w:t>N+13</w:t>
              </w:r>
            </w:ins>
            <w:del w:id="2629" w:author="Ericsson LM" w:date="2016-05-09T09:16:00Z">
              <w:r w:rsidRPr="002341CA" w:rsidDel="00F0370E">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w:t>
            </w:r>
            <w:ins w:id="2630" w:author="Ericsson LM" w:date="2016-05-09T09:16:00Z">
              <w:r w:rsidR="00F0370E" w:rsidRPr="002341CA">
                <w:t>N+13</w:t>
              </w:r>
            </w:ins>
            <w:del w:id="2631" w:author="Ericsson LM" w:date="2016-05-09T09:16:00Z">
              <w:r w:rsidRPr="002341CA" w:rsidDel="00F0370E">
                <w:delText>N+8 or N+9</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 with the highest TN in TDMA frame (</w:t>
            </w:r>
            <w:ins w:id="2632" w:author="Ericsson LM" w:date="2016-05-09T09:16:00Z">
              <w:r w:rsidR="00F0370E" w:rsidRPr="002341CA">
                <w:t>N+13</w:t>
              </w:r>
            </w:ins>
            <w:del w:id="2633" w:author="Ericsson LM" w:date="2016-05-09T09:16:00Z">
              <w:r w:rsidRPr="002341CA" w:rsidDel="00F0370E">
                <w:delText>N+8 or N+9</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timeslot with the lowest TN in TDMA frame (</w:t>
            </w:r>
            <w:ins w:id="2634" w:author="Ericsson LM" w:date="2016-05-09T09:16:00Z">
              <w:r w:rsidR="00F0370E" w:rsidRPr="002341CA">
                <w:t>N+17 or N+18</w:t>
              </w:r>
            </w:ins>
            <w:del w:id="2635" w:author="Ericsson LM" w:date="2016-05-09T09:16:00Z">
              <w:r w:rsidRPr="002341CA" w:rsidDel="00F0370E">
                <w:delText>N+13</w:delText>
              </w:r>
            </w:del>
            <w:r w:rsidRPr="002341CA">
              <w:t>) mod 2715648</w:t>
            </w:r>
          </w:p>
          <w:p w:rsidR="009A6182" w:rsidRPr="002341CA" w:rsidRDefault="009A6182" w:rsidP="002A7C68">
            <w:pPr>
              <w:pStyle w:val="FP"/>
              <w:tabs>
                <w:tab w:val="left" w:pos="567"/>
              </w:tabs>
              <w:ind w:left="567" w:hanging="567"/>
            </w:pPr>
            <w:r w:rsidRPr="002341CA">
              <w:t>0 1 0 1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2636" w:author="Ericsson LM" w:date="2016-05-09T09:16:00Z">
              <w:r w:rsidR="00F0370E" w:rsidRPr="002341CA">
                <w:t>N+17 or N+18</w:t>
              </w:r>
            </w:ins>
            <w:del w:id="2637" w:author="Ericsson LM" w:date="2016-05-09T09:16:00Z">
              <w:r w:rsidRPr="002341CA" w:rsidDel="00F0370E">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w:t>
            </w:r>
            <w:ins w:id="2638" w:author="Ericsson LM" w:date="2016-05-09T09:17:00Z">
              <w:r w:rsidR="00F0370E" w:rsidRPr="002341CA">
                <w:t>N+26</w:t>
              </w:r>
            </w:ins>
            <w:del w:id="2639" w:author="Ericsson LM" w:date="2016-05-09T09:17:00Z">
              <w:r w:rsidRPr="002341CA" w:rsidDel="00F0370E">
                <w:delText>N+21 or N+22</w:delText>
              </w:r>
            </w:del>
            <w:r w:rsidRPr="002341CA">
              <w:t>) mod 2715648</w:t>
            </w:r>
          </w:p>
          <w:p w:rsidR="009C1575" w:rsidRPr="002341CA" w:rsidRDefault="009A6182" w:rsidP="009C1575">
            <w:pPr>
              <w:rPr>
                <w:b/>
                <w:bCs/>
              </w:rPr>
            </w:pPr>
            <w:r w:rsidRPr="002341CA">
              <w:t>1 1 1 1</w:t>
            </w:r>
            <w:r w:rsidRPr="002341CA">
              <w:tab/>
            </w:r>
            <w:r w:rsidRPr="002341CA">
              <w:tab/>
            </w:r>
            <w:r w:rsidRPr="002341CA">
              <w:tab/>
            </w:r>
            <w:del w:id="2640" w:author="Ericsson LM" w:date="2016-05-17T13:51:00Z">
              <w:r w:rsidRPr="002341CA" w:rsidDel="009E040C">
                <w:tab/>
              </w:r>
            </w:del>
            <w:r w:rsidRPr="002341CA">
              <w:t>In the timeslot with the highest TN in TDMA frame (</w:t>
            </w:r>
            <w:ins w:id="2641" w:author="Ericsson LM" w:date="2016-05-09T09:17:00Z">
              <w:r w:rsidR="00F0370E" w:rsidRPr="002341CA">
                <w:t>N+26</w:t>
              </w:r>
            </w:ins>
            <w:del w:id="2642" w:author="Ericsson LM" w:date="2016-05-09T09:17:00Z">
              <w:r w:rsidRPr="002341CA" w:rsidDel="00F0370E">
                <w:delText>N+21 or N+22</w:delText>
              </w:r>
            </w:del>
            <w:r w:rsidRPr="002341CA">
              <w:t>) mod 2715648</w:t>
            </w:r>
          </w:p>
        </w:tc>
      </w:tr>
      <w:tr w:rsidR="009C1575" w:rsidRPr="002341CA" w:rsidTr="002A7C68">
        <w:trPr>
          <w:cantSplit/>
          <w:ins w:id="2643" w:author="Ericsson LM" w:date="2016-05-15T21:36:00Z"/>
        </w:trPr>
        <w:tc>
          <w:tcPr>
            <w:tcW w:w="9848" w:type="dxa"/>
            <w:tcBorders>
              <w:top w:val="single" w:sz="4" w:space="0" w:color="auto"/>
              <w:left w:val="single" w:sz="4" w:space="0" w:color="auto"/>
              <w:bottom w:val="single" w:sz="4" w:space="0" w:color="auto"/>
              <w:right w:val="single" w:sz="4" w:space="0" w:color="auto"/>
            </w:tcBorders>
          </w:tcPr>
          <w:p w:rsidR="009C1575" w:rsidRPr="002341CA" w:rsidRDefault="009C1575" w:rsidP="009C1575">
            <w:pPr>
              <w:rPr>
                <w:ins w:id="2644" w:author="Ericsson LM" w:date="2016-05-15T21:36:00Z"/>
              </w:rPr>
            </w:pPr>
            <w:ins w:id="2645" w:author="Ericsson LM" w:date="2016-05-15T21:36:00Z">
              <w:r w:rsidRPr="002341CA">
                <w:lastRenderedPageBreak/>
                <w:t xml:space="preserve">If </w:t>
              </w:r>
              <w:proofErr w:type="spellStart"/>
              <w:r w:rsidRPr="002341CA">
                <w:t>uplink_Coverage_Class</w:t>
              </w:r>
              <w:proofErr w:type="spellEnd"/>
              <w:r w:rsidRPr="002341CA">
                <w:t xml:space="preserve"> = CC1 and TIMESLOT_MULTIPLICATOR = 4, the START_FN_FIRST_UL_RLC_DATA_BLOCK field </w:t>
              </w:r>
              <w:r w:rsidRPr="002341CA">
                <w:rPr>
                  <w:bCs/>
                </w:rPr>
                <w:t>is encoded according to the following table:</w:t>
              </w:r>
            </w:ins>
          </w:p>
          <w:p w:rsidR="009C1575" w:rsidRPr="002341CA" w:rsidRDefault="009C1575" w:rsidP="009C1575">
            <w:pPr>
              <w:pStyle w:val="FP"/>
              <w:tabs>
                <w:tab w:val="left" w:pos="567"/>
              </w:tabs>
              <w:ind w:left="567" w:hanging="567"/>
              <w:rPr>
                <w:ins w:id="2646" w:author="Ericsson LM" w:date="2016-05-15T21:36:00Z"/>
              </w:rPr>
            </w:pPr>
            <w:ins w:id="2647" w:author="Ericsson LM" w:date="2016-05-15T21:36:00Z">
              <w:r w:rsidRPr="002341CA">
                <w:t>bit</w:t>
              </w:r>
            </w:ins>
          </w:p>
          <w:p w:rsidR="009C1575" w:rsidRPr="002341CA" w:rsidRDefault="009C1575" w:rsidP="009C1575">
            <w:pPr>
              <w:pStyle w:val="FP"/>
              <w:tabs>
                <w:tab w:val="left" w:pos="567"/>
                <w:tab w:val="left" w:pos="3002"/>
              </w:tabs>
              <w:ind w:left="567" w:hanging="567"/>
              <w:rPr>
                <w:ins w:id="2648" w:author="Ericsson LM" w:date="2016-05-15T21:36:00Z"/>
              </w:rPr>
            </w:pPr>
            <w:ins w:id="2649" w:author="Ericsson LM" w:date="2016-05-15T21:36:00Z">
              <w:r w:rsidRPr="002341CA">
                <w:t>4 3 2 1</w:t>
              </w:r>
              <w:r w:rsidRPr="002341CA">
                <w:tab/>
              </w:r>
              <w:r w:rsidRPr="002341CA">
                <w:tab/>
              </w:r>
            </w:ins>
          </w:p>
          <w:p w:rsidR="009C1575" w:rsidRPr="002341CA" w:rsidRDefault="009C1575" w:rsidP="009C1575">
            <w:pPr>
              <w:pStyle w:val="FP"/>
              <w:tabs>
                <w:tab w:val="left" w:pos="567"/>
              </w:tabs>
              <w:ind w:left="567" w:hanging="567"/>
              <w:rPr>
                <w:ins w:id="2650" w:author="Ericsson LM" w:date="2016-05-15T21:36:00Z"/>
              </w:rPr>
            </w:pPr>
            <w:ins w:id="2651" w:author="Ericsson LM" w:date="2016-05-15T21:36:00Z">
              <w:r w:rsidRPr="002341CA">
                <w:t>0 0 0 0</w:t>
              </w:r>
              <w:r w:rsidRPr="002341CA">
                <w:tab/>
              </w:r>
              <w:r w:rsidRPr="002341CA">
                <w:tab/>
              </w:r>
              <w:r w:rsidRPr="002341CA">
                <w:tab/>
              </w:r>
              <w:r w:rsidRPr="002341CA">
                <w:tab/>
                <w:t>In the timeslot with the lowest TN in TDMA frame (N+13) mod 2715648</w:t>
              </w:r>
            </w:ins>
          </w:p>
          <w:p w:rsidR="009C1575" w:rsidRPr="002341CA" w:rsidRDefault="009C1575" w:rsidP="009C1575">
            <w:pPr>
              <w:pStyle w:val="FP"/>
              <w:tabs>
                <w:tab w:val="left" w:pos="567"/>
              </w:tabs>
              <w:ind w:left="567" w:hanging="567"/>
              <w:rPr>
                <w:ins w:id="2652" w:author="Ericsson LM" w:date="2016-05-15T21:36:00Z"/>
              </w:rPr>
            </w:pPr>
            <w:ins w:id="2653" w:author="Ericsson LM" w:date="2016-05-15T21:36: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C1575" w:rsidRPr="002341CA" w:rsidRDefault="009C1575" w:rsidP="009C1575">
            <w:pPr>
              <w:pStyle w:val="FP"/>
              <w:tabs>
                <w:tab w:val="left" w:pos="567"/>
              </w:tabs>
              <w:ind w:left="567" w:hanging="567"/>
              <w:rPr>
                <w:ins w:id="2654" w:author="Ericsson LM" w:date="2016-05-15T21:36:00Z"/>
              </w:rPr>
            </w:pPr>
            <w:ins w:id="2655" w:author="Ericsson LM" w:date="2016-05-15T21:36: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C1575" w:rsidRPr="002341CA" w:rsidRDefault="009C1575" w:rsidP="009C1575">
            <w:pPr>
              <w:pStyle w:val="FP"/>
              <w:tabs>
                <w:tab w:val="left" w:pos="567"/>
              </w:tabs>
              <w:ind w:left="567" w:hanging="567"/>
              <w:rPr>
                <w:ins w:id="2656" w:author="Ericsson LM" w:date="2016-05-15T21:36:00Z"/>
              </w:rPr>
            </w:pPr>
            <w:ins w:id="2657" w:author="Ericsson LM" w:date="2016-05-15T21:36: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658" w:author="Ericsson LM" w:date="2016-05-15T21:36:00Z"/>
              </w:rPr>
            </w:pPr>
            <w:ins w:id="2659" w:author="Ericsson LM" w:date="2016-05-15T21:36:00Z">
              <w:r w:rsidRPr="002341CA">
                <w:t>0 1 0 0</w:t>
              </w:r>
              <w:r w:rsidRPr="002341CA">
                <w:tab/>
              </w:r>
              <w:r w:rsidRPr="002341CA">
                <w:tab/>
              </w:r>
              <w:r w:rsidRPr="002341CA">
                <w:tab/>
              </w:r>
              <w:r w:rsidRPr="002341CA">
                <w:tab/>
                <w:t>In the timeslot with the highest TN in TDMA frame (N+13) mod 2715648</w:t>
              </w:r>
            </w:ins>
          </w:p>
          <w:p w:rsidR="009C1575" w:rsidRPr="002341CA" w:rsidRDefault="009C1575" w:rsidP="009C1575">
            <w:pPr>
              <w:pStyle w:val="FP"/>
              <w:tabs>
                <w:tab w:val="left" w:pos="567"/>
              </w:tabs>
              <w:ind w:left="567" w:hanging="567"/>
              <w:rPr>
                <w:ins w:id="2660" w:author="Ericsson LM" w:date="2016-05-15T21:36:00Z"/>
              </w:rPr>
            </w:pPr>
            <w:ins w:id="2661" w:author="Ericsson LM" w:date="2016-05-15T21:36:00Z">
              <w:r w:rsidRPr="002341CA">
                <w:t>0 1 0 1</w:t>
              </w:r>
              <w:r w:rsidRPr="002341CA">
                <w:tab/>
              </w:r>
              <w:r w:rsidRPr="002341CA">
                <w:tab/>
              </w:r>
              <w:r w:rsidRPr="002341CA">
                <w:tab/>
              </w:r>
              <w:r w:rsidRPr="002341CA">
                <w:tab/>
                <w:t>In the timeslot with the lowest TN in TDMA frame (N+17 or N+18) mod 2715648</w:t>
              </w:r>
            </w:ins>
          </w:p>
          <w:p w:rsidR="009C1575" w:rsidRPr="002341CA" w:rsidRDefault="009C1575" w:rsidP="009C1575">
            <w:pPr>
              <w:pStyle w:val="FP"/>
              <w:tabs>
                <w:tab w:val="left" w:pos="567"/>
              </w:tabs>
              <w:ind w:left="567" w:hanging="567"/>
              <w:rPr>
                <w:ins w:id="2662" w:author="Ericsson LM" w:date="2016-05-15T21:36:00Z"/>
              </w:rPr>
            </w:pPr>
            <w:ins w:id="2663" w:author="Ericsson LM" w:date="2016-05-15T21:36:00Z">
              <w:r w:rsidRPr="002341CA">
                <w:t>….</w:t>
              </w:r>
            </w:ins>
          </w:p>
          <w:p w:rsidR="009C1575" w:rsidRPr="002341CA" w:rsidRDefault="009C1575" w:rsidP="009C1575">
            <w:pPr>
              <w:pStyle w:val="FP"/>
              <w:tabs>
                <w:tab w:val="left" w:pos="567"/>
              </w:tabs>
              <w:ind w:left="567" w:hanging="567"/>
              <w:rPr>
                <w:ins w:id="2664" w:author="Ericsson LM" w:date="2016-05-15T21:36:00Z"/>
              </w:rPr>
            </w:pPr>
            <w:ins w:id="2665" w:author="Ericsson LM" w:date="2016-05-15T21:36:00Z">
              <w:r w:rsidRPr="002341CA">
                <w:t>1 1 1 0</w:t>
              </w:r>
              <w:r w:rsidRPr="002341CA">
                <w:tab/>
              </w:r>
              <w:r w:rsidRPr="002341CA">
                <w:tab/>
              </w:r>
              <w:r w:rsidRPr="002341CA">
                <w:tab/>
              </w:r>
              <w:r w:rsidRPr="002341CA">
                <w:tab/>
                <w:t>In the timeslot with the highest TN in TDMA frame (N+21 or N+22) mod 2715648</w:t>
              </w:r>
            </w:ins>
          </w:p>
          <w:p w:rsidR="009C1575" w:rsidRPr="002341CA" w:rsidRDefault="009C1575" w:rsidP="009C1575">
            <w:pPr>
              <w:rPr>
                <w:ins w:id="2666" w:author="Ericsson LM" w:date="2016-05-15T21:36:00Z"/>
              </w:rPr>
            </w:pPr>
            <w:ins w:id="2667" w:author="Ericsson LM" w:date="2016-05-15T21:36:00Z">
              <w:r w:rsidRPr="002341CA">
                <w:t>1 1 1 1</w:t>
              </w:r>
              <w:r w:rsidRPr="002341CA">
                <w:tab/>
              </w:r>
              <w:r w:rsidRPr="002341CA">
                <w:tab/>
              </w:r>
              <w:r w:rsidRPr="002341CA">
                <w:tab/>
                <w:t>In the timeslot with the lowest TN in TDMA frame (N+26) mod 2715648</w:t>
              </w:r>
            </w:ins>
          </w:p>
          <w:p w:rsidR="009C1575" w:rsidRPr="002341CA" w:rsidRDefault="009C1575" w:rsidP="009C1575">
            <w:pPr>
              <w:rPr>
                <w:ins w:id="2668" w:author="Ericsson LM" w:date="2016-05-15T21:36:00Z"/>
              </w:rPr>
            </w:pPr>
            <w:ins w:id="2669" w:author="Ericsson LM" w:date="2016-05-15T21:36:00Z">
              <w:r w:rsidRPr="002341CA">
                <w:t xml:space="preserve">If </w:t>
              </w:r>
              <w:proofErr w:type="spellStart"/>
              <w:r w:rsidRPr="002341CA">
                <w:t>uplink_Coverage_Class</w:t>
              </w:r>
              <w:proofErr w:type="spellEnd"/>
              <w:r w:rsidRPr="002341CA">
                <w:t xml:space="preserve"> = CC1 and TIMESLOT_MULTIPLICATOR = 5, the START_FN_FIRST_UL_RLC_DATA_BLOCK field </w:t>
              </w:r>
              <w:r w:rsidRPr="002341CA">
                <w:rPr>
                  <w:bCs/>
                </w:rPr>
                <w:t>is encoded according to the following table:</w:t>
              </w:r>
            </w:ins>
          </w:p>
          <w:p w:rsidR="009C1575" w:rsidRPr="002341CA" w:rsidRDefault="009C1575" w:rsidP="009C1575">
            <w:pPr>
              <w:pStyle w:val="FP"/>
              <w:tabs>
                <w:tab w:val="left" w:pos="567"/>
              </w:tabs>
              <w:ind w:left="567" w:hanging="567"/>
              <w:rPr>
                <w:ins w:id="2670" w:author="Ericsson LM" w:date="2016-05-15T21:36:00Z"/>
              </w:rPr>
            </w:pPr>
            <w:ins w:id="2671" w:author="Ericsson LM" w:date="2016-05-15T21:36:00Z">
              <w:r w:rsidRPr="002341CA">
                <w:t>bit</w:t>
              </w:r>
            </w:ins>
          </w:p>
          <w:p w:rsidR="009C1575" w:rsidRPr="002341CA" w:rsidRDefault="009C1575" w:rsidP="009C1575">
            <w:pPr>
              <w:pStyle w:val="FP"/>
              <w:tabs>
                <w:tab w:val="left" w:pos="567"/>
              </w:tabs>
              <w:ind w:left="567" w:hanging="567"/>
              <w:rPr>
                <w:ins w:id="2672" w:author="Ericsson LM" w:date="2016-05-15T21:36:00Z"/>
              </w:rPr>
            </w:pPr>
            <w:ins w:id="2673" w:author="Ericsson LM" w:date="2016-05-15T21:36:00Z">
              <w:r w:rsidRPr="002341CA">
                <w:t>4 3 2 1</w:t>
              </w:r>
            </w:ins>
          </w:p>
          <w:p w:rsidR="009C1575" w:rsidRPr="002341CA" w:rsidRDefault="009C1575" w:rsidP="009C1575">
            <w:pPr>
              <w:pStyle w:val="FP"/>
              <w:tabs>
                <w:tab w:val="left" w:pos="567"/>
              </w:tabs>
              <w:ind w:left="567" w:hanging="567"/>
              <w:rPr>
                <w:ins w:id="2674" w:author="Ericsson LM" w:date="2016-05-15T21:36:00Z"/>
              </w:rPr>
            </w:pPr>
            <w:ins w:id="2675" w:author="Ericsson LM" w:date="2016-05-15T21:36:00Z">
              <w:r w:rsidRPr="002341CA">
                <w:t>0 0 0 0</w:t>
              </w:r>
              <w:r w:rsidRPr="002341CA">
                <w:tab/>
              </w:r>
              <w:r w:rsidRPr="002341CA">
                <w:tab/>
              </w:r>
              <w:r w:rsidRPr="002341CA">
                <w:tab/>
              </w:r>
              <w:r w:rsidRPr="002341CA">
                <w:tab/>
                <w:t>In the timeslot with the lowest TN in TDMA frame (N+13) mod 2715648</w:t>
              </w:r>
            </w:ins>
          </w:p>
          <w:p w:rsidR="009C1575" w:rsidRPr="002341CA" w:rsidRDefault="009C1575" w:rsidP="009C1575">
            <w:pPr>
              <w:pStyle w:val="FP"/>
              <w:tabs>
                <w:tab w:val="left" w:pos="567"/>
              </w:tabs>
              <w:ind w:left="567" w:hanging="567"/>
              <w:rPr>
                <w:ins w:id="2676" w:author="Ericsson LM" w:date="2016-05-15T21:36:00Z"/>
              </w:rPr>
            </w:pPr>
            <w:ins w:id="2677" w:author="Ericsson LM" w:date="2016-05-15T21:36: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C1575" w:rsidRPr="002341CA" w:rsidRDefault="009C1575" w:rsidP="009C1575">
            <w:pPr>
              <w:pStyle w:val="FP"/>
              <w:tabs>
                <w:tab w:val="left" w:pos="567"/>
              </w:tabs>
              <w:ind w:left="567" w:hanging="567"/>
              <w:rPr>
                <w:ins w:id="2678" w:author="Ericsson LM" w:date="2016-05-15T21:36:00Z"/>
              </w:rPr>
            </w:pPr>
            <w:ins w:id="2679" w:author="Ericsson LM" w:date="2016-05-15T21:36: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C1575" w:rsidRPr="002341CA" w:rsidRDefault="009C1575" w:rsidP="009C1575">
            <w:pPr>
              <w:pStyle w:val="FP"/>
              <w:tabs>
                <w:tab w:val="left" w:pos="567"/>
              </w:tabs>
              <w:ind w:left="567" w:hanging="567"/>
              <w:rPr>
                <w:ins w:id="2680" w:author="Ericsson LM" w:date="2016-05-15T21:36:00Z"/>
              </w:rPr>
            </w:pPr>
            <w:ins w:id="2681" w:author="Ericsson LM" w:date="2016-05-15T21:36: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682" w:author="Ericsson LM" w:date="2016-05-15T21:36:00Z"/>
              </w:rPr>
            </w:pPr>
            <w:ins w:id="2683" w:author="Ericsson LM" w:date="2016-05-15T21:36: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684" w:author="Ericsson LM" w:date="2016-05-15T21:36:00Z"/>
              </w:rPr>
            </w:pPr>
            <w:ins w:id="2685" w:author="Ericsson LM" w:date="2016-05-15T21:36:00Z">
              <w:r w:rsidRPr="002341CA">
                <w:t>0 1 0 1</w:t>
              </w:r>
              <w:r w:rsidRPr="002341CA">
                <w:tab/>
              </w:r>
              <w:r w:rsidRPr="002341CA">
                <w:tab/>
              </w:r>
              <w:r w:rsidRPr="002341CA">
                <w:tab/>
              </w:r>
              <w:r w:rsidRPr="002341CA">
                <w:tab/>
                <w:t>In the timeslot with the highest TN in TDMA frame (N+13) mod 2715648</w:t>
              </w:r>
            </w:ins>
          </w:p>
          <w:p w:rsidR="009C1575" w:rsidRPr="002341CA" w:rsidRDefault="009C1575" w:rsidP="009C1575">
            <w:pPr>
              <w:pStyle w:val="FP"/>
              <w:tabs>
                <w:tab w:val="left" w:pos="567"/>
              </w:tabs>
              <w:ind w:left="567" w:hanging="567"/>
              <w:rPr>
                <w:ins w:id="2686" w:author="Ericsson LM" w:date="2016-05-15T21:36:00Z"/>
              </w:rPr>
            </w:pPr>
            <w:ins w:id="2687" w:author="Ericsson LM" w:date="2016-05-15T21:36:00Z">
              <w:r w:rsidRPr="002341CA">
                <w:t>0 1 1 0</w:t>
              </w:r>
              <w:r w:rsidRPr="002341CA">
                <w:tab/>
              </w:r>
              <w:r w:rsidRPr="002341CA">
                <w:tab/>
              </w:r>
              <w:r w:rsidRPr="002341CA">
                <w:tab/>
              </w:r>
              <w:r w:rsidRPr="002341CA">
                <w:tab/>
                <w:t>In the timeslot with the lowest TN in TDMA frame (N+17 or N+18) mod 2715648</w:t>
              </w:r>
            </w:ins>
          </w:p>
          <w:p w:rsidR="009C1575" w:rsidRPr="002341CA" w:rsidRDefault="009C1575" w:rsidP="009C1575">
            <w:pPr>
              <w:pStyle w:val="FP"/>
              <w:tabs>
                <w:tab w:val="left" w:pos="567"/>
              </w:tabs>
              <w:ind w:left="567" w:hanging="567"/>
              <w:rPr>
                <w:ins w:id="2688" w:author="Ericsson LM" w:date="2016-05-15T21:36:00Z"/>
              </w:rPr>
            </w:pPr>
            <w:ins w:id="2689" w:author="Ericsson LM" w:date="2016-05-15T21:36:00Z">
              <w:r w:rsidRPr="002341CA">
                <w:t>….</w:t>
              </w:r>
            </w:ins>
          </w:p>
          <w:p w:rsidR="009C1575" w:rsidRPr="002341CA" w:rsidRDefault="009C1575" w:rsidP="009C1575">
            <w:pPr>
              <w:pStyle w:val="FP"/>
              <w:tabs>
                <w:tab w:val="left" w:pos="567"/>
              </w:tabs>
              <w:ind w:left="567" w:hanging="567"/>
              <w:rPr>
                <w:ins w:id="2690" w:author="Ericsson LM" w:date="2016-05-15T21:36:00Z"/>
              </w:rPr>
            </w:pPr>
            <w:ins w:id="2691" w:author="Ericsson LM" w:date="2016-05-15T21:36:00Z">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(N+21 or N+22) mod 2715648</w:t>
              </w:r>
            </w:ins>
          </w:p>
          <w:p w:rsidR="009C1575" w:rsidRPr="002341CA" w:rsidRDefault="009C1575" w:rsidP="009C1575">
            <w:pPr>
              <w:rPr>
                <w:ins w:id="2692" w:author="Ericsson LM" w:date="2016-05-15T21:36:00Z"/>
              </w:rPr>
            </w:pPr>
            <w:ins w:id="2693" w:author="Ericsson LM" w:date="2016-05-15T21:36:00Z">
              <w:r w:rsidRPr="002341CA">
                <w:t>1 1 1 1</w:t>
              </w:r>
              <w:r w:rsidRPr="002341CA">
                <w:tab/>
              </w:r>
              <w:r w:rsidRPr="002341CA">
                <w:tab/>
              </w:r>
              <w:r w:rsidRPr="002341CA">
                <w:tab/>
                <w:t>In the timeslot with the 4</w:t>
              </w:r>
              <w:r w:rsidRPr="002341CA">
                <w:rPr>
                  <w:vertAlign w:val="superscript"/>
                </w:rPr>
                <w:t>th</w:t>
              </w:r>
              <w:r w:rsidRPr="002341CA">
                <w:t xml:space="preserve"> lowest TN in TDMA frame (N+21 or N+22) mod 2715648</w:t>
              </w:r>
            </w:ins>
          </w:p>
          <w:p w:rsidR="009C1575" w:rsidRPr="002341CA" w:rsidRDefault="009C1575" w:rsidP="009C1575">
            <w:pPr>
              <w:rPr>
                <w:ins w:id="2694" w:author="Ericsson LM" w:date="2016-05-15T21:36:00Z"/>
              </w:rPr>
            </w:pPr>
            <w:ins w:id="2695" w:author="Ericsson LM" w:date="2016-05-15T21:36:00Z">
              <w:r w:rsidRPr="002341CA">
                <w:t xml:space="preserve">If </w:t>
              </w:r>
              <w:proofErr w:type="spellStart"/>
              <w:r w:rsidRPr="002341CA">
                <w:t>uplink_Coverage_Class</w:t>
              </w:r>
              <w:proofErr w:type="spellEnd"/>
              <w:r w:rsidRPr="002341CA">
                <w:t xml:space="preserve"> = CC1 and TIMESLOT_MULTIPLICATOR = 6, the START_FN_FIRST_UL_RLC_DATA_BLOCK field </w:t>
              </w:r>
              <w:r w:rsidRPr="002341CA">
                <w:rPr>
                  <w:bCs/>
                </w:rPr>
                <w:t>is encoded according to the following table:</w:t>
              </w:r>
            </w:ins>
          </w:p>
          <w:p w:rsidR="009C1575" w:rsidRPr="002341CA" w:rsidRDefault="009C1575" w:rsidP="009C1575">
            <w:pPr>
              <w:pStyle w:val="FP"/>
              <w:tabs>
                <w:tab w:val="left" w:pos="567"/>
              </w:tabs>
              <w:ind w:left="567" w:hanging="567"/>
              <w:rPr>
                <w:ins w:id="2696" w:author="Ericsson LM" w:date="2016-05-15T21:36:00Z"/>
              </w:rPr>
            </w:pPr>
            <w:ins w:id="2697" w:author="Ericsson LM" w:date="2016-05-15T21:36:00Z">
              <w:r w:rsidRPr="002341CA">
                <w:t>bit</w:t>
              </w:r>
            </w:ins>
          </w:p>
          <w:p w:rsidR="009C1575" w:rsidRPr="002341CA" w:rsidRDefault="009C1575" w:rsidP="009C1575">
            <w:pPr>
              <w:pStyle w:val="FP"/>
              <w:tabs>
                <w:tab w:val="left" w:pos="567"/>
              </w:tabs>
              <w:ind w:left="567" w:hanging="567"/>
              <w:rPr>
                <w:ins w:id="2698" w:author="Ericsson LM" w:date="2016-05-15T21:36:00Z"/>
              </w:rPr>
            </w:pPr>
            <w:ins w:id="2699" w:author="Ericsson LM" w:date="2016-05-15T21:36:00Z">
              <w:r w:rsidRPr="002341CA">
                <w:t>4 3 2 1</w:t>
              </w:r>
            </w:ins>
          </w:p>
          <w:p w:rsidR="009C1575" w:rsidRPr="002341CA" w:rsidRDefault="009C1575" w:rsidP="009C1575">
            <w:pPr>
              <w:pStyle w:val="FP"/>
              <w:tabs>
                <w:tab w:val="left" w:pos="567"/>
              </w:tabs>
              <w:ind w:left="567" w:hanging="567"/>
              <w:rPr>
                <w:ins w:id="2700" w:author="Ericsson LM" w:date="2016-05-15T21:36:00Z"/>
              </w:rPr>
            </w:pPr>
            <w:ins w:id="2701" w:author="Ericsson LM" w:date="2016-05-15T21:36:00Z">
              <w:r w:rsidRPr="002341CA">
                <w:t>0 0 0 0</w:t>
              </w:r>
              <w:r w:rsidRPr="002341CA">
                <w:tab/>
              </w:r>
              <w:r w:rsidRPr="002341CA">
                <w:tab/>
              </w:r>
              <w:r w:rsidRPr="002341CA">
                <w:tab/>
              </w:r>
              <w:r w:rsidRPr="002341CA">
                <w:tab/>
                <w:t>In the timeslot with the lowest TN in TDMA frame (N+13) mod 2715648</w:t>
              </w:r>
            </w:ins>
          </w:p>
          <w:p w:rsidR="009C1575" w:rsidRPr="002341CA" w:rsidRDefault="009C1575" w:rsidP="009C1575">
            <w:pPr>
              <w:pStyle w:val="FP"/>
              <w:tabs>
                <w:tab w:val="left" w:pos="567"/>
              </w:tabs>
              <w:ind w:left="567" w:hanging="567"/>
              <w:rPr>
                <w:ins w:id="2702" w:author="Ericsson LM" w:date="2016-05-15T21:36:00Z"/>
              </w:rPr>
            </w:pPr>
            <w:ins w:id="2703" w:author="Ericsson LM" w:date="2016-05-15T21:36: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C1575" w:rsidRPr="002341CA" w:rsidRDefault="009C1575" w:rsidP="009C1575">
            <w:pPr>
              <w:pStyle w:val="FP"/>
              <w:tabs>
                <w:tab w:val="left" w:pos="567"/>
              </w:tabs>
              <w:ind w:left="567" w:hanging="567"/>
              <w:rPr>
                <w:ins w:id="2704" w:author="Ericsson LM" w:date="2016-05-15T21:36:00Z"/>
              </w:rPr>
            </w:pPr>
            <w:ins w:id="2705" w:author="Ericsson LM" w:date="2016-05-15T21:36: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C1575" w:rsidRPr="002341CA" w:rsidRDefault="009C1575" w:rsidP="009C1575">
            <w:pPr>
              <w:pStyle w:val="FP"/>
              <w:tabs>
                <w:tab w:val="left" w:pos="567"/>
              </w:tabs>
              <w:ind w:left="567" w:hanging="567"/>
              <w:rPr>
                <w:ins w:id="2706" w:author="Ericsson LM" w:date="2016-05-15T21:36:00Z"/>
              </w:rPr>
            </w:pPr>
            <w:ins w:id="2707" w:author="Ericsson LM" w:date="2016-05-15T21:36: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08" w:author="Ericsson LM" w:date="2016-05-15T21:36:00Z"/>
              </w:rPr>
            </w:pPr>
            <w:ins w:id="2709" w:author="Ericsson LM" w:date="2016-05-15T21:36: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10" w:author="Ericsson LM" w:date="2016-05-15T21:36:00Z"/>
              </w:rPr>
            </w:pPr>
            <w:ins w:id="2711" w:author="Ericsson LM" w:date="2016-05-15T21:36: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12" w:author="Ericsson LM" w:date="2016-05-15T21:36:00Z"/>
              </w:rPr>
            </w:pPr>
            <w:ins w:id="2713" w:author="Ericsson LM" w:date="2016-05-15T21:36:00Z">
              <w:r w:rsidRPr="002341CA">
                <w:t>0 1 1 0</w:t>
              </w:r>
              <w:r w:rsidRPr="002341CA">
                <w:tab/>
              </w:r>
              <w:r w:rsidRPr="002341CA">
                <w:tab/>
              </w:r>
              <w:r w:rsidRPr="002341CA">
                <w:tab/>
              </w:r>
              <w:r w:rsidRPr="002341CA">
                <w:tab/>
                <w:t>In the timeslot with the highest TN in TDMA frame (N+13) mod 2715648</w:t>
              </w:r>
            </w:ins>
          </w:p>
          <w:p w:rsidR="009C1575" w:rsidRPr="002341CA" w:rsidRDefault="009C1575" w:rsidP="009C1575">
            <w:pPr>
              <w:pStyle w:val="FP"/>
              <w:tabs>
                <w:tab w:val="left" w:pos="567"/>
              </w:tabs>
              <w:ind w:left="567" w:hanging="567"/>
              <w:rPr>
                <w:ins w:id="2714" w:author="Ericsson LM" w:date="2016-05-15T21:36:00Z"/>
              </w:rPr>
            </w:pPr>
            <w:ins w:id="2715" w:author="Ericsson LM" w:date="2016-05-15T21:36:00Z">
              <w:r w:rsidRPr="002341CA">
                <w:t>0 1 1 1</w:t>
              </w:r>
              <w:r w:rsidRPr="002341CA">
                <w:tab/>
              </w:r>
              <w:r w:rsidRPr="002341CA">
                <w:tab/>
              </w:r>
              <w:r w:rsidRPr="002341CA">
                <w:tab/>
              </w:r>
              <w:r w:rsidRPr="002341CA">
                <w:tab/>
                <w:t>In the timeslot with the lowest TN in TDMA frame (N+17 or N+18) mod 2715648</w:t>
              </w:r>
            </w:ins>
          </w:p>
          <w:p w:rsidR="009C1575" w:rsidRPr="002341CA" w:rsidRDefault="009C1575" w:rsidP="009C1575">
            <w:pPr>
              <w:pStyle w:val="FP"/>
              <w:tabs>
                <w:tab w:val="left" w:pos="567"/>
              </w:tabs>
              <w:ind w:left="567" w:hanging="567"/>
              <w:rPr>
                <w:ins w:id="2716" w:author="Ericsson LM" w:date="2016-05-15T21:36:00Z"/>
              </w:rPr>
            </w:pPr>
            <w:ins w:id="2717" w:author="Ericsson LM" w:date="2016-05-15T21:36:00Z">
              <w:r w:rsidRPr="002341CA">
                <w:t>….</w:t>
              </w:r>
            </w:ins>
          </w:p>
          <w:p w:rsidR="009C1575" w:rsidRPr="002341CA" w:rsidRDefault="009C1575" w:rsidP="009C1575">
            <w:pPr>
              <w:pStyle w:val="FP"/>
              <w:tabs>
                <w:tab w:val="left" w:pos="567"/>
              </w:tabs>
              <w:ind w:left="567" w:hanging="567"/>
              <w:rPr>
                <w:ins w:id="2718" w:author="Ericsson LM" w:date="2016-05-15T21:36:00Z"/>
              </w:rPr>
            </w:pPr>
            <w:ins w:id="2719" w:author="Ericsson LM" w:date="2016-05-15T21:36:00Z">
              <w:r w:rsidRPr="002341CA">
                <w:t>1 1 1 0</w:t>
              </w:r>
              <w:r w:rsidRPr="002341CA">
                <w:tab/>
              </w:r>
              <w:r w:rsidRPr="002341CA">
                <w:tab/>
              </w:r>
              <w:r w:rsidRPr="002341CA">
                <w:tab/>
              </w:r>
              <w:r w:rsidRPr="002341CA">
                <w:tab/>
                <w:t>In the timeslot with the lowest TN in TDMA frame (N+21 or N+22) mod 2715648</w:t>
              </w:r>
            </w:ins>
          </w:p>
          <w:p w:rsidR="009C1575" w:rsidRPr="002341CA" w:rsidRDefault="009C1575" w:rsidP="009C1575">
            <w:pPr>
              <w:rPr>
                <w:ins w:id="2720" w:author="Ericsson LM" w:date="2016-05-15T21:36:00Z"/>
              </w:rPr>
            </w:pPr>
            <w:ins w:id="2721" w:author="Ericsson LM" w:date="2016-05-15T21:36:00Z">
              <w:r w:rsidRPr="002341CA">
                <w:t>1 1 1 1</w:t>
              </w:r>
              <w:r w:rsidRPr="002341CA">
                <w:tab/>
              </w:r>
              <w:r w:rsidRPr="002341CA">
                <w:tab/>
              </w:r>
              <w:r w:rsidRPr="002341CA">
                <w:tab/>
                <w:t>In the timeslot with the 2</w:t>
              </w:r>
              <w:r w:rsidRPr="002341CA">
                <w:rPr>
                  <w:vertAlign w:val="superscript"/>
                </w:rPr>
                <w:t>nd</w:t>
              </w:r>
              <w:r w:rsidRPr="002341CA">
                <w:t xml:space="preserve"> lowest TN in TDMA frame (N+21 or N+22) mod 2715648</w:t>
              </w:r>
            </w:ins>
          </w:p>
          <w:p w:rsidR="009C1575" w:rsidRPr="002341CA" w:rsidRDefault="009C1575" w:rsidP="009C1575">
            <w:pPr>
              <w:rPr>
                <w:ins w:id="2722" w:author="Ericsson LM" w:date="2016-05-15T21:36:00Z"/>
              </w:rPr>
            </w:pPr>
            <w:ins w:id="2723" w:author="Ericsson LM" w:date="2016-05-15T21:36:00Z">
              <w:r w:rsidRPr="002341CA">
                <w:t xml:space="preserve">If </w:t>
              </w:r>
              <w:proofErr w:type="spellStart"/>
              <w:r w:rsidRPr="002341CA">
                <w:t>uplink_Coverage_Class</w:t>
              </w:r>
              <w:proofErr w:type="spellEnd"/>
              <w:r w:rsidRPr="002341CA">
                <w:t xml:space="preserve"> = CC1 and TIMESLOT_MULTIPLICATOR = 7, the START_FN_FIRST_UL_RLC_DATA_BLOCK field </w:t>
              </w:r>
              <w:r w:rsidRPr="002341CA">
                <w:rPr>
                  <w:bCs/>
                </w:rPr>
                <w:t>is encoded according to the following table:</w:t>
              </w:r>
            </w:ins>
          </w:p>
          <w:p w:rsidR="009C1575" w:rsidRPr="002341CA" w:rsidRDefault="009C1575" w:rsidP="009C1575">
            <w:pPr>
              <w:pStyle w:val="FP"/>
              <w:tabs>
                <w:tab w:val="left" w:pos="567"/>
              </w:tabs>
              <w:ind w:left="567" w:hanging="567"/>
              <w:rPr>
                <w:ins w:id="2724" w:author="Ericsson LM" w:date="2016-05-15T21:36:00Z"/>
              </w:rPr>
            </w:pPr>
            <w:ins w:id="2725" w:author="Ericsson LM" w:date="2016-05-15T21:36:00Z">
              <w:r w:rsidRPr="002341CA">
                <w:t>bit</w:t>
              </w:r>
            </w:ins>
          </w:p>
          <w:p w:rsidR="009C1575" w:rsidRPr="002341CA" w:rsidRDefault="009C1575" w:rsidP="009C1575">
            <w:pPr>
              <w:pStyle w:val="FP"/>
              <w:tabs>
                <w:tab w:val="left" w:pos="567"/>
              </w:tabs>
              <w:ind w:left="567" w:hanging="567"/>
              <w:rPr>
                <w:ins w:id="2726" w:author="Ericsson LM" w:date="2016-05-15T21:36:00Z"/>
              </w:rPr>
            </w:pPr>
            <w:ins w:id="2727" w:author="Ericsson LM" w:date="2016-05-15T21:36:00Z">
              <w:r w:rsidRPr="002341CA">
                <w:t>4 3 2 1</w:t>
              </w:r>
            </w:ins>
          </w:p>
          <w:p w:rsidR="009C1575" w:rsidRPr="002341CA" w:rsidRDefault="009C1575" w:rsidP="009C1575">
            <w:pPr>
              <w:pStyle w:val="FP"/>
              <w:tabs>
                <w:tab w:val="left" w:pos="567"/>
              </w:tabs>
              <w:ind w:left="567" w:hanging="567"/>
              <w:rPr>
                <w:ins w:id="2728" w:author="Ericsson LM" w:date="2016-05-15T21:36:00Z"/>
              </w:rPr>
            </w:pPr>
            <w:ins w:id="2729" w:author="Ericsson LM" w:date="2016-05-15T21:36:00Z">
              <w:r w:rsidRPr="002341CA">
                <w:t>0 0 0 0</w:t>
              </w:r>
              <w:r w:rsidRPr="002341CA">
                <w:tab/>
              </w:r>
              <w:r w:rsidRPr="002341CA">
                <w:tab/>
              </w:r>
              <w:r w:rsidRPr="002341CA">
                <w:tab/>
              </w:r>
              <w:r w:rsidRPr="002341CA">
                <w:tab/>
                <w:t>In the timeslot with the lowest TN in TDMA frame (N+13) mod 2715648</w:t>
              </w:r>
            </w:ins>
          </w:p>
          <w:p w:rsidR="009C1575" w:rsidRPr="002341CA" w:rsidRDefault="009C1575" w:rsidP="009C1575">
            <w:pPr>
              <w:pStyle w:val="FP"/>
              <w:tabs>
                <w:tab w:val="left" w:pos="567"/>
              </w:tabs>
              <w:ind w:left="567" w:hanging="567"/>
              <w:rPr>
                <w:ins w:id="2730" w:author="Ericsson LM" w:date="2016-05-15T21:36:00Z"/>
              </w:rPr>
            </w:pPr>
            <w:ins w:id="2731" w:author="Ericsson LM" w:date="2016-05-15T21:36: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C1575" w:rsidRPr="002341CA" w:rsidRDefault="009C1575" w:rsidP="009C1575">
            <w:pPr>
              <w:pStyle w:val="FP"/>
              <w:tabs>
                <w:tab w:val="left" w:pos="567"/>
              </w:tabs>
              <w:ind w:left="567" w:hanging="567"/>
              <w:rPr>
                <w:ins w:id="2732" w:author="Ericsson LM" w:date="2016-05-15T21:36:00Z"/>
              </w:rPr>
            </w:pPr>
            <w:ins w:id="2733" w:author="Ericsson LM" w:date="2016-05-15T21:36: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C1575" w:rsidRPr="002341CA" w:rsidRDefault="009C1575" w:rsidP="009C1575">
            <w:pPr>
              <w:pStyle w:val="FP"/>
              <w:tabs>
                <w:tab w:val="left" w:pos="567"/>
              </w:tabs>
              <w:ind w:left="567" w:hanging="567"/>
              <w:rPr>
                <w:ins w:id="2734" w:author="Ericsson LM" w:date="2016-05-15T21:36:00Z"/>
              </w:rPr>
            </w:pPr>
            <w:ins w:id="2735" w:author="Ericsson LM" w:date="2016-05-15T21:36: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36" w:author="Ericsson LM" w:date="2016-05-15T21:36:00Z"/>
              </w:rPr>
            </w:pPr>
            <w:ins w:id="2737" w:author="Ericsson LM" w:date="2016-05-15T21:36: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38" w:author="Ericsson LM" w:date="2016-05-15T21:36:00Z"/>
              </w:rPr>
            </w:pPr>
            <w:ins w:id="2739" w:author="Ericsson LM" w:date="2016-05-15T21:36: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40" w:author="Ericsson LM" w:date="2016-05-15T21:36:00Z"/>
              </w:rPr>
            </w:pPr>
            <w:ins w:id="2741" w:author="Ericsson LM" w:date="2016-05-15T21:36:00Z">
              <w:r w:rsidRPr="002341CA">
                <w:t>0 1 1 0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(N+13) mod 2715648</w:t>
              </w:r>
            </w:ins>
          </w:p>
          <w:p w:rsidR="009C1575" w:rsidRPr="002341CA" w:rsidRDefault="009C1575" w:rsidP="009C1575">
            <w:pPr>
              <w:pStyle w:val="FP"/>
              <w:tabs>
                <w:tab w:val="left" w:pos="567"/>
              </w:tabs>
              <w:ind w:left="567" w:hanging="567"/>
              <w:rPr>
                <w:ins w:id="2742" w:author="Ericsson LM" w:date="2016-05-15T21:36:00Z"/>
              </w:rPr>
            </w:pPr>
            <w:ins w:id="2743" w:author="Ericsson LM" w:date="2016-05-15T21:36:00Z">
              <w:r w:rsidRPr="002341CA">
                <w:t>0 1 1 1</w:t>
              </w:r>
              <w:r w:rsidRPr="002341CA">
                <w:tab/>
              </w:r>
              <w:r w:rsidRPr="002341CA">
                <w:tab/>
              </w:r>
              <w:r w:rsidRPr="002341CA">
                <w:tab/>
              </w:r>
              <w:r w:rsidRPr="002341CA">
                <w:tab/>
                <w:t>In the timeslot with the highest TN in TDMA frame (N+13) mod 2715648</w:t>
              </w:r>
            </w:ins>
          </w:p>
          <w:p w:rsidR="009C1575" w:rsidRPr="002341CA" w:rsidRDefault="009C1575" w:rsidP="009C1575">
            <w:pPr>
              <w:pStyle w:val="FP"/>
              <w:tabs>
                <w:tab w:val="left" w:pos="567"/>
              </w:tabs>
              <w:ind w:left="567" w:hanging="567"/>
              <w:rPr>
                <w:ins w:id="2744" w:author="Ericsson LM" w:date="2016-05-15T21:36:00Z"/>
              </w:rPr>
            </w:pPr>
            <w:ins w:id="2745" w:author="Ericsson LM" w:date="2016-05-15T21:36:00Z">
              <w:r w:rsidRPr="002341CA">
                <w:t>1 0 0 0</w:t>
              </w:r>
              <w:r w:rsidRPr="002341CA">
                <w:tab/>
              </w:r>
              <w:r w:rsidRPr="002341CA">
                <w:tab/>
              </w:r>
              <w:r w:rsidRPr="002341CA">
                <w:tab/>
              </w:r>
              <w:r w:rsidRPr="002341CA">
                <w:tab/>
                <w:t>In the timeslot with the lowest TN in TDMA frame (N+17 or N+18) mod 2715648</w:t>
              </w:r>
            </w:ins>
          </w:p>
          <w:p w:rsidR="009C1575" w:rsidRPr="002341CA" w:rsidRDefault="009C1575" w:rsidP="009C1575">
            <w:pPr>
              <w:pStyle w:val="FP"/>
              <w:tabs>
                <w:tab w:val="left" w:pos="567"/>
              </w:tabs>
              <w:ind w:left="567" w:hanging="567"/>
              <w:rPr>
                <w:ins w:id="2746" w:author="Ericsson LM" w:date="2016-05-15T21:36:00Z"/>
              </w:rPr>
            </w:pPr>
            <w:ins w:id="2747" w:author="Ericsson LM" w:date="2016-05-15T21:36:00Z">
              <w:r w:rsidRPr="002341CA">
                <w:t>….</w:t>
              </w:r>
            </w:ins>
          </w:p>
          <w:p w:rsidR="009C1575" w:rsidRPr="002341CA" w:rsidRDefault="009C1575" w:rsidP="009C1575">
            <w:pPr>
              <w:pStyle w:val="FP"/>
              <w:tabs>
                <w:tab w:val="left" w:pos="567"/>
              </w:tabs>
              <w:ind w:left="567" w:hanging="567"/>
              <w:rPr>
                <w:ins w:id="2748" w:author="Ericsson LM" w:date="2016-05-15T21:36:00Z"/>
              </w:rPr>
            </w:pPr>
            <w:ins w:id="2749" w:author="Ericsson LM" w:date="2016-05-15T21:36:00Z">
              <w:r w:rsidRPr="002341CA">
                <w:t>1 1 1 0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(N+17 or N+18) mod 2715648</w:t>
              </w:r>
            </w:ins>
          </w:p>
          <w:p w:rsidR="009C1575" w:rsidRPr="002341CA" w:rsidRDefault="009C1575" w:rsidP="009C1575">
            <w:pPr>
              <w:rPr>
                <w:ins w:id="2750" w:author="Ericsson LM" w:date="2016-05-15T21:36:00Z"/>
                <w:b/>
              </w:rPr>
            </w:pPr>
            <w:ins w:id="2751" w:author="Ericsson LM" w:date="2016-05-15T21:36:00Z">
              <w:r w:rsidRPr="002341CA">
                <w:t>1 1 1 1</w:t>
              </w:r>
              <w:r w:rsidRPr="002341CA">
                <w:tab/>
              </w:r>
              <w:r w:rsidRPr="002341CA">
                <w:tab/>
              </w:r>
              <w:r w:rsidRPr="002341CA">
                <w:tab/>
                <w:t>In the timeslot with the highest TN in TDMA frame (N+17 or N+18) mod 2715648</w:t>
              </w:r>
            </w:ins>
          </w:p>
        </w:tc>
      </w:tr>
      <w:tr w:rsidR="009A6182" w:rsidRPr="002341CA" w:rsidTr="002A7C68">
        <w:trPr>
          <w:cantSplit/>
        </w:trPr>
        <w:tc>
          <w:tcPr>
            <w:tcW w:w="9848" w:type="dxa"/>
            <w:tcBorders>
              <w:top w:val="single" w:sz="4" w:space="0" w:color="auto"/>
              <w:left w:val="single" w:sz="4" w:space="0" w:color="auto"/>
              <w:bottom w:val="single" w:sz="4" w:space="0" w:color="auto"/>
              <w:right w:val="single" w:sz="4" w:space="0" w:color="auto"/>
            </w:tcBorders>
          </w:tcPr>
          <w:p w:rsidR="009A6182" w:rsidRPr="002341CA" w:rsidRDefault="009A6182" w:rsidP="002A7C68">
            <w:r w:rsidRPr="002341CA">
              <w:lastRenderedPageBreak/>
              <w:t xml:space="preserve">If uplink Coverage Class = CC3,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2752" w:author="Ericsson LM" w:date="2016-05-09T09:18:00Z">
              <w:r w:rsidR="00F0370E" w:rsidRPr="002341CA">
                <w:t>N+13</w:t>
              </w:r>
            </w:ins>
            <w:del w:id="2753" w:author="Ericsson LM" w:date="2016-05-09T09:18:00Z">
              <w:r w:rsidRPr="002341CA" w:rsidDel="00F0370E">
                <w:delText>N+8 or N+9</w:delText>
              </w:r>
            </w:del>
            <w:r w:rsidRPr="002341CA">
              <w:t>) mod 2715648 or (</w:t>
            </w:r>
            <w:ins w:id="2754" w:author="Ericsson LM" w:date="2016-05-09T09:19:00Z">
              <w:r w:rsidR="00F0370E" w:rsidRPr="002341CA">
                <w:t>N+17 or N+18</w:t>
              </w:r>
            </w:ins>
            <w:del w:id="2755" w:author="Ericsson LM" w:date="2016-05-09T09:18:00Z">
              <w:r w:rsidRPr="002341CA" w:rsidDel="00F0370E">
                <w:delText>N+13</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2756" w:author="Ericsson LM" w:date="2016-05-09T09:19:00Z">
              <w:r w:rsidR="00F0370E" w:rsidRPr="002341CA">
                <w:t>N+21 or N+22</w:t>
              </w:r>
            </w:ins>
            <w:del w:id="2757" w:author="Ericsson LM" w:date="2016-05-09T09:19:00Z">
              <w:r w:rsidRPr="002341CA" w:rsidDel="00F0370E">
                <w:delText>N+17 or N+18</w:delText>
              </w:r>
            </w:del>
            <w:r w:rsidRPr="002341CA">
              <w:t>) mod 2715648 or (</w:t>
            </w:r>
            <w:ins w:id="2758" w:author="Ericsson LM" w:date="2016-05-09T09:19:00Z">
              <w:r w:rsidR="00F0370E" w:rsidRPr="002341CA">
                <w:t>N+26</w:t>
              </w:r>
            </w:ins>
            <w:del w:id="2759" w:author="Ericsson LM" w:date="2016-05-09T09:19:00Z">
              <w:r w:rsidRPr="002341CA" w:rsidDel="00F0370E">
                <w:delText>N+21 or N+22</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2760" w:author="Ericsson LM" w:date="2016-05-09T09:19:00Z">
              <w:r w:rsidR="00F0370E" w:rsidRPr="002341CA">
                <w:t>N+30 or N+31</w:t>
              </w:r>
            </w:ins>
            <w:del w:id="2761" w:author="Ericsson LM" w:date="2016-05-09T09:19:00Z">
              <w:r w:rsidRPr="002341CA" w:rsidDel="00F0370E">
                <w:delText>N+26</w:delText>
              </w:r>
            </w:del>
            <w:r w:rsidRPr="002341CA">
              <w:t>) mod 2715648 or (</w:t>
            </w:r>
            <w:ins w:id="2762" w:author="Ericsson LM" w:date="2016-05-09T09:19:00Z">
              <w:r w:rsidR="00F0370E" w:rsidRPr="002341CA">
                <w:t>N+34 or N+35</w:t>
              </w:r>
            </w:ins>
            <w:del w:id="2763" w:author="Ericsson LM" w:date="2016-05-09T09:19:00Z">
              <w:r w:rsidRPr="002341CA" w:rsidDel="00F0370E">
                <w:delText>N+30 or N+31</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2764" w:author="Ericsson LM" w:date="2016-05-09T09:20:00Z">
              <w:r w:rsidR="00F0370E" w:rsidRPr="002341CA">
                <w:t>N+39</w:t>
              </w:r>
            </w:ins>
            <w:del w:id="2765" w:author="Ericsson LM" w:date="2016-05-09T09:20:00Z">
              <w:r w:rsidRPr="002341CA" w:rsidDel="00F0370E">
                <w:delText>N+34 or N+35</w:delText>
              </w:r>
            </w:del>
            <w:r w:rsidRPr="002341CA">
              <w:t>) mod 2715648 or (</w:t>
            </w:r>
            <w:ins w:id="2766" w:author="Ericsson LM" w:date="2016-05-09T09:20:00Z">
              <w:r w:rsidR="00F0370E" w:rsidRPr="002341CA">
                <w:t>N+43 or N+44</w:t>
              </w:r>
            </w:ins>
            <w:del w:id="2767" w:author="Ericsson LM" w:date="2016-05-09T09:20:00Z">
              <w:r w:rsidRPr="002341CA" w:rsidDel="00F0370E">
                <w:delText>N+39</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2768" w:author="Ericsson LM" w:date="2016-05-09T09:20:00Z">
              <w:r w:rsidR="00F0370E" w:rsidRPr="002341CA">
                <w:t>N+47 or N+48</w:t>
              </w:r>
            </w:ins>
            <w:del w:id="2769" w:author="Ericsson LM" w:date="2016-05-09T09:20:00Z">
              <w:r w:rsidRPr="002341CA" w:rsidDel="00F0370E">
                <w:delText>N+43 or N+44</w:delText>
              </w:r>
            </w:del>
            <w:r w:rsidRPr="002341CA">
              <w:t>) mod 2715648 or (</w:t>
            </w:r>
            <w:ins w:id="2770" w:author="Ericsson LM" w:date="2016-05-09T09:20:00Z">
              <w:r w:rsidR="00F0370E" w:rsidRPr="002341CA">
                <w:t>N+52</w:t>
              </w:r>
            </w:ins>
            <w:del w:id="2771" w:author="Ericsson LM" w:date="2016-05-09T09:20:00Z">
              <w:r w:rsidRPr="002341CA" w:rsidDel="00F0370E">
                <w:delText>N+47 or N+48</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2772" w:author="Ericsson LM" w:date="2016-05-09T09:21:00Z">
              <w:r w:rsidR="00F0370E" w:rsidRPr="002341CA">
                <w:t>N+134 or N+135</w:t>
              </w:r>
            </w:ins>
            <w:del w:id="2773" w:author="Ericsson LM" w:date="2016-05-09T09:21:00Z">
              <w:r w:rsidRPr="002341CA" w:rsidDel="00F0370E">
                <w:delText>N+130</w:delText>
              </w:r>
            </w:del>
            <w:r w:rsidRPr="002341CA">
              <w:t>) mod 2715648 or (</w:t>
            </w:r>
            <w:ins w:id="2774" w:author="Ericsson LM" w:date="2016-05-09T09:21:00Z">
              <w:r w:rsidR="00F0370E" w:rsidRPr="002341CA">
                <w:t>N+138 or N+139</w:t>
              </w:r>
            </w:ins>
            <w:del w:id="2775" w:author="Ericsson LM" w:date="2016-05-09T09:21:00Z">
              <w:r w:rsidRPr="002341CA" w:rsidDel="00F0370E">
                <w:delText>N+134 or N+135</w:delText>
              </w:r>
            </w:del>
            <w:r w:rsidRPr="002341CA">
              <w:t>) mod 2715648</w:t>
            </w:r>
          </w:p>
          <w:p w:rsidR="009A6182" w:rsidRPr="002341CA" w:rsidRDefault="009A6182" w:rsidP="002A7C68">
            <w:r w:rsidRPr="002341CA">
              <w:t>1 1 1 1</w:t>
            </w:r>
            <w:r w:rsidRPr="002341CA">
              <w:tab/>
            </w:r>
            <w:r w:rsidRPr="002341CA">
              <w:tab/>
            </w:r>
            <w:r w:rsidRPr="002341CA">
              <w:tab/>
              <w:t>In the TDMA frame (</w:t>
            </w:r>
            <w:ins w:id="2776" w:author="Ericsson LM" w:date="2016-05-09T09:21:00Z">
              <w:r w:rsidR="00F0370E" w:rsidRPr="002341CA">
                <w:t>N+143</w:t>
              </w:r>
            </w:ins>
            <w:del w:id="2777" w:author="Ericsson LM" w:date="2016-05-09T09:21:00Z">
              <w:r w:rsidRPr="002341CA" w:rsidDel="00F0370E">
                <w:delText>N+138 or N+139</w:delText>
              </w:r>
            </w:del>
            <w:r w:rsidRPr="002341CA">
              <w:t>) mod 2715648 or (</w:t>
            </w:r>
            <w:ins w:id="2778" w:author="Ericsson LM" w:date="2016-05-09T09:21:00Z">
              <w:r w:rsidR="00F0370E" w:rsidRPr="002341CA">
                <w:t>N+147 or N+148</w:t>
              </w:r>
            </w:ins>
            <w:del w:id="2779" w:author="Ericsson LM" w:date="2016-05-09T09:21:00Z">
              <w:r w:rsidRPr="002341CA" w:rsidDel="00F0370E">
                <w:delText>N+143</w:delText>
              </w:r>
            </w:del>
            <w:r w:rsidRPr="002341CA">
              <w:t>) mod 2715648</w:t>
            </w:r>
          </w:p>
          <w:p w:rsidR="009A6182" w:rsidRPr="002341CA" w:rsidRDefault="009A6182" w:rsidP="002A7C68">
            <w:r w:rsidRPr="002341CA">
              <w:t xml:space="preserve">If uplink Coverage Class = CC4,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2780" w:author="Ericsson LM" w:date="2016-05-09T09:22:00Z">
              <w:r w:rsidR="003C05FE" w:rsidRPr="002341CA">
                <w:t>N+13</w:t>
              </w:r>
            </w:ins>
            <w:del w:id="2781" w:author="Ericsson LM" w:date="2016-05-09T09:22:00Z">
              <w:r w:rsidRPr="002341CA" w:rsidDel="003C05FE">
                <w:delText>N+8 or N+9</w:delText>
              </w:r>
            </w:del>
            <w:r w:rsidRPr="002341CA">
              <w:t>) mod 2715648 or (</w:t>
            </w:r>
            <w:ins w:id="2782" w:author="Ericsson LM" w:date="2016-05-09T09:22:00Z">
              <w:r w:rsidR="003C05FE" w:rsidRPr="002341CA">
                <w:t>N+17 or N+18</w:t>
              </w:r>
            </w:ins>
            <w:del w:id="2783" w:author="Ericsson LM" w:date="2016-05-09T09:22:00Z">
              <w:r w:rsidRPr="002341CA" w:rsidDel="003C05FE">
                <w:delText>N+13</w:delText>
              </w:r>
            </w:del>
            <w:r w:rsidRPr="002341CA">
              <w:t>) mod 2715648 or (</w:t>
            </w:r>
            <w:ins w:id="2784" w:author="Ericsson LM" w:date="2016-05-09T09:22:00Z">
              <w:r w:rsidR="003C05FE" w:rsidRPr="002341CA">
                <w:t>N+21 or N+22</w:t>
              </w:r>
            </w:ins>
            <w:del w:id="2785" w:author="Ericsson LM" w:date="2016-05-09T09:22:00Z">
              <w:r w:rsidRPr="002341CA" w:rsidDel="003C05FE">
                <w:delText>N+17 or N+18</w:delText>
              </w:r>
            </w:del>
            <w:r w:rsidRPr="002341CA">
              <w:t>) mod 2715648 or (</w:t>
            </w:r>
            <w:ins w:id="2786" w:author="Ericsson LM" w:date="2016-05-09T09:22:00Z">
              <w:r w:rsidR="003C05FE" w:rsidRPr="002341CA">
                <w:t>N+26</w:t>
              </w:r>
            </w:ins>
            <w:del w:id="2787" w:author="Ericsson LM" w:date="2016-05-09T09:22:00Z">
              <w:r w:rsidRPr="002341CA" w:rsidDel="003C05FE">
                <w:delText>N+21 or N+22</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2788" w:author="Ericsson LM" w:date="2016-05-09T09:23:00Z">
              <w:r w:rsidR="003C05FE" w:rsidRPr="002341CA">
                <w:t>N+30 or N+31</w:t>
              </w:r>
            </w:ins>
            <w:del w:id="2789" w:author="Ericsson LM" w:date="2016-05-09T09:23:00Z">
              <w:r w:rsidRPr="002341CA" w:rsidDel="003C05FE">
                <w:delText>N+26</w:delText>
              </w:r>
            </w:del>
            <w:r w:rsidRPr="002341CA">
              <w:t>) mod 2715648 or (</w:t>
            </w:r>
            <w:ins w:id="2790" w:author="Ericsson LM" w:date="2016-05-09T09:23:00Z">
              <w:r w:rsidR="003C05FE" w:rsidRPr="002341CA">
                <w:t>N+34 or N+35</w:t>
              </w:r>
            </w:ins>
            <w:del w:id="2791" w:author="Ericsson LM" w:date="2016-05-09T09:23:00Z">
              <w:r w:rsidRPr="002341CA" w:rsidDel="003C05FE">
                <w:delText>N+30 or N+31</w:delText>
              </w:r>
            </w:del>
            <w:r w:rsidRPr="002341CA">
              <w:t>) mod 2715648 or (</w:t>
            </w:r>
            <w:ins w:id="2792" w:author="Ericsson LM" w:date="2016-05-09T09:23:00Z">
              <w:r w:rsidR="003C05FE" w:rsidRPr="002341CA">
                <w:t>N+39</w:t>
              </w:r>
            </w:ins>
            <w:del w:id="2793" w:author="Ericsson LM" w:date="2016-05-09T09:23:00Z">
              <w:r w:rsidRPr="002341CA" w:rsidDel="003C05FE">
                <w:delText>N+34 or N+35</w:delText>
              </w:r>
            </w:del>
            <w:r w:rsidRPr="002341CA">
              <w:t>) mod 2715648 or (</w:t>
            </w:r>
            <w:ins w:id="2794" w:author="Ericsson LM" w:date="2016-05-09T09:23:00Z">
              <w:r w:rsidR="003C05FE" w:rsidRPr="002341CA">
                <w:t>N+43 or N+44</w:t>
              </w:r>
            </w:ins>
            <w:del w:id="2795" w:author="Ericsson LM" w:date="2016-05-09T09:23:00Z">
              <w:r w:rsidRPr="002341CA" w:rsidDel="003C05FE">
                <w:delText>N+39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2796" w:author="Ericsson LM" w:date="2016-05-09T09:24:00Z">
              <w:r w:rsidR="003C05FE" w:rsidRPr="002341CA">
                <w:t>N+47 or N+48</w:t>
              </w:r>
            </w:ins>
            <w:del w:id="2797" w:author="Ericsson LM" w:date="2016-05-09T09:23:00Z">
              <w:r w:rsidRPr="002341CA" w:rsidDel="003C05FE">
                <w:delText>N+43 or N+44</w:delText>
              </w:r>
            </w:del>
            <w:r w:rsidRPr="002341CA">
              <w:t>) mod 2715648 or (</w:t>
            </w:r>
            <w:ins w:id="2798" w:author="Ericsson LM" w:date="2016-05-09T09:24:00Z">
              <w:r w:rsidR="003C05FE" w:rsidRPr="002341CA">
                <w:t>N+52</w:t>
              </w:r>
            </w:ins>
            <w:del w:id="2799" w:author="Ericsson LM" w:date="2016-05-09T09:24:00Z">
              <w:r w:rsidRPr="002341CA" w:rsidDel="003C05FE">
                <w:delText>N+47 or N+48</w:delText>
              </w:r>
            </w:del>
            <w:r w:rsidRPr="002341CA">
              <w:t>) mod 2715648 or (</w:t>
            </w:r>
            <w:ins w:id="2800" w:author="Ericsson LM" w:date="2016-05-09T09:24:00Z">
              <w:r w:rsidR="003C05FE" w:rsidRPr="002341CA">
                <w:t>N+56 or N+57</w:t>
              </w:r>
            </w:ins>
            <w:del w:id="2801" w:author="Ericsson LM" w:date="2016-05-09T09:24:00Z">
              <w:r w:rsidRPr="002341CA" w:rsidDel="003C05FE">
                <w:delText>N+52</w:delText>
              </w:r>
            </w:del>
            <w:r w:rsidRPr="002341CA">
              <w:t>) mod 2715648 or (</w:t>
            </w:r>
            <w:ins w:id="2802" w:author="Ericsson LM" w:date="2016-05-09T09:24:00Z">
              <w:r w:rsidR="003C05FE" w:rsidRPr="002341CA">
                <w:t>N+60 or N+61</w:t>
              </w:r>
            </w:ins>
            <w:del w:id="2803" w:author="Ericsson LM" w:date="2016-05-09T09:24:00Z">
              <w:r w:rsidRPr="002341CA" w:rsidDel="003C05FE">
                <w:delText>N+56 or N+57</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2804" w:author="Ericsson LM" w:date="2016-05-09T09:24:00Z">
              <w:r w:rsidR="003C05FE" w:rsidRPr="002341CA">
                <w:t>N+65</w:t>
              </w:r>
            </w:ins>
            <w:del w:id="2805" w:author="Ericsson LM" w:date="2016-05-09T09:24:00Z">
              <w:r w:rsidRPr="002341CA" w:rsidDel="003C05FE">
                <w:delText>N+60 or N+61</w:delText>
              </w:r>
            </w:del>
            <w:r w:rsidRPr="002341CA">
              <w:t>) mod 2715648 or (</w:t>
            </w:r>
            <w:ins w:id="2806" w:author="Ericsson LM" w:date="2016-05-09T09:25:00Z">
              <w:r w:rsidR="003C05FE" w:rsidRPr="002341CA">
                <w:t>N+69 or N+70</w:t>
              </w:r>
            </w:ins>
            <w:del w:id="2807" w:author="Ericsson LM" w:date="2016-05-09T09:25:00Z">
              <w:r w:rsidRPr="002341CA" w:rsidDel="003C05FE">
                <w:delText>N+65</w:delText>
              </w:r>
            </w:del>
            <w:r w:rsidRPr="002341CA">
              <w:t>) mod 2715648 or (</w:t>
            </w:r>
            <w:ins w:id="2808" w:author="Ericsson LM" w:date="2016-05-09T09:25:00Z">
              <w:r w:rsidR="003C05FE" w:rsidRPr="002341CA">
                <w:t>N+73 or N+74</w:t>
              </w:r>
            </w:ins>
            <w:del w:id="2809" w:author="Ericsson LM" w:date="2016-05-09T09:25:00Z">
              <w:r w:rsidRPr="002341CA" w:rsidDel="003C05FE">
                <w:delText>N+69 or N+70</w:delText>
              </w:r>
            </w:del>
            <w:r w:rsidRPr="002341CA">
              <w:t>) mod 2715648 or (</w:t>
            </w:r>
            <w:ins w:id="2810" w:author="Ericsson LM" w:date="2016-05-09T09:25:00Z">
              <w:r w:rsidR="003C05FE" w:rsidRPr="002341CA">
                <w:t>N+78</w:t>
              </w:r>
            </w:ins>
            <w:del w:id="2811" w:author="Ericsson LM" w:date="2016-05-09T09:25:00Z">
              <w:r w:rsidRPr="002341CA" w:rsidDel="003C05FE">
                <w:delText>N+73 or N+74</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2812" w:author="Ericsson LM" w:date="2016-05-09T09:25:00Z">
              <w:r w:rsidR="003C05FE" w:rsidRPr="002341CA">
                <w:t>N+82 or N+83</w:t>
              </w:r>
            </w:ins>
            <w:del w:id="2813" w:author="Ericsson LM" w:date="2016-05-09T09:25:00Z">
              <w:r w:rsidRPr="002341CA" w:rsidDel="003C05FE">
                <w:delText>N+78</w:delText>
              </w:r>
            </w:del>
            <w:r w:rsidRPr="002341CA">
              <w:t>) mod 2715648 or (</w:t>
            </w:r>
            <w:ins w:id="2814" w:author="Ericsson LM" w:date="2016-05-09T09:25:00Z">
              <w:r w:rsidR="003C05FE" w:rsidRPr="002341CA">
                <w:t>N+86 or N+87</w:t>
              </w:r>
            </w:ins>
            <w:del w:id="2815" w:author="Ericsson LM" w:date="2016-05-09T09:25:00Z">
              <w:r w:rsidRPr="002341CA" w:rsidDel="003C05FE">
                <w:delText>N+82 or N+83</w:delText>
              </w:r>
            </w:del>
            <w:r w:rsidRPr="002341CA">
              <w:t>) mod 2715648 or (</w:t>
            </w:r>
            <w:ins w:id="2816" w:author="Ericsson LM" w:date="2016-05-09T09:26:00Z">
              <w:r w:rsidR="003C05FE" w:rsidRPr="002341CA">
                <w:t>N+91</w:t>
              </w:r>
            </w:ins>
            <w:del w:id="2817" w:author="Ericsson LM" w:date="2016-05-09T09:26:00Z">
              <w:r w:rsidRPr="002341CA" w:rsidDel="003C05FE">
                <w:delText>N+86 or N+87</w:delText>
              </w:r>
            </w:del>
            <w:r w:rsidRPr="002341CA">
              <w:t>) mod 2715648 or (</w:t>
            </w:r>
            <w:ins w:id="2818" w:author="Ericsson LM" w:date="2016-05-09T09:26:00Z">
              <w:r w:rsidR="003C05FE" w:rsidRPr="002341CA">
                <w:t>N+95 or N+96</w:t>
              </w:r>
            </w:ins>
            <w:del w:id="2819" w:author="Ericsson LM" w:date="2016-05-09T09:26:00Z">
              <w:r w:rsidRPr="002341CA" w:rsidDel="003C05FE">
                <w:delText>N+91</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2820" w:author="Ericsson LM" w:date="2016-05-09T09:26:00Z">
              <w:r w:rsidR="003C05FE" w:rsidRPr="002341CA">
                <w:t>N+255 or N+256</w:t>
              </w:r>
            </w:ins>
            <w:del w:id="2821" w:author="Ericsson LM" w:date="2016-05-09T09:26:00Z">
              <w:r w:rsidRPr="002341CA" w:rsidDel="003C05FE">
                <w:delText>N+251 or N+252</w:delText>
              </w:r>
            </w:del>
            <w:r w:rsidRPr="002341CA">
              <w:t>) mod 2715648 or (</w:t>
            </w:r>
            <w:ins w:id="2822" w:author="Ericsson LM" w:date="2016-05-09T09:26:00Z">
              <w:r w:rsidR="003C05FE" w:rsidRPr="002341CA">
                <w:t>N+260</w:t>
              </w:r>
            </w:ins>
            <w:del w:id="2823" w:author="Ericsson LM" w:date="2016-05-09T09:26:00Z">
              <w:r w:rsidRPr="002341CA" w:rsidDel="003C05FE">
                <w:delText>N+255 or N+256</w:delText>
              </w:r>
            </w:del>
            <w:r w:rsidRPr="002341CA">
              <w:t>) mod 2715648 or (</w:t>
            </w:r>
            <w:ins w:id="2824" w:author="Ericsson LM" w:date="2016-05-09T09:26:00Z">
              <w:r w:rsidR="003C05FE" w:rsidRPr="002341CA">
                <w:t>N+264 or N+265</w:t>
              </w:r>
            </w:ins>
            <w:del w:id="2825" w:author="Ericsson LM" w:date="2016-05-09T09:26:00Z">
              <w:r w:rsidRPr="002341CA" w:rsidDel="003C05FE">
                <w:delText>N+260</w:delText>
              </w:r>
            </w:del>
            <w:r w:rsidRPr="002341CA">
              <w:t>) mod 2715648 or (</w:t>
            </w:r>
            <w:ins w:id="2826" w:author="Ericsson LM" w:date="2016-05-09T09:27:00Z">
              <w:r w:rsidR="003C05FE" w:rsidRPr="002341CA">
                <w:t>N+268 or N+269</w:t>
              </w:r>
            </w:ins>
            <w:del w:id="2827" w:author="Ericsson LM" w:date="2016-05-09T09:27:00Z">
              <w:r w:rsidRPr="002341CA" w:rsidDel="003C05FE">
                <w:delText>N+264 or N+265</w:delText>
              </w:r>
            </w:del>
            <w:r w:rsidRPr="002341CA">
              <w:t>) mod 2715648</w:t>
            </w:r>
          </w:p>
          <w:p w:rsidR="009A6182" w:rsidRPr="002341CA" w:rsidRDefault="009A6182" w:rsidP="00A35814">
            <w:pPr>
              <w:pStyle w:val="FP"/>
              <w:tabs>
                <w:tab w:val="left" w:pos="567"/>
              </w:tabs>
              <w:ind w:left="567" w:hanging="567"/>
              <w:rPr>
                <w:b/>
              </w:rPr>
            </w:pPr>
            <w:r w:rsidRPr="002341CA">
              <w:t>1 1 1 1</w:t>
            </w:r>
            <w:r w:rsidRPr="002341CA">
              <w:tab/>
            </w:r>
            <w:r w:rsidRPr="002341CA">
              <w:tab/>
            </w:r>
            <w:r w:rsidRPr="002341CA">
              <w:tab/>
            </w:r>
            <w:ins w:id="2828" w:author="Ericsson LM" w:date="2016-05-17T13:54:00Z">
              <w:r w:rsidR="009E040C" w:rsidRPr="002341CA">
                <w:tab/>
              </w:r>
            </w:ins>
            <w:r w:rsidRPr="002341CA">
              <w:t>In the TDMA frame (</w:t>
            </w:r>
            <w:ins w:id="2829" w:author="Ericsson LM" w:date="2016-05-09T09:27:00Z">
              <w:r w:rsidR="003C05FE" w:rsidRPr="002341CA">
                <w:t>N+273</w:t>
              </w:r>
            </w:ins>
            <w:del w:id="2830" w:author="Ericsson LM" w:date="2016-05-09T09:27:00Z">
              <w:r w:rsidRPr="002341CA" w:rsidDel="003C05FE">
                <w:delText>N+268 or N+269</w:delText>
              </w:r>
            </w:del>
            <w:r w:rsidRPr="002341CA">
              <w:t>) mod 2715648 or (</w:t>
            </w:r>
            <w:ins w:id="2831" w:author="Ericsson LM" w:date="2016-05-09T09:27:00Z">
              <w:r w:rsidR="003C05FE" w:rsidRPr="002341CA">
                <w:t>N+277 or N+278</w:t>
              </w:r>
            </w:ins>
            <w:del w:id="2832" w:author="Ericsson LM" w:date="2016-05-09T09:27:00Z">
              <w:r w:rsidRPr="002341CA" w:rsidDel="003C05FE">
                <w:delText>N+273</w:delText>
              </w:r>
            </w:del>
            <w:r w:rsidRPr="002341CA">
              <w:t>) mod 2715648 or (</w:t>
            </w:r>
            <w:ins w:id="2833" w:author="Ericsson LM" w:date="2016-05-09T09:27:00Z">
              <w:r w:rsidR="003C05FE" w:rsidRPr="002341CA">
                <w:t>N+281 or N+282</w:t>
              </w:r>
            </w:ins>
            <w:del w:id="2834" w:author="Ericsson LM" w:date="2016-05-09T09:27:00Z">
              <w:r w:rsidRPr="002341CA" w:rsidDel="003C05FE">
                <w:delText>N+277 or N+278</w:delText>
              </w:r>
            </w:del>
            <w:r w:rsidRPr="002341CA">
              <w:t>) mod 2715648 or (</w:t>
            </w:r>
            <w:ins w:id="2835" w:author="Ericsson LM" w:date="2016-05-09T09:28:00Z">
              <w:r w:rsidR="003C05FE" w:rsidRPr="002341CA">
                <w:t>N+286</w:t>
              </w:r>
            </w:ins>
            <w:del w:id="2836" w:author="Ericsson LM" w:date="2016-05-09T09:27:00Z">
              <w:r w:rsidRPr="002341CA" w:rsidDel="003C05FE">
                <w:delText>N+281 or N+282</w:delText>
              </w:r>
            </w:del>
            <w:r w:rsidRPr="002341CA">
              <w:t>) mod 2715648</w:t>
            </w:r>
          </w:p>
        </w:tc>
      </w:tr>
      <w:tr w:rsidR="009A6182" w:rsidRPr="002341CA" w:rsidTr="002A7C68">
        <w:trPr>
          <w:cantSplit/>
        </w:trPr>
        <w:tc>
          <w:tcPr>
            <w:tcW w:w="9848" w:type="dxa"/>
            <w:tcBorders>
              <w:top w:val="single" w:sz="4" w:space="0" w:color="auto"/>
              <w:left w:val="single" w:sz="4" w:space="0" w:color="auto"/>
              <w:bottom w:val="single" w:sz="4" w:space="0" w:color="auto"/>
              <w:right w:val="single" w:sz="4" w:space="0" w:color="auto"/>
            </w:tcBorders>
          </w:tcPr>
          <w:p w:rsidR="009A6182" w:rsidRPr="002341CA" w:rsidRDefault="009A6182" w:rsidP="002A7C68">
            <w:r w:rsidRPr="002341CA">
              <w:rPr>
                <w:b/>
              </w:rPr>
              <w:t xml:space="preserve">DELAY_NEXT_UL_RLC_DATA_BLOCK </w:t>
            </w:r>
            <w:r w:rsidRPr="002341CA">
              <w:t>(3 bit field</w:t>
            </w:r>
            <w:proofErr w:type="gramStart"/>
            <w:r w:rsidRPr="002341CA">
              <w:t>)</w:t>
            </w:r>
            <w:proofErr w:type="gramEnd"/>
            <w:r w:rsidRPr="002341CA">
              <w:br/>
              <w:t xml:space="preserve">This field indicates the </w:t>
            </w:r>
            <w:del w:id="2837" w:author="Ericsson LM" w:date="2016-05-08T11:58:00Z">
              <w:r w:rsidRPr="002341CA" w:rsidDel="00F71F91">
                <w:delText xml:space="preserve">starting </w:delText>
              </w:r>
            </w:del>
            <w:r w:rsidRPr="002341CA">
              <w:t xml:space="preserve">position </w:t>
            </w:r>
            <w:del w:id="2838" w:author="Ericsson LM" w:date="2016-05-08T11:58:00Z">
              <w:r w:rsidRPr="002341CA" w:rsidDel="00F71F91">
                <w:delText xml:space="preserve">for </w:delText>
              </w:r>
            </w:del>
            <w:ins w:id="2839" w:author="Ericsson LM" w:date="2016-05-08T11:58:00Z">
              <w:r w:rsidR="00F71F91" w:rsidRPr="002341CA">
                <w:t xml:space="preserve">of </w:t>
              </w:r>
            </w:ins>
            <w:r w:rsidRPr="002341CA">
              <w:t xml:space="preserve">the next allocated RLC Data block in the fixed uplink allocation. The </w:t>
            </w:r>
            <w:del w:id="2840" w:author="Ericsson LM" w:date="2016-05-08T11:58:00Z">
              <w:r w:rsidRPr="002341CA" w:rsidDel="00F71F91">
                <w:delText xml:space="preserve">starting </w:delText>
              </w:r>
            </w:del>
            <w:r w:rsidRPr="002341CA">
              <w:t xml:space="preserve">position is calculated as the number of </w:t>
            </w:r>
            <w:del w:id="2841" w:author="Ericsson LM" w:date="2016-05-08T11:49:00Z">
              <w:r w:rsidRPr="002341CA" w:rsidDel="00FA104E">
                <w:delText>possible uplink resources</w:delText>
              </w:r>
            </w:del>
            <w:ins w:id="2842" w:author="Ericsson LM" w:date="2016-05-08T11:49:00Z">
              <w:r w:rsidR="00FA104E" w:rsidRPr="002341CA">
                <w:t>transmission opportunities</w:t>
              </w:r>
            </w:ins>
            <w:r w:rsidRPr="002341CA">
              <w:t xml:space="preserve"> from the previous uplink allocation, according to the </w:t>
            </w:r>
            <w:ins w:id="2843" w:author="Ericsson LM" w:date="2016-05-08T11:57:00Z">
              <w:r w:rsidR="00F71F91" w:rsidRPr="002341CA">
                <w:t xml:space="preserve">assigned </w:t>
              </w:r>
            </w:ins>
            <w:r w:rsidRPr="002341CA">
              <w:t>UL_COVERAGE_CLASS and TIMESLOT_MULTIPLICATOR</w:t>
            </w:r>
            <w:del w:id="2844" w:author="Ericsson LM" w:date="2016-05-08T11:57:00Z">
              <w:r w:rsidRPr="002341CA" w:rsidDel="00F71F91">
                <w:delText xml:space="preserve"> fields in the same assignment message</w:delText>
              </w:r>
            </w:del>
            <w:r w:rsidRPr="002341CA">
              <w:t xml:space="preserve">, where </w:t>
            </w:r>
            <w:ins w:id="2845" w:author="Ericsson LM" w:date="2016-05-08T11:56:00Z">
              <w:r w:rsidR="00F71F91" w:rsidRPr="002341CA">
                <w:t xml:space="preserve">the next uplink allocation for </w:t>
              </w:r>
            </w:ins>
            <w:r w:rsidRPr="002341CA">
              <w:t xml:space="preserve">the mobile station </w:t>
            </w:r>
            <w:ins w:id="2846" w:author="Ericsson LM" w:date="2016-05-08T11:59:00Z">
              <w:r w:rsidR="00F71F91" w:rsidRPr="002341CA">
                <w:t xml:space="preserve">is </w:t>
              </w:r>
            </w:ins>
            <w:ins w:id="2847" w:author="Ericsson LM" w:date="2016-05-08T12:00:00Z">
              <w:r w:rsidR="00F71F91" w:rsidRPr="002341CA">
                <w:t>placed</w:t>
              </w:r>
            </w:ins>
            <w:ins w:id="2848" w:author="Ericsson LM" w:date="2016-05-08T11:59:00Z">
              <w:r w:rsidR="00F71F91" w:rsidRPr="002341CA">
                <w:t xml:space="preserve"> </w:t>
              </w:r>
            </w:ins>
            <w:ins w:id="2849" w:author="Ericsson LM" w:date="2016-05-08T11:56:00Z">
              <w:r w:rsidR="00F71F91" w:rsidRPr="002341CA">
                <w:t xml:space="preserve">and where the mobile station thus </w:t>
              </w:r>
            </w:ins>
            <w:ins w:id="2850" w:author="Ericsson LM" w:date="2016-05-08T11:52:00Z">
              <w:r w:rsidR="00FA104E" w:rsidRPr="002341CA">
                <w:t xml:space="preserve">shall transmit </w:t>
              </w:r>
            </w:ins>
            <w:ins w:id="2851" w:author="Ericsson LM" w:date="2016-05-09T20:45:00Z">
              <w:r w:rsidR="009A6660" w:rsidRPr="002341CA">
                <w:t>the</w:t>
              </w:r>
            </w:ins>
            <w:ins w:id="2852" w:author="Ericsson LM" w:date="2016-05-08T11:56:00Z">
              <w:r w:rsidR="00F71F91" w:rsidRPr="002341CA">
                <w:t xml:space="preserve"> </w:t>
              </w:r>
            </w:ins>
            <w:ins w:id="2853" w:author="Ericsson LM" w:date="2016-05-08T11:52:00Z">
              <w:r w:rsidR="00FA104E" w:rsidRPr="002341CA">
                <w:t>next UL RLC data block. In the transmission opportunit</w:t>
              </w:r>
            </w:ins>
            <w:ins w:id="2854" w:author="Ericsson LM" w:date="2016-05-08T11:53:00Z">
              <w:r w:rsidR="00FA104E" w:rsidRPr="002341CA">
                <w:t>y</w:t>
              </w:r>
            </w:ins>
            <w:ins w:id="2855" w:author="Ericsson LM" w:date="2016-05-12T16:37:00Z">
              <w:r w:rsidR="00DA7A93" w:rsidRPr="002341CA">
                <w:t xml:space="preserve"> or opportunities</w:t>
              </w:r>
            </w:ins>
            <w:ins w:id="2856" w:author="Ericsson LM" w:date="2016-05-08T11:52:00Z">
              <w:r w:rsidR="00FA104E" w:rsidRPr="002341CA">
                <w:t xml:space="preserve"> </w:t>
              </w:r>
            </w:ins>
            <w:ins w:id="2857" w:author="Ericsson LM" w:date="2016-05-08T11:53:00Z">
              <w:r w:rsidR="00FA104E" w:rsidRPr="002341CA">
                <w:t>between</w:t>
              </w:r>
            </w:ins>
            <w:ins w:id="2858" w:author="Ericsson LM" w:date="2016-05-08T11:52:00Z">
              <w:r w:rsidR="00FA104E" w:rsidRPr="002341CA">
                <w:t xml:space="preserve"> </w:t>
              </w:r>
            </w:ins>
            <w:ins w:id="2859" w:author="Ericsson LM" w:date="2016-05-08T11:53:00Z">
              <w:r w:rsidR="00FA104E" w:rsidRPr="002341CA">
                <w:t xml:space="preserve">the previous uplink allocation and this </w:t>
              </w:r>
            </w:ins>
            <w:ins w:id="2860" w:author="Ericsson LM" w:date="2016-05-08T11:54:00Z">
              <w:r w:rsidR="00FA104E" w:rsidRPr="002341CA">
                <w:t>a</w:t>
              </w:r>
              <w:r w:rsidR="00677065" w:rsidRPr="002341CA">
                <w:t>llocation</w:t>
              </w:r>
              <w:r w:rsidR="00FA104E" w:rsidRPr="002341CA">
                <w:t xml:space="preserve"> the mobile station</w:t>
              </w:r>
            </w:ins>
            <w:ins w:id="2861" w:author="Ericsson LM" w:date="2016-05-08T11:53:00Z">
              <w:r w:rsidR="00FA104E" w:rsidRPr="002341CA">
                <w:t xml:space="preserve"> </w:t>
              </w:r>
            </w:ins>
            <w:r w:rsidRPr="002341CA">
              <w:t>is not allocated any resource, and shall thus not transmit.</w:t>
            </w:r>
          </w:p>
          <w:p w:rsidR="009A6182" w:rsidRPr="002341CA" w:rsidRDefault="009A6182" w:rsidP="002A7C68">
            <w:r w:rsidRPr="002341CA">
              <w:t xml:space="preserve">This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3 2 1</w:t>
            </w:r>
          </w:p>
          <w:p w:rsidR="009A6182" w:rsidRPr="002341CA" w:rsidRDefault="009A6182" w:rsidP="002A7C68">
            <w:pPr>
              <w:pStyle w:val="FP"/>
              <w:tabs>
                <w:tab w:val="left" w:pos="567"/>
              </w:tabs>
              <w:ind w:left="567" w:hanging="567"/>
            </w:pPr>
            <w:r w:rsidRPr="002341CA">
              <w:t>0 0 0</w:t>
            </w:r>
            <w:r w:rsidRPr="002341CA">
              <w:tab/>
            </w:r>
            <w:r w:rsidRPr="002341CA">
              <w:tab/>
            </w:r>
            <w:r w:rsidRPr="002341CA">
              <w:tab/>
            </w:r>
            <w:r w:rsidRPr="002341CA">
              <w:tab/>
              <w:t>In the 2</w:t>
            </w:r>
            <w:r w:rsidRPr="002341CA">
              <w:rPr>
                <w:vertAlign w:val="superscript"/>
              </w:rPr>
              <w:t>nd</w:t>
            </w:r>
            <w:r w:rsidRPr="002341CA">
              <w:t xml:space="preserve"> next </w:t>
            </w:r>
            <w:del w:id="2862" w:author="Ericsson LM" w:date="2016-05-08T11:51:00Z">
              <w:r w:rsidRPr="002341CA" w:rsidDel="00FA104E">
                <w:delText>possible uplink resource</w:delText>
              </w:r>
            </w:del>
            <w:ins w:id="2863" w:author="Ericsson LM" w:date="2016-05-08T11:51:00Z">
              <w:r w:rsidR="00FA104E" w:rsidRPr="002341CA">
                <w:t>transmission opportunity</w:t>
              </w:r>
            </w:ins>
          </w:p>
          <w:p w:rsidR="009A6182" w:rsidRPr="002341CA" w:rsidRDefault="009A6182" w:rsidP="002A7C68">
            <w:pPr>
              <w:pStyle w:val="FP"/>
              <w:tabs>
                <w:tab w:val="left" w:pos="567"/>
              </w:tabs>
              <w:ind w:left="567" w:hanging="567"/>
            </w:pPr>
            <w:r w:rsidRPr="002341CA">
              <w:t>0 0 1</w:t>
            </w:r>
            <w:r w:rsidRPr="002341CA">
              <w:tab/>
            </w:r>
            <w:r w:rsidRPr="002341CA">
              <w:tab/>
            </w:r>
            <w:r w:rsidRPr="002341CA">
              <w:tab/>
            </w:r>
            <w:r w:rsidRPr="002341CA">
              <w:tab/>
              <w:t>In the 3</w:t>
            </w:r>
            <w:r w:rsidRPr="002341CA">
              <w:rPr>
                <w:vertAlign w:val="superscript"/>
              </w:rPr>
              <w:t>rd</w:t>
            </w:r>
            <w:r w:rsidRPr="002341CA">
              <w:t xml:space="preserve"> next </w:t>
            </w:r>
            <w:del w:id="2864" w:author="Ericsson LM" w:date="2016-05-08T11:51:00Z">
              <w:r w:rsidRPr="002341CA" w:rsidDel="00FA104E">
                <w:delText>possible uplink resource</w:delText>
              </w:r>
            </w:del>
            <w:ins w:id="2865" w:author="Ericsson LM" w:date="2016-05-08T11:51:00Z">
              <w:r w:rsidR="00FA104E" w:rsidRPr="002341CA">
                <w:t>transmission opportunity</w:t>
              </w:r>
            </w:ins>
          </w:p>
          <w:p w:rsidR="009A6182" w:rsidRPr="002341CA" w:rsidRDefault="009A6182" w:rsidP="002A7C68">
            <w:pPr>
              <w:pStyle w:val="FP"/>
              <w:tabs>
                <w:tab w:val="left" w:pos="567"/>
              </w:tabs>
              <w:ind w:left="567" w:hanging="567"/>
            </w:pPr>
            <w:r w:rsidRPr="002341CA">
              <w:t>0 1 0</w:t>
            </w:r>
            <w:r w:rsidRPr="002341CA">
              <w:tab/>
            </w:r>
            <w:r w:rsidRPr="002341CA">
              <w:tab/>
            </w:r>
            <w:r w:rsidRPr="002341CA">
              <w:tab/>
            </w:r>
            <w:r w:rsidRPr="002341CA">
              <w:tab/>
              <w:t>In the 4</w:t>
            </w:r>
            <w:r w:rsidRPr="002341CA">
              <w:rPr>
                <w:vertAlign w:val="superscript"/>
              </w:rPr>
              <w:t>th</w:t>
            </w:r>
            <w:r w:rsidRPr="002341CA">
              <w:t xml:space="preserve"> next </w:t>
            </w:r>
            <w:del w:id="2866" w:author="Ericsson LM" w:date="2016-05-08T11:51:00Z">
              <w:r w:rsidRPr="002341CA" w:rsidDel="00FA104E">
                <w:delText>possible uplink resource</w:delText>
              </w:r>
            </w:del>
            <w:ins w:id="2867" w:author="Ericsson LM" w:date="2016-05-08T11:51:00Z">
              <w:r w:rsidR="00FA104E" w:rsidRPr="002341CA">
                <w:t>transmission opportunity</w:t>
              </w:r>
            </w:ins>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1 1 0</w:t>
            </w:r>
            <w:r w:rsidRPr="002341CA">
              <w:tab/>
            </w:r>
            <w:r w:rsidRPr="002341CA">
              <w:tab/>
            </w:r>
            <w:r w:rsidRPr="002341CA">
              <w:tab/>
            </w:r>
            <w:r w:rsidRPr="002341CA">
              <w:tab/>
              <w:t>In the 8</w:t>
            </w:r>
            <w:r w:rsidRPr="002341CA">
              <w:rPr>
                <w:vertAlign w:val="superscript"/>
              </w:rPr>
              <w:t>th</w:t>
            </w:r>
            <w:r w:rsidRPr="002341CA">
              <w:t xml:space="preserve"> next </w:t>
            </w:r>
            <w:del w:id="2868" w:author="Ericsson LM" w:date="2016-05-08T11:51:00Z">
              <w:r w:rsidRPr="002341CA" w:rsidDel="00FA104E">
                <w:delText>possible uplink resource</w:delText>
              </w:r>
            </w:del>
            <w:ins w:id="2869" w:author="Ericsson LM" w:date="2016-05-08T11:51:00Z">
              <w:r w:rsidR="00FA104E" w:rsidRPr="002341CA">
                <w:t>transmission opportunity</w:t>
              </w:r>
            </w:ins>
          </w:p>
          <w:p w:rsidR="009A6182" w:rsidRPr="002341CA" w:rsidRDefault="009A6182" w:rsidP="00FA104E">
            <w:pPr>
              <w:rPr>
                <w:b/>
                <w:bCs/>
              </w:rPr>
            </w:pPr>
            <w:r w:rsidRPr="002341CA">
              <w:t>1 1 1</w:t>
            </w:r>
            <w:r w:rsidRPr="002341CA">
              <w:tab/>
            </w:r>
            <w:r w:rsidRPr="002341CA">
              <w:tab/>
            </w:r>
            <w:r w:rsidRPr="002341CA">
              <w:tab/>
              <w:t>In the 9</w:t>
            </w:r>
            <w:r w:rsidRPr="002341CA">
              <w:rPr>
                <w:vertAlign w:val="superscript"/>
              </w:rPr>
              <w:t>th</w:t>
            </w:r>
            <w:r w:rsidRPr="002341CA">
              <w:t xml:space="preserve"> next </w:t>
            </w:r>
            <w:del w:id="2870" w:author="Ericsson LM" w:date="2016-05-08T11:51:00Z">
              <w:r w:rsidRPr="002341CA" w:rsidDel="00FA104E">
                <w:delText>possible uplink resource</w:delText>
              </w:r>
            </w:del>
            <w:ins w:id="2871" w:author="Ericsson LM" w:date="2016-05-08T11:51:00Z">
              <w:r w:rsidR="00FA104E" w:rsidRPr="002341CA">
                <w:t>transmission opportunity</w:t>
              </w:r>
            </w:ins>
          </w:p>
        </w:tc>
      </w:tr>
    </w:tbl>
    <w:p w:rsidR="009A6182" w:rsidRPr="002341CA" w:rsidRDefault="009A6182" w:rsidP="009A6182">
      <w:pPr>
        <w:rPr>
          <w:lang w:eastAsia="en-GB"/>
        </w:rPr>
      </w:pPr>
    </w:p>
    <w:p w:rsidR="00C34938" w:rsidRPr="002341CA" w:rsidRDefault="00C34938"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lastRenderedPageBreak/>
              <w:t>*****         Next modification         *****</w:t>
            </w:r>
          </w:p>
        </w:tc>
      </w:tr>
    </w:tbl>
    <w:p w:rsidR="00C34938" w:rsidRPr="002341CA" w:rsidRDefault="00C34938" w:rsidP="00C34938">
      <w:pPr>
        <w:rPr>
          <w:noProof/>
        </w:rPr>
      </w:pPr>
    </w:p>
    <w:p w:rsidR="009A6182" w:rsidRPr="002341CA" w:rsidRDefault="009A6182" w:rsidP="009A6182">
      <w:pPr>
        <w:pStyle w:val="Heading3"/>
      </w:pPr>
      <w:bookmarkStart w:id="2872" w:name="_Toc446495759"/>
      <w:r w:rsidRPr="002341CA">
        <w:t>11.2.58</w:t>
      </w:r>
      <w:r w:rsidRPr="002341CA">
        <w:tab/>
        <w:t>EC</w:t>
      </w:r>
      <w:del w:id="2873" w:author="Ericsson LM" w:date="2016-05-03T15:34:00Z">
        <w:r w:rsidRPr="002341CA" w:rsidDel="00D02AE6">
          <w:delText>-EGPRS</w:delText>
        </w:r>
      </w:del>
      <w:r w:rsidRPr="002341CA">
        <w:t xml:space="preserve"> Packet Uplink Assignment</w:t>
      </w:r>
      <w:bookmarkEnd w:id="2872"/>
    </w:p>
    <w:p w:rsidR="00942EB6" w:rsidRPr="002341CA" w:rsidRDefault="009A6182" w:rsidP="009A6182">
      <w:pPr>
        <w:rPr>
          <w:ins w:id="2874" w:author="Ericsson LM" w:date="2016-05-09T20:15:00Z"/>
        </w:rPr>
      </w:pPr>
      <w:r w:rsidRPr="002341CA">
        <w:t>This message is sent on the EC-PACCH by the network to the mobile station to assign an uplink EC</w:t>
      </w:r>
      <w:del w:id="2875" w:author="Ericsson LM" w:date="2016-05-03T15:34:00Z">
        <w:r w:rsidRPr="002341CA" w:rsidDel="00D02AE6">
          <w:delText>-EGPRS</w:delText>
        </w:r>
      </w:del>
      <w:r w:rsidRPr="002341CA">
        <w:t xml:space="preserve"> TBF, including a fixed uplink allocation. Frequency parameters received as part of this assignment message shall be valid until a new assignment is received or until each TBF of the mobile station </w:t>
      </w:r>
      <w:del w:id="2876" w:author="Ericsson LM" w:date="2016-05-08T20:10:00Z">
        <w:r w:rsidRPr="002341CA" w:rsidDel="00CA467F">
          <w:delText xml:space="preserve">are </w:delText>
        </w:r>
      </w:del>
      <w:ins w:id="2877" w:author="Ericsson LM" w:date="2016-05-08T20:10:00Z">
        <w:r w:rsidR="00CA467F" w:rsidRPr="002341CA">
          <w:t xml:space="preserve">is </w:t>
        </w:r>
      </w:ins>
      <w:r w:rsidRPr="002341CA">
        <w:t>terminated.</w:t>
      </w:r>
    </w:p>
    <w:p w:rsidR="009A6182" w:rsidRPr="002341CA" w:rsidRDefault="00942EB6" w:rsidP="009A6182">
      <w:ins w:id="2878" w:author="Ericsson LM" w:date="2016-05-09T20:15:00Z">
        <w:r w:rsidRPr="002341CA">
          <w:t xml:space="preserve">If the EGPRS Channel Coding Command parameter is not included in </w:t>
        </w:r>
      </w:ins>
      <w:ins w:id="2879" w:author="Ericsson LM" w:date="2016-05-09T20:16:00Z">
        <w:r w:rsidRPr="002341CA">
          <w:t>the</w:t>
        </w:r>
      </w:ins>
      <w:ins w:id="2880" w:author="Ericsson LM" w:date="2016-05-09T20:15:00Z">
        <w:r w:rsidRPr="002341CA">
          <w:t xml:space="preserve"> </w:t>
        </w:r>
      </w:ins>
      <w:ins w:id="2881" w:author="Ericsson LM" w:date="2016-05-09T20:16:00Z">
        <w:r w:rsidRPr="002341CA">
          <w:t xml:space="preserve">message, </w:t>
        </w:r>
      </w:ins>
      <w:ins w:id="2882" w:author="Ericsson LM" w:date="2016-05-09T20:17:00Z">
        <w:r w:rsidRPr="002341CA">
          <w:t xml:space="preserve">the mobile station </w:t>
        </w:r>
      </w:ins>
      <w:ins w:id="2883" w:author="Ericsson LM" w:date="2016-05-09T20:18:00Z">
        <w:r w:rsidRPr="002341CA">
          <w:t xml:space="preserve">is commanded to </w:t>
        </w:r>
      </w:ins>
      <w:ins w:id="2884" w:author="Ericsson LM" w:date="2016-05-09T20:17:00Z">
        <w:r w:rsidRPr="002341CA">
          <w:t>use MCS-1</w:t>
        </w:r>
      </w:ins>
      <w:ins w:id="2885" w:author="Ericsson LM" w:date="2016-05-09T20:18:00Z">
        <w:r w:rsidRPr="002341CA">
          <w:t>.</w:t>
        </w:r>
      </w:ins>
    </w:p>
    <w:p w:rsidR="009A6182" w:rsidRPr="002341CA" w:rsidRDefault="009A6182" w:rsidP="009A6182">
      <w:pPr>
        <w:pStyle w:val="EX"/>
      </w:pPr>
      <w:r w:rsidRPr="002341CA">
        <w:t>Message type:</w:t>
      </w:r>
      <w:r w:rsidRPr="002341CA">
        <w:tab/>
        <w:t>EC</w:t>
      </w:r>
      <w:del w:id="2886" w:author="Ericsson LM" w:date="2016-05-03T15:34:00Z">
        <w:r w:rsidRPr="002341CA" w:rsidDel="00D02AE6">
          <w:delText>-EGPRS</w:delText>
        </w:r>
      </w:del>
      <w:r w:rsidRPr="002341CA">
        <w:t xml:space="preserve"> PACKET UPLINK ASSIGNMENT</w:t>
      </w:r>
    </w:p>
    <w:p w:rsidR="009A6182" w:rsidRPr="002341CA" w:rsidRDefault="009A6182" w:rsidP="009A6182">
      <w:pPr>
        <w:pStyle w:val="EX"/>
      </w:pPr>
      <w:r w:rsidRPr="002341CA">
        <w:t>Direction:</w:t>
      </w:r>
      <w:r w:rsidRPr="002341CA">
        <w:tab/>
        <w:t>network to mobile station</w:t>
      </w:r>
    </w:p>
    <w:p w:rsidR="009A6182" w:rsidRPr="002341CA" w:rsidRDefault="009A6182" w:rsidP="009A6182">
      <w:pPr>
        <w:pStyle w:val="EX"/>
      </w:pPr>
      <w:r w:rsidRPr="002341CA">
        <w:t>Classification:</w:t>
      </w:r>
      <w:r w:rsidRPr="002341CA">
        <w:tab/>
        <w:t>non-distribution message</w:t>
      </w:r>
    </w:p>
    <w:p w:rsidR="009A6182" w:rsidRPr="002341CA" w:rsidRDefault="009A6182" w:rsidP="009A6182">
      <w:pPr>
        <w:pStyle w:val="TH"/>
      </w:pPr>
      <w:r w:rsidRPr="002341CA">
        <w:t>Table 11.2.58.1: EC</w:t>
      </w:r>
      <w:del w:id="2887" w:author="Ericsson LM" w:date="2016-05-03T15:34:00Z">
        <w:r w:rsidRPr="002341CA" w:rsidDel="00D02AE6">
          <w:delText>-EGPRS</w:delText>
        </w:r>
      </w:del>
      <w:r w:rsidRPr="002341CA">
        <w:t xml:space="preserve"> </w:t>
      </w:r>
      <w:r w:rsidRPr="002341CA">
        <w:rPr>
          <w:caps/>
        </w:rPr>
        <w:t>Packet UPlink ASSIGNMENT</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9A6182" w:rsidRPr="002341CA" w:rsidTr="002A7C68">
        <w:trPr>
          <w:cantSplit/>
        </w:trPr>
        <w:tc>
          <w:tcPr>
            <w:tcW w:w="9848" w:type="dxa"/>
          </w:tcPr>
          <w:p w:rsidR="009A6182" w:rsidRPr="002341CA" w:rsidRDefault="009A6182" w:rsidP="002A7C68">
            <w:pPr>
              <w:pStyle w:val="TAL"/>
            </w:pPr>
            <w:r w:rsidRPr="002341CA">
              <w:t>&lt; EC</w:t>
            </w:r>
            <w:del w:id="2888" w:author="Ericsson LM" w:date="2016-05-03T15:34:00Z">
              <w:r w:rsidRPr="002341CA" w:rsidDel="00D02AE6">
                <w:delText>-EGPRS</w:delText>
              </w:r>
            </w:del>
            <w:r w:rsidRPr="002341CA">
              <w:t xml:space="preserve"> Packet Uplink Assignment message content &gt; ::=</w:t>
            </w:r>
          </w:p>
          <w:p w:rsidR="009A6182" w:rsidRPr="002341CA" w:rsidRDefault="009A6182" w:rsidP="002A7C68">
            <w:pPr>
              <w:pStyle w:val="TAL"/>
            </w:pPr>
            <w:r w:rsidRPr="002341CA">
              <w:tab/>
              <w:t xml:space="preserve">&lt; </w:t>
            </w:r>
            <w:r w:rsidRPr="002341CA">
              <w:rPr>
                <w:b/>
              </w:rPr>
              <w:t>USED_DL_COVERAGE_CLASS</w:t>
            </w:r>
            <w:r w:rsidRPr="002341CA">
              <w:t xml:space="preserve"> : &lt; Used DL Coverage Class IE &gt;&gt;</w:t>
            </w:r>
          </w:p>
          <w:p w:rsidR="009A6182" w:rsidRPr="002341CA" w:rsidRDefault="009A6182" w:rsidP="002A7C68">
            <w:pPr>
              <w:pStyle w:val="TAL"/>
            </w:pPr>
            <w:r w:rsidRPr="002341CA">
              <w:tab/>
              <w:t>{</w:t>
            </w:r>
            <w:r w:rsidRPr="002341CA">
              <w:tab/>
              <w:t>0</w:t>
            </w:r>
            <w:r w:rsidRPr="002341CA">
              <w:tab/>
              <w:t xml:space="preserve">&lt; </w:t>
            </w:r>
            <w:r w:rsidRPr="002341CA">
              <w:rPr>
                <w:b/>
              </w:rPr>
              <w:t>Global TFI</w:t>
            </w:r>
            <w:r w:rsidRPr="002341CA">
              <w:t xml:space="preserve"> : &lt; Global TFI IE &gt; &gt;</w:t>
            </w:r>
          </w:p>
        </w:tc>
      </w:tr>
      <w:tr w:rsidR="009A6182" w:rsidRPr="002341CA" w:rsidTr="002A7C68">
        <w:trPr>
          <w:cantSplit/>
        </w:trPr>
        <w:tc>
          <w:tcPr>
            <w:tcW w:w="9848" w:type="dxa"/>
          </w:tcPr>
          <w:p w:rsidR="009A6182" w:rsidRPr="002341CA" w:rsidRDefault="009A6182" w:rsidP="002A7C68">
            <w:pPr>
              <w:pStyle w:val="TAL"/>
            </w:pPr>
            <w:r w:rsidRPr="002341CA">
              <w:tab/>
            </w:r>
            <w:r w:rsidRPr="002341CA">
              <w:tab/>
            </w:r>
            <w:r w:rsidRPr="002341CA">
              <w:tab/>
              <w:t>{</w:t>
            </w:r>
            <w:r w:rsidRPr="002341CA">
              <w:tab/>
              <w:t xml:space="preserve">{ 0 | 1 &lt; </w:t>
            </w:r>
            <w:r w:rsidRPr="002341CA">
              <w:rPr>
                <w:b/>
              </w:rPr>
              <w:t>UPLINK_TFI_ASSIGNMENT</w:t>
            </w:r>
            <w:r w:rsidRPr="002341CA">
              <w:t xml:space="preserve"> : bit (5) &gt; }</w:t>
            </w:r>
          </w:p>
          <w:p w:rsidR="009A6182" w:rsidRPr="002341CA" w:rsidRDefault="009A6182" w:rsidP="002A7C68">
            <w:pPr>
              <w:pStyle w:val="TAL"/>
            </w:pPr>
            <w:r w:rsidRPr="002341CA">
              <w:tab/>
            </w:r>
            <w:r w:rsidRPr="002341CA">
              <w:tab/>
            </w:r>
            <w:r w:rsidRPr="002341CA">
              <w:tab/>
            </w:r>
            <w:r w:rsidRPr="002341CA">
              <w:tab/>
              <w:t xml:space="preserve">{ 0 | 1 &lt; </w:t>
            </w:r>
            <w:r w:rsidRPr="002341CA">
              <w:rPr>
                <w:b/>
              </w:rPr>
              <w:t>EGPRS Channel Coding Command</w:t>
            </w:r>
            <w:r w:rsidRPr="002341CA">
              <w:t> : &lt; EGPRS Modulation and Coding Scheme IE &gt;&gt; }</w:t>
            </w:r>
          </w:p>
          <w:p w:rsidR="009A6182" w:rsidRPr="002341CA" w:rsidRDefault="009A6182" w:rsidP="002A7C68">
            <w:pPr>
              <w:pStyle w:val="TAL"/>
            </w:pPr>
            <w:r w:rsidRPr="002341CA">
              <w:tab/>
            </w:r>
            <w:r w:rsidRPr="002341CA">
              <w:tab/>
            </w:r>
            <w:r w:rsidRPr="002341CA">
              <w:tab/>
            </w:r>
            <w:r w:rsidRPr="002341CA">
              <w:tab/>
              <w:t>&lt;</w:t>
            </w:r>
            <w:ins w:id="2889" w:author="Ericsson LM" w:date="2016-05-09T19:55:00Z">
              <w:r w:rsidR="00747F6C" w:rsidRPr="002341CA">
                <w:rPr>
                  <w:b/>
                </w:rPr>
                <w:t xml:space="preserve"> OVERLAID_CDMA_CODE</w:t>
              </w:r>
            </w:ins>
            <w:del w:id="2890" w:author="Ericsson LM" w:date="2016-05-09T19:55:00Z">
              <w:r w:rsidRPr="002341CA" w:rsidDel="00747F6C">
                <w:delText xml:space="preserve"> </w:delText>
              </w:r>
              <w:r w:rsidRPr="002341CA" w:rsidDel="00747F6C">
                <w:rPr>
                  <w:b/>
                </w:rPr>
                <w:delText>Overlaid</w:delText>
              </w:r>
            </w:del>
            <w:del w:id="2891" w:author="Ericsson LM" w:date="2016-05-09T19:53:00Z">
              <w:r w:rsidRPr="002341CA" w:rsidDel="00747F6C">
                <w:rPr>
                  <w:b/>
                </w:rPr>
                <w:delText xml:space="preserve"> </w:delText>
              </w:r>
            </w:del>
            <w:del w:id="2892" w:author="Ericsson LM" w:date="2016-05-09T19:55:00Z">
              <w:r w:rsidRPr="002341CA" w:rsidDel="00747F6C">
                <w:rPr>
                  <w:b/>
                </w:rPr>
                <w:delText>CDMA</w:delText>
              </w:r>
            </w:del>
            <w:del w:id="2893" w:author="Ericsson LM" w:date="2016-05-09T19:53:00Z">
              <w:r w:rsidRPr="002341CA" w:rsidDel="00747F6C">
                <w:rPr>
                  <w:b/>
                </w:rPr>
                <w:delText xml:space="preserve"> </w:delText>
              </w:r>
            </w:del>
            <w:del w:id="2894" w:author="Ericsson LM" w:date="2016-05-09T19:55:00Z">
              <w:r w:rsidRPr="002341CA" w:rsidDel="00747F6C">
                <w:rPr>
                  <w:b/>
                </w:rPr>
                <w:delText>Code</w:delText>
              </w:r>
            </w:del>
            <w:r w:rsidRPr="002341CA">
              <w:t xml:space="preserve"> : </w:t>
            </w:r>
            <w:ins w:id="2895" w:author="Ericsson LM" w:date="2016-05-09T19:53:00Z">
              <w:r w:rsidR="00747F6C" w:rsidRPr="002341CA">
                <w:t>bit (2)</w:t>
              </w:r>
              <w:r w:rsidR="00747F6C" w:rsidRPr="002341CA" w:rsidDel="00747F6C">
                <w:t xml:space="preserve"> </w:t>
              </w:r>
            </w:ins>
            <w:del w:id="2896" w:author="Ericsson LM" w:date="2016-05-09T19:53:00Z">
              <w:r w:rsidRPr="002341CA" w:rsidDel="00747F6C">
                <w:delText>&lt; Overlaid CDMA Code IE &gt;</w:delText>
              </w:r>
            </w:del>
            <w:r w:rsidRPr="002341CA">
              <w:t>&gt;</w:t>
            </w:r>
          </w:p>
          <w:p w:rsidR="009A6182" w:rsidRPr="002341CA" w:rsidRDefault="009A6182" w:rsidP="002A7C68">
            <w:pPr>
              <w:pStyle w:val="TAL"/>
            </w:pPr>
            <w:r w:rsidRPr="002341CA">
              <w:tab/>
            </w:r>
            <w:r w:rsidRPr="002341CA">
              <w:tab/>
            </w:r>
            <w:r w:rsidRPr="002341CA">
              <w:tab/>
            </w:r>
            <w:r w:rsidRPr="002341CA">
              <w:tab/>
              <w:t xml:space="preserve">{ 0 | 1 &lt; </w:t>
            </w:r>
            <w:r w:rsidRPr="002341CA">
              <w:rPr>
                <w:b/>
              </w:rPr>
              <w:t>EC</w:t>
            </w:r>
            <w:del w:id="2897" w:author="Ericsson LM" w:date="2016-05-03T15:34:00Z">
              <w:r w:rsidRPr="002341CA" w:rsidDel="00D02AE6">
                <w:rPr>
                  <w:b/>
                </w:rPr>
                <w:delText>-EGPRS</w:delText>
              </w:r>
            </w:del>
            <w:r w:rsidRPr="002341CA">
              <w:rPr>
                <w:b/>
              </w:rPr>
              <w:t xml:space="preserve"> Packet Timing Advance</w:t>
            </w:r>
            <w:r w:rsidRPr="002341CA">
              <w:t xml:space="preserve"> : &lt; EC</w:t>
            </w:r>
            <w:del w:id="2898" w:author="Ericsson LM" w:date="2016-05-03T15:34:00Z">
              <w:r w:rsidRPr="002341CA" w:rsidDel="00D02AE6">
                <w:delText>-EGPRS</w:delText>
              </w:r>
            </w:del>
            <w:r w:rsidRPr="002341CA">
              <w:t xml:space="preserve"> Packet Timing Advance IE &gt; &gt; }</w:t>
            </w:r>
          </w:p>
          <w:p w:rsidR="009A6182" w:rsidRPr="002341CA" w:rsidRDefault="009A6182" w:rsidP="002A7C68">
            <w:pPr>
              <w:pStyle w:val="TAL"/>
            </w:pPr>
            <w:r w:rsidRPr="002341CA">
              <w:tab/>
            </w:r>
            <w:r w:rsidRPr="002341CA">
              <w:tab/>
            </w:r>
            <w:r w:rsidRPr="002341CA">
              <w:tab/>
            </w:r>
            <w:r w:rsidRPr="002341CA">
              <w:tab/>
              <w:t>{ 0 | 1</w:t>
            </w:r>
            <w:r w:rsidRPr="002341CA">
              <w:tab/>
              <w:t xml:space="preserve">&lt; </w:t>
            </w:r>
            <w:r w:rsidRPr="002341CA">
              <w:rPr>
                <w:b/>
              </w:rPr>
              <w:t>Frequency Parameters</w:t>
            </w:r>
            <w:r w:rsidRPr="002341CA">
              <w:t xml:space="preserve"> : &lt; Frequency Parameters </w:t>
            </w:r>
            <w:proofErr w:type="spellStart"/>
            <w:r w:rsidRPr="002341CA">
              <w:t>struct</w:t>
            </w:r>
            <w:proofErr w:type="spellEnd"/>
            <w:r w:rsidRPr="002341CA">
              <w:t xml:space="preserve"> &gt; &gt; }</w:t>
            </w:r>
          </w:p>
          <w:p w:rsidR="009A6182" w:rsidRPr="002341CA" w:rsidRDefault="009A6182" w:rsidP="002A7C68">
            <w:pPr>
              <w:pStyle w:val="TAL"/>
            </w:pPr>
            <w:r w:rsidRPr="002341CA">
              <w:tab/>
            </w:r>
            <w:r w:rsidRPr="002341CA">
              <w:tab/>
            </w:r>
            <w:r w:rsidRPr="002341CA">
              <w:tab/>
            </w:r>
            <w:r w:rsidRPr="002341CA">
              <w:tab/>
              <w:t xml:space="preserve">&lt; </w:t>
            </w:r>
            <w:r w:rsidRPr="002341CA">
              <w:rPr>
                <w:b/>
                <w:bCs/>
              </w:rPr>
              <w:t>UL_COVERAGE_CLASS</w:t>
            </w:r>
            <w:r w:rsidRPr="002341CA">
              <w:t xml:space="preserve"> : bit (2)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STARTING_UL_TIMESLOT</w:t>
            </w:r>
            <w:r w:rsidRPr="002341CA">
              <w:t xml:space="preserve"> : bit (3)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 xml:space="preserve">TIMESLOT_MULTIPLICATOR </w:t>
            </w:r>
            <w:r w:rsidRPr="002341CA">
              <w:t>: bit (</w:t>
            </w:r>
            <w:ins w:id="2899" w:author="Ericsson LM" w:date="2016-05-09T10:58:00Z">
              <w:r w:rsidR="00602935" w:rsidRPr="002341CA">
                <w:t>3</w:t>
              </w:r>
            </w:ins>
            <w:del w:id="2900" w:author="Ericsson LM" w:date="2016-05-09T10:58:00Z">
              <w:r w:rsidRPr="002341CA" w:rsidDel="00602935">
                <w:delText>2</w:delText>
              </w:r>
            </w:del>
            <w:r w:rsidRPr="002341CA">
              <w:t>)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Fixed Uplink Allocation</w:t>
            </w:r>
            <w:r w:rsidRPr="002341CA">
              <w:t xml:space="preserve"> : &lt; Fixed Uplink Allocation </w:t>
            </w:r>
            <w:proofErr w:type="spellStart"/>
            <w:r w:rsidRPr="002341CA">
              <w:t>struct</w:t>
            </w:r>
            <w:proofErr w:type="spellEnd"/>
            <w:r w:rsidRPr="002341CA">
              <w:t xml:space="preserve"> &gt; &gt;</w:t>
            </w:r>
          </w:p>
          <w:p w:rsidR="009A6182" w:rsidRPr="002341CA" w:rsidRDefault="009A6182" w:rsidP="002A7C68">
            <w:pPr>
              <w:pStyle w:val="TAL"/>
            </w:pPr>
            <w:r w:rsidRPr="002341CA">
              <w:tab/>
            </w:r>
            <w:r w:rsidRPr="002341CA">
              <w:tab/>
            </w:r>
            <w:r w:rsidRPr="002341CA">
              <w:tab/>
            </w:r>
            <w:r w:rsidRPr="002341CA">
              <w:tab/>
              <w:t>{ 0 | 1</w:t>
            </w:r>
            <w:r w:rsidRPr="002341CA">
              <w:tab/>
              <w:t xml:space="preserve">&lt; </w:t>
            </w:r>
            <w:r w:rsidRPr="002341CA">
              <w:rPr>
                <w:b/>
              </w:rPr>
              <w:t>P0</w:t>
            </w:r>
            <w:r w:rsidRPr="002341CA">
              <w:t xml:space="preserve"> : bit (4) &gt; </w:t>
            </w:r>
          </w:p>
          <w:p w:rsidR="009A6182" w:rsidRPr="002341CA" w:rsidRDefault="009A6182" w:rsidP="002A7C68">
            <w:pPr>
              <w:pStyle w:val="TAL"/>
            </w:pPr>
            <w:r w:rsidRPr="002341CA">
              <w:tab/>
            </w:r>
            <w:r w:rsidRPr="002341CA">
              <w:tab/>
            </w:r>
            <w:r w:rsidRPr="002341CA">
              <w:tab/>
            </w:r>
            <w:r w:rsidRPr="002341CA">
              <w:tab/>
            </w:r>
            <w:r w:rsidRPr="002341CA">
              <w:tab/>
            </w:r>
            <w:r w:rsidRPr="002341CA">
              <w:tab/>
              <w:t xml:space="preserve">&lt; </w:t>
            </w:r>
            <w:r w:rsidRPr="002341CA">
              <w:rPr>
                <w:b/>
              </w:rPr>
              <w:t>PR_MODE</w:t>
            </w:r>
            <w:r w:rsidRPr="002341CA">
              <w:t> : bit (1) &gt; }</w:t>
            </w:r>
          </w:p>
          <w:p w:rsidR="007129D8" w:rsidRPr="00D859F5" w:rsidRDefault="009A6182" w:rsidP="002A7C68">
            <w:pPr>
              <w:pStyle w:val="TAL"/>
              <w:rPr>
                <w:ins w:id="2901" w:author="Ericsson LM" w:date="2016-05-09T19:12:00Z"/>
              </w:rPr>
            </w:pPr>
            <w:r w:rsidRPr="002341CA">
              <w:tab/>
            </w:r>
            <w:r w:rsidRPr="002341CA">
              <w:tab/>
            </w:r>
            <w:r w:rsidRPr="002341CA">
              <w:tab/>
            </w:r>
            <w:r w:rsidRPr="002341CA">
              <w:tab/>
              <w:t>{ 0 | 1</w:t>
            </w:r>
            <w:ins w:id="2902" w:author="Ericsson LM" w:date="2016-05-09T19:12:00Z">
              <w:r w:rsidR="007129D8" w:rsidRPr="002341CA">
                <w:tab/>
              </w:r>
            </w:ins>
            <w:del w:id="2903" w:author="Ericsson LM" w:date="2016-05-09T19:12:00Z">
              <w:r w:rsidRPr="002341CA" w:rsidDel="007129D8">
                <w:delText xml:space="preserve"> </w:delText>
              </w:r>
            </w:del>
            <w:r w:rsidRPr="000D5E37">
              <w:t>&lt;</w:t>
            </w:r>
            <w:r w:rsidRPr="000D5E37">
              <w:rPr>
                <w:b/>
              </w:rPr>
              <w:t xml:space="preserve"> GAMMA</w:t>
            </w:r>
            <w:r w:rsidRPr="000D5E37">
              <w:t xml:space="preserve"> : bit (5) &gt;</w:t>
            </w:r>
          </w:p>
          <w:p w:rsidR="009A6182" w:rsidRPr="002341CA" w:rsidRDefault="007129D8" w:rsidP="002A7C68">
            <w:pPr>
              <w:pStyle w:val="TAL"/>
            </w:pPr>
            <w:ins w:id="2904" w:author="Ericsson LM" w:date="2016-05-09T19:12:00Z">
              <w:r w:rsidRPr="002341CA">
                <w:tab/>
              </w:r>
              <w:r w:rsidRPr="002341CA">
                <w:tab/>
              </w:r>
              <w:r w:rsidRPr="002341CA">
                <w:tab/>
              </w:r>
              <w:r w:rsidRPr="002341CA">
                <w:tab/>
              </w:r>
              <w:r w:rsidRPr="002341CA">
                <w:tab/>
              </w:r>
              <w:r w:rsidRPr="002341CA">
                <w:tab/>
                <w:t>&lt; ALPHA Enable : bit (1) &gt;</w:t>
              </w:r>
            </w:ins>
            <w:r w:rsidR="009A6182" w:rsidRPr="002341CA">
              <w:t xml:space="preserve"> }</w:t>
            </w:r>
          </w:p>
          <w:p w:rsidR="009A6182" w:rsidRPr="002341CA" w:rsidRDefault="009A6182" w:rsidP="002A7C68">
            <w:pPr>
              <w:pStyle w:val="TAL"/>
            </w:pPr>
            <w:r w:rsidRPr="000D5E37">
              <w:tab/>
            </w:r>
            <w:r w:rsidRPr="002341CA">
              <w:tab/>
            </w:r>
            <w:r w:rsidRPr="000D5E37">
              <w:tab/>
            </w:r>
            <w:r w:rsidRPr="000D5E37">
              <w:tab/>
            </w:r>
            <w:r w:rsidRPr="002341CA">
              <w:t xml:space="preserve">&lt; </w:t>
            </w:r>
            <w:r w:rsidRPr="002341CA">
              <w:rPr>
                <w:b/>
                <w:bCs/>
              </w:rPr>
              <w:t>DL_COVERAGE_CLASS</w:t>
            </w:r>
            <w:r w:rsidRPr="002341CA">
              <w:t xml:space="preserve"> : bit (2) &gt;</w:t>
            </w:r>
          </w:p>
          <w:p w:rsidR="009A6182" w:rsidRPr="002341CA" w:rsidRDefault="009A6182" w:rsidP="002A7C68">
            <w:pPr>
              <w:pStyle w:val="TAL"/>
            </w:pPr>
            <w:r w:rsidRPr="002341CA">
              <w:tab/>
            </w:r>
            <w:r w:rsidRPr="002341CA">
              <w:tab/>
            </w:r>
            <w:r w:rsidRPr="002341CA">
              <w:tab/>
            </w:r>
            <w:r w:rsidRPr="002341CA">
              <w:tab/>
              <w:t xml:space="preserve">&lt; </w:t>
            </w:r>
            <w:r w:rsidRPr="002341CA">
              <w:rPr>
                <w:b/>
              </w:rPr>
              <w:t>STARTING_DL_TIMESLOT_OFFSET</w:t>
            </w:r>
            <w:r w:rsidRPr="002341CA">
              <w:t xml:space="preserve"> : bit (2) &gt;</w:t>
            </w:r>
          </w:p>
        </w:tc>
      </w:tr>
      <w:tr w:rsidR="009A6182" w:rsidRPr="002341CA" w:rsidTr="002A7C68">
        <w:trPr>
          <w:cantSplit/>
        </w:trPr>
        <w:tc>
          <w:tcPr>
            <w:tcW w:w="9848" w:type="dxa"/>
          </w:tcPr>
          <w:p w:rsidR="009A6182" w:rsidRPr="002341CA" w:rsidRDefault="009A6182" w:rsidP="002A7C68">
            <w:pPr>
              <w:pStyle w:val="TAL"/>
            </w:pPr>
            <w:r w:rsidRPr="002341CA">
              <w:rPr>
                <w:szCs w:val="18"/>
              </w:rPr>
              <w:tab/>
            </w:r>
            <w:r w:rsidRPr="002341CA">
              <w:rPr>
                <w:szCs w:val="18"/>
              </w:rPr>
              <w:tab/>
            </w:r>
            <w:r w:rsidRPr="002341CA">
              <w:rPr>
                <w:szCs w:val="18"/>
              </w:rPr>
              <w:tab/>
            </w:r>
            <w:r w:rsidRPr="002341CA">
              <w:rPr>
                <w:szCs w:val="18"/>
              </w:rPr>
              <w:tab/>
              <w:t>&lt; padding bits &gt;  //</w:t>
            </w:r>
            <w:r w:rsidRPr="002341CA">
              <w:rPr>
                <w:szCs w:val="18"/>
              </w:rPr>
              <w:tab/>
            </w:r>
            <w:r w:rsidRPr="002341CA">
              <w:rPr>
                <w:szCs w:val="18"/>
              </w:rPr>
              <w:tab/>
            </w:r>
            <w:r w:rsidRPr="002341CA">
              <w:rPr>
                <w:szCs w:val="18"/>
              </w:rPr>
              <w:tab/>
            </w:r>
            <w:r w:rsidRPr="002341CA">
              <w:rPr>
                <w:szCs w:val="18"/>
              </w:rPr>
              <w:tab/>
            </w:r>
            <w:r w:rsidRPr="002341CA">
              <w:rPr>
                <w:szCs w:val="18"/>
              </w:rPr>
              <w:tab/>
            </w:r>
            <w:r w:rsidRPr="002341CA">
              <w:rPr>
                <w:i/>
                <w:szCs w:val="18"/>
              </w:rPr>
              <w:t>-- truncation at end of message allowed, bits '0' assumed</w:t>
            </w:r>
            <w:r w:rsidRPr="002341CA">
              <w:tab/>
            </w:r>
          </w:p>
          <w:p w:rsidR="009A6182" w:rsidRPr="002341CA" w:rsidRDefault="009A6182" w:rsidP="002A7C68">
            <w:pPr>
              <w:pStyle w:val="TAL"/>
            </w:pPr>
            <w:r w:rsidRPr="002341CA">
              <w:tab/>
            </w:r>
            <w:r w:rsidRPr="002341CA">
              <w:tab/>
            </w:r>
            <w:r w:rsidRPr="002341CA">
              <w:tab/>
            </w:r>
            <w:r w:rsidRPr="002341CA">
              <w:rPr>
                <w:szCs w:val="18"/>
              </w:rPr>
              <w:tab/>
            </w:r>
            <w:r w:rsidRPr="002341CA">
              <w:t>! &lt; Non-distribution part error : bit (*) = &lt; no string &gt; &gt; }</w:t>
            </w:r>
          </w:p>
          <w:p w:rsidR="009A6182" w:rsidRPr="002341CA" w:rsidRDefault="009A6182" w:rsidP="002A7C68">
            <w:pPr>
              <w:pStyle w:val="TAL"/>
            </w:pPr>
            <w:r w:rsidRPr="002341CA">
              <w:tab/>
            </w:r>
            <w:r w:rsidRPr="002341CA">
              <w:tab/>
            </w:r>
            <w:r w:rsidRPr="002341CA">
              <w:tab/>
              <w:t>! &lt; Address information part error : bit (*) = &lt; no string &gt; &gt;</w:t>
            </w:r>
          </w:p>
          <w:p w:rsidR="009A6182" w:rsidRPr="002341CA" w:rsidRDefault="009A6182" w:rsidP="002A7C68">
            <w:pPr>
              <w:pStyle w:val="TAL"/>
            </w:pPr>
            <w:r w:rsidRPr="002341CA">
              <w:tab/>
            </w:r>
            <w:r w:rsidRPr="002341CA">
              <w:tab/>
              <w:t xml:space="preserve">! &lt; Message escape : { 1 } bit (*) = &lt;no string&gt; &gt; } </w:t>
            </w:r>
            <w:r w:rsidRPr="002341CA">
              <w:tab/>
              <w:t>-- Extended for future changes</w:t>
            </w:r>
          </w:p>
          <w:p w:rsidR="009A6182" w:rsidRPr="002341CA" w:rsidRDefault="009A6182" w:rsidP="002A7C68">
            <w:pPr>
              <w:pStyle w:val="TAL"/>
            </w:pPr>
            <w:r w:rsidRPr="002341CA">
              <w:tab/>
              <w:t>! &lt; Distribution part error : bit (*) = &lt; no string &gt; &gt; ;</w:t>
            </w:r>
          </w:p>
          <w:p w:rsidR="009A6182" w:rsidRPr="002341CA" w:rsidRDefault="009A6182" w:rsidP="002A7C68">
            <w:pPr>
              <w:pStyle w:val="TAL"/>
            </w:pPr>
          </w:p>
          <w:p w:rsidR="009A6182" w:rsidRPr="002341CA" w:rsidRDefault="009A6182" w:rsidP="002A7C68">
            <w:pPr>
              <w:pStyle w:val="TAL"/>
            </w:pPr>
            <w:r w:rsidRPr="002341CA">
              <w:t xml:space="preserve">&lt; Frequency Parameters </w:t>
            </w:r>
            <w:proofErr w:type="spellStart"/>
            <w:r w:rsidRPr="002341CA">
              <w:t>struct</w:t>
            </w:r>
            <w:proofErr w:type="spellEnd"/>
            <w:r w:rsidRPr="002341CA">
              <w:t xml:space="preserve"> &gt; ::=</w:t>
            </w:r>
          </w:p>
          <w:p w:rsidR="009A6182" w:rsidRPr="002341CA" w:rsidRDefault="009A6182" w:rsidP="002A7C68">
            <w:pPr>
              <w:pStyle w:val="TAL"/>
            </w:pPr>
            <w:r w:rsidRPr="002341CA">
              <w:tab/>
              <w:t xml:space="preserve">&lt; </w:t>
            </w:r>
            <w:r w:rsidRPr="002341CA">
              <w:rPr>
                <w:b/>
              </w:rPr>
              <w:t>EC</w:t>
            </w:r>
            <w:ins w:id="2905" w:author="Ericsson LM" w:date="2016-05-10T09:53:00Z">
              <w:r w:rsidR="003343C0" w:rsidRPr="002341CA">
                <w:rPr>
                  <w:b/>
                </w:rPr>
                <w:t>_MA_NUMBER</w:t>
              </w:r>
            </w:ins>
            <w:del w:id="2906" w:author="Ericsson LM" w:date="2016-05-03T15:35:00Z">
              <w:r w:rsidRPr="002341CA" w:rsidDel="00D02AE6">
                <w:rPr>
                  <w:b/>
                </w:rPr>
                <w:delText>-EGPRS</w:delText>
              </w:r>
            </w:del>
            <w:del w:id="2907" w:author="Ericsson LM" w:date="2016-05-10T09:53:00Z">
              <w:r w:rsidRPr="002341CA" w:rsidDel="003343C0">
                <w:rPr>
                  <w:b/>
                </w:rPr>
                <w:delText xml:space="preserve"> Mobile Allocation set</w:delText>
              </w:r>
            </w:del>
            <w:r w:rsidRPr="002341CA">
              <w:rPr>
                <w:b/>
              </w:rPr>
              <w:t xml:space="preserve"> </w:t>
            </w:r>
            <w:r w:rsidRPr="002341CA">
              <w:t>: bit (5) &gt;</w:t>
            </w:r>
          </w:p>
          <w:p w:rsidR="009A6182" w:rsidRPr="002341CA" w:rsidRDefault="009A6182" w:rsidP="002A7C68">
            <w:pPr>
              <w:pStyle w:val="TAL"/>
            </w:pPr>
            <w:r w:rsidRPr="002341CA">
              <w:tab/>
              <w:t xml:space="preserve">&lt; </w:t>
            </w:r>
            <w:r w:rsidRPr="002341CA">
              <w:rPr>
                <w:b/>
              </w:rPr>
              <w:t xml:space="preserve">TSC : </w:t>
            </w:r>
            <w:r w:rsidRPr="002341CA">
              <w:t>bit (3) &gt;</w:t>
            </w:r>
          </w:p>
          <w:p w:rsidR="009A6182" w:rsidRPr="002341CA" w:rsidRDefault="009A6182" w:rsidP="002A7C68">
            <w:pPr>
              <w:pStyle w:val="TAL"/>
              <w:rPr>
                <w:iCs/>
              </w:rPr>
            </w:pPr>
            <w:r w:rsidRPr="002341CA">
              <w:tab/>
            </w:r>
            <w:r w:rsidRPr="002341CA">
              <w:rPr>
                <w:iCs/>
              </w:rPr>
              <w:t xml:space="preserve">&lt; </w:t>
            </w:r>
            <w:r w:rsidRPr="002341CA">
              <w:rPr>
                <w:b/>
                <w:iCs/>
              </w:rPr>
              <w:t>Primary TSC Set</w:t>
            </w:r>
            <w:r w:rsidRPr="002341CA">
              <w:rPr>
                <w:iCs/>
              </w:rPr>
              <w:t xml:space="preserve"> : bit (1) &gt;;</w:t>
            </w:r>
          </w:p>
          <w:p w:rsidR="009A6182" w:rsidRPr="002341CA" w:rsidRDefault="009A6182" w:rsidP="002A7C68">
            <w:pPr>
              <w:pStyle w:val="TAL"/>
            </w:pPr>
          </w:p>
        </w:tc>
      </w:tr>
      <w:tr w:rsidR="009A6182" w:rsidRPr="002341CA" w:rsidTr="002A7C68">
        <w:trPr>
          <w:cantSplit/>
        </w:trPr>
        <w:tc>
          <w:tcPr>
            <w:tcW w:w="9848" w:type="dxa"/>
          </w:tcPr>
          <w:p w:rsidR="009A6182" w:rsidRPr="002341CA" w:rsidRDefault="009A6182" w:rsidP="002A7C68">
            <w:pPr>
              <w:pStyle w:val="TAL"/>
            </w:pPr>
            <w:r w:rsidRPr="002341CA">
              <w:t xml:space="preserve">&lt; Fixed Uplink Allocation </w:t>
            </w:r>
            <w:proofErr w:type="spellStart"/>
            <w:r w:rsidRPr="002341CA">
              <w:t>struct</w:t>
            </w:r>
            <w:proofErr w:type="spellEnd"/>
            <w:r w:rsidRPr="002341CA">
              <w:t xml:space="preserve"> &gt; ::=</w:t>
            </w:r>
          </w:p>
          <w:p w:rsidR="009A6182" w:rsidRPr="002341CA" w:rsidRDefault="009A6182" w:rsidP="002A7C68">
            <w:pPr>
              <w:pStyle w:val="TAL"/>
            </w:pPr>
            <w:r w:rsidRPr="002341CA">
              <w:tab/>
              <w:t xml:space="preserve">&lt; </w:t>
            </w:r>
            <w:r w:rsidRPr="002341CA">
              <w:rPr>
                <w:b/>
              </w:rPr>
              <w:t xml:space="preserve">START_FIRST_UL_RLC_DATA_BLOCK : </w:t>
            </w:r>
            <w:r w:rsidRPr="002341CA">
              <w:t>bit (4) &gt;</w:t>
            </w:r>
          </w:p>
          <w:p w:rsidR="009A6182" w:rsidRPr="002341CA" w:rsidRDefault="009A6182" w:rsidP="002A7C68">
            <w:pPr>
              <w:pStyle w:val="TAL"/>
            </w:pPr>
            <w:r w:rsidRPr="002341CA">
              <w:tab/>
              <w:t>{ 1</w:t>
            </w:r>
            <w:r w:rsidRPr="002341CA">
              <w:tab/>
              <w:t>{</w:t>
            </w:r>
            <w:r w:rsidRPr="002341CA">
              <w:tab/>
              <w:t>0</w:t>
            </w:r>
            <w:r w:rsidRPr="002341CA">
              <w:tab/>
            </w:r>
            <w:ins w:id="2908" w:author="Ericsson LM" w:date="2016-05-26T03:04:00Z">
              <w:r w:rsidR="00666240" w:rsidRPr="002341CA">
                <w:t xml:space="preserve">-- </w:t>
              </w:r>
              <w:r w:rsidR="00666240" w:rsidRPr="002341CA">
                <w:rPr>
                  <w:i/>
                </w:rPr>
                <w:t>next UL RLC Data block starts at first possible occasion after previous UL RLC Data block</w:t>
              </w:r>
              <w:r w:rsidR="00666240" w:rsidRPr="002341CA" w:rsidDel="00666240">
                <w:t xml:space="preserve"> </w:t>
              </w:r>
            </w:ins>
            <w:del w:id="2909" w:author="Ericsson LM" w:date="2016-05-26T03:03:00Z">
              <w:r w:rsidRPr="002341CA" w:rsidDel="00666240">
                <w:delText xml:space="preserve">&lt; </w:delText>
              </w:r>
              <w:r w:rsidRPr="002341CA" w:rsidDel="00666240">
                <w:rPr>
                  <w:b/>
                </w:rPr>
                <w:delText xml:space="preserve">DELAY_NEXT_UL_RLC_DATA_BLOCK : </w:delText>
              </w:r>
              <w:r w:rsidRPr="002341CA" w:rsidDel="00666240">
                <w:delText>bit (3) &gt;</w:delText>
              </w:r>
              <w:r w:rsidRPr="002341CA" w:rsidDel="00666240">
                <w:tab/>
                <w:delText xml:space="preserve">-- </w:delText>
              </w:r>
              <w:r w:rsidRPr="002341CA" w:rsidDel="00666240">
                <w:rPr>
                  <w:i/>
                </w:rPr>
                <w:delText>delay until start of next UL RLC Data block</w:delText>
              </w:r>
            </w:del>
          </w:p>
          <w:p w:rsidR="009A6182" w:rsidRPr="002341CA" w:rsidRDefault="009A6182" w:rsidP="00666240">
            <w:pPr>
              <w:pStyle w:val="TAL"/>
            </w:pPr>
            <w:r w:rsidRPr="002341CA">
              <w:tab/>
            </w:r>
            <w:r w:rsidRPr="002341CA">
              <w:tab/>
            </w:r>
            <w:r w:rsidRPr="002341CA">
              <w:tab/>
              <w:t xml:space="preserve">| 1 </w:t>
            </w:r>
            <w:ins w:id="2910" w:author="Ericsson LM" w:date="2016-05-26T03:04:00Z">
              <w:r w:rsidR="00666240" w:rsidRPr="002341CA">
                <w:t xml:space="preserve">&lt; </w:t>
              </w:r>
              <w:r w:rsidR="00666240" w:rsidRPr="002341CA">
                <w:rPr>
                  <w:b/>
                </w:rPr>
                <w:t xml:space="preserve">DELAY_NEXT_UL_RLC_DATA_BLOCK : </w:t>
              </w:r>
              <w:r w:rsidR="00666240" w:rsidRPr="002341CA">
                <w:t>bit (3) &gt;</w:t>
              </w:r>
              <w:r w:rsidR="00666240" w:rsidRPr="002341CA">
                <w:tab/>
                <w:t xml:space="preserve">-- </w:t>
              </w:r>
              <w:r w:rsidR="00666240" w:rsidRPr="002341CA">
                <w:rPr>
                  <w:i/>
                </w:rPr>
                <w:t>delay until start of next UL RLC Data block</w:t>
              </w:r>
              <w:r w:rsidR="00666240" w:rsidRPr="002341CA">
                <w:t xml:space="preserve"> </w:t>
              </w:r>
            </w:ins>
            <w:r w:rsidRPr="002341CA">
              <w:t>} } ** 0;</w:t>
            </w:r>
            <w:del w:id="2911" w:author="Ericsson LM" w:date="2016-05-08T19:12:00Z">
              <w:r w:rsidRPr="002341CA" w:rsidDel="00973E0C">
                <w:tab/>
                <w:delText xml:space="preserve">-- </w:delText>
              </w:r>
              <w:r w:rsidRPr="002341CA" w:rsidDel="00973E0C">
                <w:rPr>
                  <w:i/>
                </w:rPr>
                <w:delText>next UL RLC Data block starts at first possible occasion after previous UL RLC Data block</w:delText>
              </w:r>
            </w:del>
          </w:p>
        </w:tc>
      </w:tr>
      <w:tr w:rsidR="009A6182" w:rsidRPr="002341CA" w:rsidTr="002A7C68">
        <w:trPr>
          <w:cantSplit/>
        </w:trPr>
        <w:tc>
          <w:tcPr>
            <w:tcW w:w="9848" w:type="dxa"/>
            <w:tcBorders>
              <w:left w:val="single" w:sz="4" w:space="0" w:color="auto"/>
              <w:bottom w:val="single" w:sz="4" w:space="0" w:color="auto"/>
              <w:right w:val="single" w:sz="4" w:space="0" w:color="auto"/>
            </w:tcBorders>
          </w:tcPr>
          <w:p w:rsidR="009A6182" w:rsidRPr="002341CA" w:rsidRDefault="009A6182" w:rsidP="002A7C68">
            <w:pPr>
              <w:pStyle w:val="TAL"/>
            </w:pPr>
          </w:p>
        </w:tc>
      </w:tr>
    </w:tbl>
    <w:p w:rsidR="009A6182" w:rsidRPr="002341CA" w:rsidRDefault="009A6182" w:rsidP="009A6182"/>
    <w:p w:rsidR="009A6182" w:rsidRPr="002341CA" w:rsidRDefault="009A6182" w:rsidP="009A6182">
      <w:pPr>
        <w:pStyle w:val="TH"/>
      </w:pPr>
      <w:r w:rsidRPr="002341CA">
        <w:t>Table 11.2.58.2: EC</w:t>
      </w:r>
      <w:del w:id="2912" w:author="Ericsson LM" w:date="2016-05-03T15:35:00Z">
        <w:r w:rsidRPr="002341CA" w:rsidDel="00D02AE6">
          <w:delText>-EGPRS</w:delText>
        </w:r>
      </w:del>
      <w:r w:rsidRPr="002341CA">
        <w:t xml:space="preserve"> </w:t>
      </w:r>
      <w:r w:rsidRPr="002341CA">
        <w:rPr>
          <w:caps/>
        </w:rPr>
        <w:t>Packet UPlink ASSIGNMENT</w:t>
      </w:r>
      <w:r w:rsidRPr="002341CA">
        <w:t xml:space="preserve"> information element details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48"/>
      </w:tblGrid>
      <w:tr w:rsidR="009A6182" w:rsidRPr="002341CA" w:rsidTr="002A7C68">
        <w:trPr>
          <w:cantSplit/>
          <w:trHeight w:val="113"/>
        </w:trPr>
        <w:tc>
          <w:tcPr>
            <w:tcW w:w="9848" w:type="dxa"/>
            <w:shd w:val="clear" w:color="auto" w:fill="auto"/>
          </w:tcPr>
          <w:p w:rsidR="009A6182" w:rsidRPr="002341CA" w:rsidRDefault="009A6182" w:rsidP="002A7C68">
            <w:pPr>
              <w:rPr>
                <w:b/>
              </w:rPr>
            </w:pPr>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p>
        </w:tc>
      </w:tr>
      <w:tr w:rsidR="009A6182" w:rsidRPr="002341CA" w:rsidTr="002A7C68">
        <w:trPr>
          <w:cantSplit/>
          <w:trHeight w:val="113"/>
        </w:trPr>
        <w:tc>
          <w:tcPr>
            <w:tcW w:w="9848" w:type="dxa"/>
            <w:shd w:val="clear" w:color="auto" w:fill="auto"/>
          </w:tcPr>
          <w:p w:rsidR="009A6182" w:rsidRPr="002341CA" w:rsidRDefault="009A6182" w:rsidP="002A7C68">
            <w:pPr>
              <w:rPr>
                <w:b/>
              </w:rPr>
            </w:pPr>
            <w:r w:rsidRPr="002341CA">
              <w:rPr>
                <w:b/>
              </w:rPr>
              <w:lastRenderedPageBreak/>
              <w:t>Global TFI</w:t>
            </w:r>
            <w:r w:rsidRPr="002341CA">
              <w:br/>
              <w:t>This information element identifies the uplink TFI, if available, or the downlink TFI, to which this message applies. This field is defined in</w:t>
            </w:r>
            <w:r w:rsidRPr="002341CA">
              <w:rPr>
                <w:i/>
              </w:rPr>
              <w:t xml:space="preserve"> </w:t>
            </w:r>
            <w:r w:rsidRPr="002341CA">
              <w:t>sub-clause 12.10.</w:t>
            </w:r>
          </w:p>
        </w:tc>
      </w:tr>
      <w:tr w:rsidR="009A6182" w:rsidRPr="002341CA" w:rsidTr="002A7C68">
        <w:trPr>
          <w:cantSplit/>
          <w:trHeight w:val="113"/>
        </w:trPr>
        <w:tc>
          <w:tcPr>
            <w:tcW w:w="9848" w:type="dxa"/>
            <w:shd w:val="clear" w:color="auto" w:fill="auto"/>
          </w:tcPr>
          <w:p w:rsidR="009A6182" w:rsidRPr="002341CA" w:rsidRDefault="009A6182" w:rsidP="002A7C68">
            <w:pPr>
              <w:spacing w:after="0"/>
              <w:rPr>
                <w:b/>
              </w:rPr>
            </w:pPr>
            <w:r w:rsidRPr="002341CA">
              <w:rPr>
                <w:b/>
              </w:rPr>
              <w:t>EGPRS Modulation and Coding Scheme</w:t>
            </w:r>
          </w:p>
          <w:p w:rsidR="009A6182" w:rsidRPr="002341CA" w:rsidRDefault="009A6182" w:rsidP="002A7C68">
            <w:r w:rsidRPr="002341CA">
              <w:t>The EGPRS Modulation and Coding Scheme information element is defined in</w:t>
            </w:r>
            <w:r w:rsidRPr="002341CA">
              <w:rPr>
                <w:i/>
              </w:rPr>
              <w:t xml:space="preserve"> </w:t>
            </w:r>
            <w:r w:rsidRPr="002341CA">
              <w:t xml:space="preserve">sub-clause 12.10d. </w:t>
            </w:r>
          </w:p>
          <w:p w:rsidR="009A6182" w:rsidRPr="002341CA" w:rsidRDefault="009A6182" w:rsidP="002A7C68">
            <w:r w:rsidRPr="002341CA">
              <w:rPr>
                <w:b/>
              </w:rPr>
              <w:t>OVERLAID_CDMA_CODE</w:t>
            </w:r>
            <w:r w:rsidRPr="002341CA">
              <w:t xml:space="preserve"> (2 bit field</w:t>
            </w:r>
            <w:proofErr w:type="gramStart"/>
            <w:r w:rsidRPr="002341CA">
              <w:t>)</w:t>
            </w:r>
            <w:proofErr w:type="gramEnd"/>
            <w:r w:rsidRPr="002341CA">
              <w:br/>
              <w:t>The Overlaid CDMA Code field indicates the Overlaid CDMA Code that shall be used at transmissions during the uplink EC</w:t>
            </w:r>
            <w:del w:id="2913" w:author="Ericsson LM" w:date="2016-05-03T15:35:00Z">
              <w:r w:rsidRPr="002341CA" w:rsidDel="00D02AE6">
                <w:delText>-EGPRS</w:delText>
              </w:r>
            </w:del>
            <w:r w:rsidRPr="002341CA">
              <w:t xml:space="preserve"> TBF, see 3GPP TS 45.002. This field is encoded according to the following table, see 3GPP TS 45.002 for definition of the codes:</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Overlaid CDMA Code 0</w:t>
            </w:r>
          </w:p>
          <w:p w:rsidR="009A6182" w:rsidRPr="002341CA" w:rsidRDefault="009A6182" w:rsidP="002A7C68">
            <w:pPr>
              <w:pStyle w:val="FP"/>
              <w:tabs>
                <w:tab w:val="left" w:pos="567"/>
              </w:tabs>
              <w:ind w:left="567" w:hanging="567"/>
            </w:pPr>
            <w:r w:rsidRPr="002341CA">
              <w:t>0 1</w:t>
            </w:r>
            <w:r w:rsidRPr="002341CA">
              <w:tab/>
              <w:t>Overlaid CDMA Code 1</w:t>
            </w:r>
          </w:p>
          <w:p w:rsidR="009A6182" w:rsidRPr="002341CA" w:rsidRDefault="009A6182" w:rsidP="002A7C68">
            <w:pPr>
              <w:pStyle w:val="FP"/>
              <w:tabs>
                <w:tab w:val="left" w:pos="567"/>
              </w:tabs>
              <w:ind w:left="567" w:hanging="567"/>
            </w:pPr>
            <w:r w:rsidRPr="002341CA">
              <w:t>1 0</w:t>
            </w:r>
            <w:r w:rsidRPr="002341CA">
              <w:tab/>
              <w:t>Overlaid CDMA Code 2</w:t>
            </w:r>
          </w:p>
          <w:p w:rsidR="009A6182" w:rsidRPr="002341CA" w:rsidRDefault="009A6182" w:rsidP="002A7C68">
            <w:r w:rsidRPr="002341CA">
              <w:t>1 1</w:t>
            </w:r>
            <w:r w:rsidRPr="002341CA">
              <w:tab/>
            </w:r>
            <w:del w:id="2914" w:author="Ericsson LM" w:date="2016-05-03T15:36:00Z">
              <w:r w:rsidRPr="002341CA" w:rsidDel="00603E4E">
                <w:tab/>
              </w:r>
            </w:del>
            <w:r w:rsidRPr="002341CA">
              <w:t>Overlaid CDMA Code 3</w:t>
            </w:r>
          </w:p>
          <w:p w:rsidR="009A6182" w:rsidRPr="002341CA" w:rsidRDefault="009A6182" w:rsidP="002A7C68">
            <w:r w:rsidRPr="002341CA">
              <w:t>Note: Overlaid CDMA Code 0 corresponds to that the bursts are transmitted as if no code was applied.</w:t>
            </w:r>
          </w:p>
        </w:tc>
      </w:tr>
      <w:tr w:rsidR="009A6182" w:rsidRPr="002341CA" w:rsidTr="002A7C68">
        <w:trPr>
          <w:cantSplit/>
          <w:trHeight w:val="113"/>
        </w:trPr>
        <w:tc>
          <w:tcPr>
            <w:tcW w:w="9848" w:type="dxa"/>
            <w:shd w:val="clear" w:color="auto" w:fill="auto"/>
          </w:tcPr>
          <w:p w:rsidR="009A6182" w:rsidRPr="002341CA" w:rsidRDefault="009A6182" w:rsidP="00F763B2">
            <w:pPr>
              <w:rPr>
                <w:b/>
              </w:rPr>
            </w:pPr>
            <w:r w:rsidRPr="002341CA">
              <w:rPr>
                <w:b/>
              </w:rPr>
              <w:t>UPLINK_TFI_ASSIGNMENT</w:t>
            </w:r>
            <w:r w:rsidRPr="002341CA">
              <w:t xml:space="preserve"> (5 bit field</w:t>
            </w:r>
            <w:proofErr w:type="gramStart"/>
            <w:r w:rsidRPr="002341CA">
              <w:t>)</w:t>
            </w:r>
            <w:proofErr w:type="gramEnd"/>
            <w:r w:rsidRPr="002341CA">
              <w:br/>
              <w:t>This information element, if present, assigns the contained TFI to the mobile station to identify the uplink TBF described by this message. This field is coded the same as the TFI field defined in sub-clause 12.15.</w:t>
            </w:r>
            <w:del w:id="2915" w:author="Ericsson LM" w:date="2016-05-08T20:12:00Z">
              <w:r w:rsidRPr="002341CA" w:rsidDel="00F763B2">
                <w:delText xml:space="preserve"> If EMST is used, each TFI identifies an RLC entity allocated on the uplink TBF. If EMSR is supported, each TFI identifies a Packet Flow Context supported by a specific RLC entity allocated on the uplink TBF.</w:delText>
              </w:r>
            </w:del>
          </w:p>
        </w:tc>
      </w:tr>
      <w:tr w:rsidR="009A6182" w:rsidRPr="002341CA" w:rsidTr="002A7C68">
        <w:trPr>
          <w:cantSplit/>
          <w:trHeight w:val="113"/>
        </w:trPr>
        <w:tc>
          <w:tcPr>
            <w:tcW w:w="9848" w:type="dxa"/>
            <w:shd w:val="clear" w:color="auto" w:fill="auto"/>
          </w:tcPr>
          <w:p w:rsidR="009A6182" w:rsidRPr="002341CA" w:rsidRDefault="009A6182" w:rsidP="00667ADF">
            <w:pPr>
              <w:rPr>
                <w:b/>
              </w:rPr>
            </w:pPr>
            <w:r w:rsidRPr="002341CA">
              <w:rPr>
                <w:b/>
              </w:rPr>
              <w:t>EC</w:t>
            </w:r>
            <w:del w:id="2916" w:author="Ericsson LM" w:date="2016-05-03T15:37:00Z">
              <w:r w:rsidRPr="002341CA" w:rsidDel="00667ADF">
                <w:rPr>
                  <w:b/>
                </w:rPr>
                <w:delText>-EGPRS</w:delText>
              </w:r>
            </w:del>
            <w:r w:rsidRPr="002341CA">
              <w:rPr>
                <w:b/>
              </w:rPr>
              <w:t xml:space="preserve"> Packet Timing Advance</w:t>
            </w:r>
            <w:r w:rsidRPr="002341CA">
              <w:br/>
              <w:t>This information element is defined in sub-clause 12.74.</w:t>
            </w:r>
          </w:p>
        </w:tc>
      </w:tr>
      <w:tr w:rsidR="009A6182" w:rsidRPr="002341CA" w:rsidTr="002A7C68">
        <w:trPr>
          <w:cantSplit/>
          <w:trHeight w:val="113"/>
        </w:trPr>
        <w:tc>
          <w:tcPr>
            <w:tcW w:w="9848" w:type="dxa"/>
            <w:shd w:val="clear" w:color="auto" w:fill="auto"/>
          </w:tcPr>
          <w:p w:rsidR="009A6182" w:rsidRPr="002341CA" w:rsidDel="00057BD9" w:rsidRDefault="009A6182" w:rsidP="00057BD9">
            <w:pPr>
              <w:rPr>
                <w:del w:id="2917" w:author="Ericsson LM" w:date="2016-05-25T19:13:00Z"/>
              </w:rPr>
            </w:pPr>
            <w:r w:rsidRPr="002341CA">
              <w:rPr>
                <w:b/>
              </w:rPr>
              <w:t>EC</w:t>
            </w:r>
            <w:ins w:id="2918" w:author="Ericsson LM" w:date="2016-05-10T09:54:00Z">
              <w:r w:rsidR="003343C0" w:rsidRPr="002341CA">
                <w:rPr>
                  <w:b/>
                </w:rPr>
                <w:t>_MA_NUMBER</w:t>
              </w:r>
            </w:ins>
            <w:del w:id="2919" w:author="Ericsson LM" w:date="2016-05-03T15:37:00Z">
              <w:r w:rsidRPr="002341CA" w:rsidDel="00667ADF">
                <w:rPr>
                  <w:b/>
                </w:rPr>
                <w:delText>-EGPRS</w:delText>
              </w:r>
            </w:del>
            <w:del w:id="2920" w:author="Ericsson LM" w:date="2016-05-10T09:55:00Z">
              <w:r w:rsidRPr="002341CA" w:rsidDel="003343C0">
                <w:rPr>
                  <w:b/>
                </w:rPr>
                <w:delText xml:space="preserve"> Mobile Allocation set</w:delText>
              </w:r>
            </w:del>
            <w:r w:rsidRPr="002341CA">
              <w:rPr>
                <w:b/>
              </w:rPr>
              <w:t xml:space="preserve"> </w:t>
            </w:r>
            <w:r w:rsidRPr="002341CA">
              <w:t>(5 bit field</w:t>
            </w:r>
            <w:proofErr w:type="gramStart"/>
            <w:r w:rsidRPr="002341CA">
              <w:t>)</w:t>
            </w:r>
            <w:proofErr w:type="gramEnd"/>
            <w:r w:rsidRPr="002341CA">
              <w:br/>
              <w:t>This field indicates what EC</w:t>
            </w:r>
            <w:del w:id="2921" w:author="Ericsson LM" w:date="2016-05-03T15:37:00Z">
              <w:r w:rsidRPr="002341CA" w:rsidDel="00667ADF">
                <w:delText>-EGPRS</w:delText>
              </w:r>
            </w:del>
            <w:r w:rsidRPr="002341CA">
              <w:t xml:space="preserve"> Mobile Allocation set, as defined in the EC</w:t>
            </w:r>
            <w:ins w:id="2922" w:author="Ericsson LM" w:date="2016-05-03T15:37:00Z">
              <w:r w:rsidR="00667ADF" w:rsidRPr="002341CA">
                <w:t xml:space="preserve"> </w:t>
              </w:r>
            </w:ins>
            <w:del w:id="2923" w:author="Ericsson LM" w:date="2016-05-03T15:37:00Z">
              <w:r w:rsidRPr="002341CA" w:rsidDel="00667ADF">
                <w:delText>-</w:delText>
              </w:r>
            </w:del>
            <w:r w:rsidRPr="002341CA">
              <w:t>SYSTEM INFORMATION TYPE 1 message, the TBF is allocated to</w:t>
            </w:r>
            <w:ins w:id="2924" w:author="Ericsson LM" w:date="2016-05-25T19:13:00Z">
              <w:r w:rsidR="00057BD9">
                <w:t xml:space="preserve"> (see 3GPP TS 44.018 [11])</w:t>
              </w:r>
            </w:ins>
            <w:r w:rsidRPr="002341CA">
              <w:t>.</w:t>
            </w:r>
            <w:del w:id="2925" w:author="Ericsson LM" w:date="2016-05-25T19:13:00Z">
              <w:r w:rsidRPr="002341CA" w:rsidDel="00057BD9">
                <w:delText xml:space="preserve"> Each EC</w:delText>
              </w:r>
            </w:del>
            <w:del w:id="2926" w:author="Ericsson LM" w:date="2016-05-03T15:37:00Z">
              <w:r w:rsidRPr="002341CA" w:rsidDel="00667ADF">
                <w:delText>-EGPRS</w:delText>
              </w:r>
            </w:del>
            <w:del w:id="2927" w:author="Ericsson LM" w:date="2016-05-25T19:13:00Z">
              <w:r w:rsidRPr="002341CA" w:rsidDel="00057BD9">
                <w:delText xml:space="preserve"> Mobile Allocation set contains frequency parameters, consisting of:</w:delText>
              </w:r>
            </w:del>
          </w:p>
          <w:p w:rsidR="009A6182" w:rsidRPr="002341CA" w:rsidDel="00057BD9" w:rsidRDefault="009A6182" w:rsidP="00057BD9">
            <w:pPr>
              <w:rPr>
                <w:del w:id="2928" w:author="Ericsson LM" w:date="2016-05-25T19:13:00Z"/>
              </w:rPr>
            </w:pPr>
            <w:del w:id="2929" w:author="Ericsson LM" w:date="2016-05-25T19:13:00Z">
              <w:r w:rsidRPr="002341CA" w:rsidDel="00057BD9">
                <w:delText>radio frequencies (ARFCNs), HSN and MAIO, for a hopping radio frequency channel; or</w:delText>
              </w:r>
            </w:del>
          </w:p>
          <w:p w:rsidR="009A6182" w:rsidRPr="002341CA" w:rsidRDefault="009A6182" w:rsidP="00057BD9">
            <w:del w:id="2930" w:author="Ericsson LM" w:date="2016-05-25T19:13:00Z">
              <w:r w:rsidRPr="002341CA" w:rsidDel="00057BD9">
                <w:delText>a single ARFCN, for a non-hopping radio frequency channel.</w:delText>
              </w:r>
            </w:del>
          </w:p>
          <w:p w:rsidR="009A6182" w:rsidRPr="002341CA" w:rsidRDefault="009A6182" w:rsidP="002A7C68">
            <w:r w:rsidRPr="002341CA">
              <w:t>The field is encoded as a binary number with a range 0 to 31.</w:t>
            </w:r>
          </w:p>
        </w:tc>
      </w:tr>
      <w:tr w:rsidR="009A6182" w:rsidRPr="002341CA" w:rsidTr="002A7C68">
        <w:trPr>
          <w:cantSplit/>
          <w:trHeight w:val="113"/>
        </w:trPr>
        <w:tc>
          <w:tcPr>
            <w:tcW w:w="9848" w:type="dxa"/>
            <w:shd w:val="clear" w:color="auto" w:fill="auto"/>
          </w:tcPr>
          <w:p w:rsidR="009A6182" w:rsidRPr="002341CA" w:rsidRDefault="009A6182" w:rsidP="002A7C68">
            <w:pPr>
              <w:rPr>
                <w:bCs/>
              </w:rPr>
            </w:pPr>
            <w:r w:rsidRPr="002341CA">
              <w:rPr>
                <w:b/>
              </w:rPr>
              <w:t xml:space="preserve">UL_COVERAGE_CLASS </w:t>
            </w:r>
            <w:r w:rsidRPr="002341CA">
              <w:t>(2 bit field</w:t>
            </w:r>
            <w:proofErr w:type="gramStart"/>
            <w:r w:rsidRPr="002341CA">
              <w:t>)</w:t>
            </w:r>
            <w:proofErr w:type="gramEnd"/>
            <w:r w:rsidRPr="002341CA">
              <w:br/>
              <w:t>This field indicates the UL Coverage Class that is assigned for the UL EC</w:t>
            </w:r>
            <w:del w:id="2931" w:author="Ericsson LM" w:date="2016-05-03T15:38:00Z">
              <w:r w:rsidRPr="002341CA" w:rsidDel="00667ADF">
                <w:delText>-EGPRS</w:delText>
              </w:r>
            </w:del>
            <w:r w:rsidRPr="002341CA">
              <w:t xml:space="preserve"> TBF. </w:t>
            </w:r>
            <w:r w:rsidRPr="002341CA">
              <w:rPr>
                <w:bCs/>
              </w:rPr>
              <w:t>The UL_COVERAGE_CLASS field shall be set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UL Coverage Class = CC1</w:t>
            </w:r>
          </w:p>
          <w:p w:rsidR="009A6182" w:rsidRPr="002341CA" w:rsidRDefault="009A6182" w:rsidP="002A7C68">
            <w:pPr>
              <w:pStyle w:val="FP"/>
              <w:tabs>
                <w:tab w:val="left" w:pos="567"/>
              </w:tabs>
              <w:ind w:left="567" w:hanging="567"/>
            </w:pPr>
            <w:r w:rsidRPr="002341CA">
              <w:t>0 1</w:t>
            </w:r>
            <w:r w:rsidRPr="002341CA">
              <w:tab/>
              <w:t>UL Coverage Class = CC2</w:t>
            </w:r>
          </w:p>
          <w:p w:rsidR="009A6182" w:rsidRPr="002341CA" w:rsidRDefault="009A6182" w:rsidP="002A7C68">
            <w:pPr>
              <w:pStyle w:val="FP"/>
              <w:tabs>
                <w:tab w:val="left" w:pos="567"/>
              </w:tabs>
              <w:ind w:left="567" w:hanging="567"/>
            </w:pPr>
            <w:r w:rsidRPr="002341CA">
              <w:t>1 0</w:t>
            </w:r>
            <w:r w:rsidRPr="002341CA">
              <w:tab/>
              <w:t>UL Coverage Class = CC3</w:t>
            </w:r>
          </w:p>
          <w:p w:rsidR="009A6182" w:rsidRPr="002341CA" w:rsidRDefault="009A6182" w:rsidP="00D02AE6">
            <w:pPr>
              <w:rPr>
                <w:b/>
              </w:rPr>
            </w:pPr>
            <w:r w:rsidRPr="002341CA">
              <w:t>1 1</w:t>
            </w:r>
            <w:r w:rsidRPr="002341CA">
              <w:tab/>
            </w:r>
            <w:del w:id="2932" w:author="Ericsson LM" w:date="2016-05-03T15:32:00Z">
              <w:r w:rsidRPr="002341CA" w:rsidDel="00D02AE6">
                <w:tab/>
              </w:r>
            </w:del>
            <w:r w:rsidRPr="002341CA">
              <w:t>UL Coverage Class = CC4</w:t>
            </w:r>
          </w:p>
        </w:tc>
      </w:tr>
      <w:tr w:rsidR="009A6182" w:rsidRPr="002341CA" w:rsidTr="002A7C68">
        <w:trPr>
          <w:cantSplit/>
          <w:trHeight w:val="113"/>
        </w:trPr>
        <w:tc>
          <w:tcPr>
            <w:tcW w:w="9848" w:type="dxa"/>
            <w:shd w:val="clear" w:color="auto" w:fill="auto"/>
          </w:tcPr>
          <w:p w:rsidR="009A6182" w:rsidRPr="002341CA" w:rsidRDefault="009A6182" w:rsidP="002A7C68">
            <w:pPr>
              <w:rPr>
                <w:bCs/>
              </w:rPr>
            </w:pPr>
            <w:r w:rsidRPr="002341CA">
              <w:rPr>
                <w:b/>
              </w:rPr>
              <w:lastRenderedPageBreak/>
              <w:t>STARTING_UL_TIMESLOT</w:t>
            </w:r>
            <w:r w:rsidRPr="002341CA">
              <w:t xml:space="preserve"> (3 bit field</w:t>
            </w:r>
            <w:proofErr w:type="gramStart"/>
            <w:r w:rsidRPr="002341CA">
              <w:t>)</w:t>
            </w:r>
            <w:proofErr w:type="gramEnd"/>
            <w:r w:rsidRPr="002341CA">
              <w:rPr>
                <w:b/>
              </w:rPr>
              <w:br/>
            </w:r>
            <w:r w:rsidRPr="002341CA">
              <w:t>This field defines the timeslot number of the lowest timeslot included in the uplink assignment for the UL EC</w:t>
            </w:r>
            <w:del w:id="2933" w:author="Ericsson LM" w:date="2016-05-03T15:38:00Z">
              <w:r w:rsidRPr="002341CA" w:rsidDel="00667ADF">
                <w:delText>-EGPRS</w:delText>
              </w:r>
            </w:del>
            <w:r w:rsidRPr="002341CA">
              <w:t xml:space="preserve"> TBF. The number of additional timeslots that are included in the uplink assignment for the TBF depends on the assigned UL Coverage Class and the Timeslot </w:t>
            </w:r>
            <w:proofErr w:type="spellStart"/>
            <w:r w:rsidRPr="002341CA">
              <w:t>Multiplicator</w:t>
            </w:r>
            <w:proofErr w:type="spellEnd"/>
            <w:r w:rsidRPr="002341CA">
              <w:t xml:space="preserve"> setting. The assigned timeslots are contiguous, starting with the timeslot number indicated in the STARTING_UL_TIMESLOT field. </w:t>
            </w:r>
            <w:r w:rsidRPr="002341CA">
              <w:rPr>
                <w:bCs/>
              </w:rPr>
              <w:t>The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3 2 1</w:t>
            </w:r>
          </w:p>
          <w:p w:rsidR="009A6182" w:rsidRPr="002341CA" w:rsidRDefault="009A6182" w:rsidP="002A7C68">
            <w:pPr>
              <w:pStyle w:val="FP"/>
              <w:tabs>
                <w:tab w:val="left" w:pos="567"/>
              </w:tabs>
              <w:ind w:left="567" w:hanging="567"/>
            </w:pPr>
            <w:r w:rsidRPr="002341CA">
              <w:t>0 0 0</w:t>
            </w:r>
            <w:r w:rsidRPr="002341CA">
              <w:tab/>
              <w:t>Timeslot 0 is the lowest assigned uplink timeslot</w:t>
            </w:r>
          </w:p>
          <w:p w:rsidR="009A6182" w:rsidRPr="002341CA" w:rsidRDefault="009A6182" w:rsidP="002A7C68">
            <w:pPr>
              <w:pStyle w:val="FP"/>
              <w:tabs>
                <w:tab w:val="left" w:pos="567"/>
              </w:tabs>
              <w:ind w:left="567" w:hanging="567"/>
            </w:pPr>
            <w:r w:rsidRPr="002341CA">
              <w:t>0 0 1</w:t>
            </w:r>
            <w:r w:rsidRPr="002341CA">
              <w:tab/>
              <w:t>Timeslot 1 is the lowest assigned uplink timeslot</w:t>
            </w:r>
          </w:p>
          <w:p w:rsidR="009A6182" w:rsidRPr="002341CA" w:rsidRDefault="009A6182" w:rsidP="002A7C68">
            <w:pPr>
              <w:pStyle w:val="FP"/>
              <w:tabs>
                <w:tab w:val="left" w:pos="567"/>
              </w:tabs>
              <w:ind w:left="567" w:hanging="567"/>
            </w:pPr>
            <w:r w:rsidRPr="002341CA">
              <w:t>0 1 0</w:t>
            </w:r>
            <w:r w:rsidRPr="002341CA">
              <w:tab/>
              <w:t>Timeslot 2 is the lowest assigned uplink timeslot</w:t>
            </w:r>
          </w:p>
          <w:p w:rsidR="009A6182" w:rsidRPr="002341CA" w:rsidRDefault="009A6182" w:rsidP="002A7C68">
            <w:r w:rsidRPr="002341CA">
              <w:t>0 1 1</w:t>
            </w:r>
            <w:r w:rsidRPr="002341CA">
              <w:tab/>
              <w:t>Timeslot 3 is the lowest assigned uplink timeslot</w:t>
            </w:r>
            <w:r w:rsidRPr="002341CA">
              <w:br/>
              <w:t xml:space="preserve">1 0 0 </w:t>
            </w:r>
            <w:r w:rsidRPr="002341CA">
              <w:tab/>
              <w:t>Timeslot 4 is the lowest assigned uplink timeslot</w:t>
            </w:r>
            <w:r w:rsidRPr="002341CA">
              <w:br/>
              <w:t xml:space="preserve">1 0 1 </w:t>
            </w:r>
            <w:r w:rsidRPr="002341CA">
              <w:tab/>
              <w:t>Timeslot 5 is the lowest assigned uplink timeslot</w:t>
            </w:r>
            <w:r w:rsidRPr="002341CA">
              <w:br/>
              <w:t xml:space="preserve">1 1 0 </w:t>
            </w:r>
            <w:r w:rsidRPr="002341CA">
              <w:tab/>
              <w:t>Timeslot 6 is the lowest assigned uplink timeslot</w:t>
            </w:r>
            <w:r w:rsidRPr="002341CA">
              <w:br/>
              <w:t xml:space="preserve">1 1 1 </w:t>
            </w:r>
            <w:r w:rsidRPr="002341CA">
              <w:tab/>
              <w:t>Timeslot 7 is the lowest assigned uplink timeslot</w:t>
            </w:r>
            <w:r w:rsidRPr="002341CA">
              <w:br/>
            </w:r>
          </w:p>
          <w:p w:rsidR="009A6182" w:rsidRPr="002341CA" w:rsidRDefault="009A6182" w:rsidP="002A7C68">
            <w:r w:rsidRPr="002341CA">
              <w:t>A mobile station assigned CC2, CC3 or CC4 is always assigned 4 consecutive timeslots. Therefore only timeslot 0, 1, 2, 3 or 4 may be indicated as the lowest assigned uplink timeslot when the assignment is for CC2, CC3 or CC4 in the uplink.</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t>TIMESLOT_MULTIPLICATOR</w:t>
            </w:r>
            <w:r w:rsidRPr="002341CA">
              <w:t xml:space="preserve"> (</w:t>
            </w:r>
            <w:ins w:id="2934" w:author="Ericsson LM" w:date="2016-05-09T10:58:00Z">
              <w:r w:rsidR="00602935" w:rsidRPr="002341CA">
                <w:t>3</w:t>
              </w:r>
            </w:ins>
            <w:del w:id="2935" w:author="Ericsson LM" w:date="2016-05-09T10:58:00Z">
              <w:r w:rsidRPr="002341CA" w:rsidDel="00602935">
                <w:delText>2</w:delText>
              </w:r>
            </w:del>
            <w:r w:rsidRPr="002341CA">
              <w:t xml:space="preserve"> bit field</w:t>
            </w:r>
            <w:proofErr w:type="gramStart"/>
            <w:r w:rsidRPr="002341CA">
              <w:t>)</w:t>
            </w:r>
            <w:proofErr w:type="gramEnd"/>
            <w:r w:rsidRPr="002341CA">
              <w:rPr>
                <w:b/>
              </w:rPr>
              <w:br/>
            </w:r>
            <w:r w:rsidRPr="002341CA">
              <w:t>This field defines how many UL timeslots that the assignment contains</w:t>
            </w:r>
            <w:ins w:id="2936" w:author="Ericsson LM" w:date="2016-05-10T22:09:00Z">
              <w:r w:rsidR="000F2A50" w:rsidRPr="002341CA">
                <w:t xml:space="preserve"> when the assigned UL Coverage Class, according to the UL_COVERAGE_CLASS field, is CC1.</w:t>
              </w:r>
            </w:ins>
            <w:del w:id="2937" w:author="Ericsson LM" w:date="2016-05-10T22:10:00Z">
              <w:r w:rsidRPr="002341CA" w:rsidDel="000F2A50">
                <w:delText>, as a multiplicator of the number of timeslots that are needed for the assigned UL Coverage Class for the blind physical layer transmissions. The number of assigned timeslots for the UL EC</w:delText>
              </w:r>
            </w:del>
            <w:del w:id="2938" w:author="Ericsson LM" w:date="2016-05-03T15:38:00Z">
              <w:r w:rsidRPr="002341CA" w:rsidDel="00242230">
                <w:delText>-EGPRS</w:delText>
              </w:r>
            </w:del>
            <w:del w:id="2939" w:author="Ericsson LM" w:date="2016-05-10T22:10:00Z">
              <w:r w:rsidRPr="002341CA" w:rsidDel="000F2A50">
                <w:delText xml:space="preserve"> TBF is based on the value of the TIMESLOT_MULTIPLICATOR</w:delText>
              </w:r>
            </w:del>
            <w:r w:rsidRPr="002341CA">
              <w:t xml:space="preserve"> </w:t>
            </w:r>
            <w:ins w:id="2940" w:author="Ericsson LM" w:date="2016-05-10T22:10:00Z">
              <w:r w:rsidR="000F2A50" w:rsidRPr="002341CA">
                <w:t xml:space="preserve">The </w:t>
              </w:r>
            </w:ins>
            <w:r w:rsidRPr="002341CA">
              <w:t xml:space="preserve">field </w:t>
            </w:r>
            <w:ins w:id="2941" w:author="Ericsson LM" w:date="2016-05-10T22:10:00Z">
              <w:r w:rsidR="000F2A50" w:rsidRPr="002341CA">
                <w:t xml:space="preserve">is coded </w:t>
              </w:r>
            </w:ins>
            <w:r w:rsidRPr="002341CA">
              <w:t>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602935" w:rsidP="002A7C68">
            <w:pPr>
              <w:pStyle w:val="FP"/>
              <w:tabs>
                <w:tab w:val="left" w:pos="567"/>
              </w:tabs>
              <w:ind w:left="567" w:hanging="567"/>
            </w:pPr>
            <w:ins w:id="2942" w:author="Ericsson LM" w:date="2016-05-09T10:59:00Z">
              <w:r w:rsidRPr="002341CA">
                <w:t xml:space="preserve">3 </w:t>
              </w:r>
            </w:ins>
            <w:r w:rsidR="009A6182" w:rsidRPr="002341CA">
              <w:t>2 1</w:t>
            </w:r>
          </w:p>
          <w:p w:rsidR="009A6182" w:rsidRPr="002341CA" w:rsidRDefault="00602935" w:rsidP="002A7C68">
            <w:pPr>
              <w:pStyle w:val="FP"/>
              <w:tabs>
                <w:tab w:val="left" w:pos="567"/>
              </w:tabs>
              <w:ind w:left="567" w:hanging="567"/>
            </w:pPr>
            <w:ins w:id="2943" w:author="Ericsson LM" w:date="2016-05-09T10:59:00Z">
              <w:r w:rsidRPr="002341CA">
                <w:t xml:space="preserve">0 </w:t>
              </w:r>
            </w:ins>
            <w:r w:rsidR="009A6182" w:rsidRPr="002341CA">
              <w:t>0 0</w:t>
            </w:r>
            <w:r w:rsidR="009A6182" w:rsidRPr="002341CA">
              <w:tab/>
            </w:r>
            <w:del w:id="2944" w:author="Ericsson LM" w:date="2016-05-10T22:11:00Z">
              <w:r w:rsidR="009A6182" w:rsidRPr="002341CA" w:rsidDel="000F2A50">
                <w:delText>According to the</w:delText>
              </w:r>
            </w:del>
            <w:ins w:id="2945" w:author="Ericsson LM" w:date="2016-05-10T22:11:00Z">
              <w:r w:rsidR="000F2A50" w:rsidRPr="002341CA">
                <w:t>1 timeslot</w:t>
              </w:r>
            </w:ins>
            <w:r w:rsidR="009A6182" w:rsidRPr="002341CA">
              <w:t xml:space="preserve"> assigned</w:t>
            </w:r>
            <w:del w:id="2946" w:author="Ericsson LM" w:date="2016-05-10T22:11:00Z">
              <w:r w:rsidR="009A6182" w:rsidRPr="002341CA" w:rsidDel="000F2A50">
                <w:delText xml:space="preserve"> UL CC</w:delText>
              </w:r>
            </w:del>
          </w:p>
          <w:p w:rsidR="009A6182" w:rsidRPr="002341CA" w:rsidRDefault="00602935" w:rsidP="002A7C68">
            <w:pPr>
              <w:pStyle w:val="FP"/>
              <w:tabs>
                <w:tab w:val="left" w:pos="567"/>
              </w:tabs>
              <w:ind w:left="567" w:hanging="567"/>
            </w:pPr>
            <w:ins w:id="2947" w:author="Ericsson LM" w:date="2016-05-09T10:59:00Z">
              <w:r w:rsidRPr="002341CA">
                <w:t xml:space="preserve">0 </w:t>
              </w:r>
            </w:ins>
            <w:r w:rsidR="009A6182" w:rsidRPr="002341CA">
              <w:t>0 1</w:t>
            </w:r>
            <w:r w:rsidR="009A6182" w:rsidRPr="002341CA">
              <w:tab/>
            </w:r>
            <w:del w:id="2948" w:author="Ericsson LM" w:date="2016-05-10T22:12:00Z">
              <w:r w:rsidR="009A6182" w:rsidRPr="002341CA" w:rsidDel="000F2A50">
                <w:delText xml:space="preserve">2*number of timeslots for </w:delText>
              </w:r>
            </w:del>
            <w:ins w:id="2949" w:author="Ericsson LM" w:date="2016-05-10T22:12:00Z">
              <w:r w:rsidR="000F2A50" w:rsidRPr="002341CA">
                <w:t xml:space="preserve">2 timeslots </w:t>
              </w:r>
            </w:ins>
            <w:r w:rsidR="009A6182" w:rsidRPr="002341CA">
              <w:t>assigned</w:t>
            </w:r>
            <w:del w:id="2950" w:author="Ericsson LM" w:date="2016-05-10T22:12:00Z">
              <w:r w:rsidR="009A6182" w:rsidRPr="002341CA" w:rsidDel="000F2A50">
                <w:delText xml:space="preserve"> UL CC</w:delText>
              </w:r>
            </w:del>
          </w:p>
          <w:p w:rsidR="009A6182" w:rsidRPr="002341CA" w:rsidRDefault="00602935" w:rsidP="002A7C68">
            <w:pPr>
              <w:pStyle w:val="FP"/>
              <w:tabs>
                <w:tab w:val="left" w:pos="567"/>
              </w:tabs>
              <w:ind w:left="567" w:hanging="567"/>
            </w:pPr>
            <w:ins w:id="2951" w:author="Ericsson LM" w:date="2016-05-09T10:59:00Z">
              <w:r w:rsidRPr="002341CA">
                <w:t xml:space="preserve">0 </w:t>
              </w:r>
            </w:ins>
            <w:r w:rsidR="009A6182" w:rsidRPr="002341CA">
              <w:t>1 0</w:t>
            </w:r>
            <w:r w:rsidR="009A6182" w:rsidRPr="002341CA">
              <w:tab/>
            </w:r>
            <w:del w:id="2952" w:author="Ericsson LM" w:date="2016-05-10T22:12:00Z">
              <w:r w:rsidR="009A6182" w:rsidRPr="002341CA" w:rsidDel="000F2A50">
                <w:delText xml:space="preserve">3*number of timeslots for </w:delText>
              </w:r>
            </w:del>
            <w:ins w:id="2953" w:author="Ericsson LM" w:date="2016-05-10T22:12:00Z">
              <w:r w:rsidR="000F2A50" w:rsidRPr="002341CA">
                <w:t xml:space="preserve">3 timeslots </w:t>
              </w:r>
            </w:ins>
            <w:r w:rsidR="009A6182" w:rsidRPr="002341CA">
              <w:t>assigned</w:t>
            </w:r>
            <w:del w:id="2954" w:author="Ericsson LM" w:date="2016-05-10T22:12:00Z">
              <w:r w:rsidR="009A6182" w:rsidRPr="002341CA" w:rsidDel="000F2A50">
                <w:delText xml:space="preserve"> UL CC</w:delText>
              </w:r>
            </w:del>
          </w:p>
          <w:p w:rsidR="00602935" w:rsidRPr="002341CA" w:rsidRDefault="00602935" w:rsidP="00602935">
            <w:pPr>
              <w:pStyle w:val="FP"/>
              <w:tabs>
                <w:tab w:val="left" w:pos="567"/>
              </w:tabs>
              <w:ind w:left="567" w:hanging="567"/>
              <w:rPr>
                <w:ins w:id="2955" w:author="Ericsson LM" w:date="2016-05-09T10:58:00Z"/>
              </w:rPr>
            </w:pPr>
            <w:ins w:id="2956" w:author="Ericsson LM" w:date="2016-05-09T10:59:00Z">
              <w:r w:rsidRPr="002341CA">
                <w:t xml:space="preserve">0 </w:t>
              </w:r>
            </w:ins>
            <w:r w:rsidR="009A6182" w:rsidRPr="002341CA">
              <w:t>1 1</w:t>
            </w:r>
            <w:r w:rsidR="009A6182" w:rsidRPr="002341CA">
              <w:tab/>
            </w:r>
            <w:del w:id="2957" w:author="Ericsson LM" w:date="2016-05-08T12:05:00Z">
              <w:r w:rsidR="009A6182" w:rsidRPr="002341CA" w:rsidDel="00E0340F">
                <w:tab/>
              </w:r>
            </w:del>
            <w:del w:id="2958" w:author="Ericsson LM" w:date="2016-05-10T22:13:00Z">
              <w:r w:rsidR="009A6182" w:rsidRPr="002341CA" w:rsidDel="000F2A50">
                <w:delText xml:space="preserve">4*number of timeslots for </w:delText>
              </w:r>
            </w:del>
            <w:ins w:id="2959" w:author="Ericsson LM" w:date="2016-05-10T22:13:00Z">
              <w:r w:rsidR="000F2A50" w:rsidRPr="002341CA">
                <w:t xml:space="preserve">4 timeslots </w:t>
              </w:r>
            </w:ins>
            <w:r w:rsidR="009A6182" w:rsidRPr="002341CA">
              <w:t>assigned</w:t>
            </w:r>
            <w:del w:id="2960" w:author="Ericsson LM" w:date="2016-05-10T22:13:00Z">
              <w:r w:rsidR="009A6182" w:rsidRPr="002341CA" w:rsidDel="000F2A50">
                <w:delText xml:space="preserve"> UL CC</w:delText>
              </w:r>
            </w:del>
          </w:p>
          <w:p w:rsidR="00602935" w:rsidRPr="002341CA" w:rsidRDefault="00602935" w:rsidP="00602935">
            <w:pPr>
              <w:pStyle w:val="FP"/>
              <w:tabs>
                <w:tab w:val="left" w:pos="567"/>
              </w:tabs>
              <w:ind w:left="567" w:hanging="567"/>
              <w:rPr>
                <w:ins w:id="2961" w:author="Ericsson LM" w:date="2016-05-09T10:58:00Z"/>
              </w:rPr>
            </w:pPr>
            <w:ins w:id="2962" w:author="Ericsson LM" w:date="2016-05-09T10:58:00Z">
              <w:r w:rsidRPr="002341CA">
                <w:t>1 0 0</w:t>
              </w:r>
              <w:r w:rsidRPr="002341CA">
                <w:tab/>
                <w:t xml:space="preserve">5 timeslots </w:t>
              </w:r>
              <w:r w:rsidR="000F2A50" w:rsidRPr="002341CA">
                <w:t>assigned</w:t>
              </w:r>
            </w:ins>
          </w:p>
          <w:p w:rsidR="00602935" w:rsidRPr="002341CA" w:rsidRDefault="00602935" w:rsidP="00602935">
            <w:pPr>
              <w:pStyle w:val="FP"/>
              <w:tabs>
                <w:tab w:val="left" w:pos="567"/>
              </w:tabs>
              <w:ind w:left="567" w:hanging="567"/>
              <w:rPr>
                <w:ins w:id="2963" w:author="Ericsson LM" w:date="2016-05-09T10:58:00Z"/>
              </w:rPr>
            </w:pPr>
            <w:ins w:id="2964" w:author="Ericsson LM" w:date="2016-05-09T10:58:00Z">
              <w:r w:rsidRPr="002341CA">
                <w:t>1 0 1</w:t>
              </w:r>
              <w:r w:rsidRPr="002341CA">
                <w:tab/>
                <w:t xml:space="preserve">6 timeslots </w:t>
              </w:r>
              <w:r w:rsidR="000F2A50" w:rsidRPr="002341CA">
                <w:t>assigned</w:t>
              </w:r>
            </w:ins>
          </w:p>
          <w:p w:rsidR="00602935" w:rsidRPr="002341CA" w:rsidRDefault="00602935" w:rsidP="00602935">
            <w:pPr>
              <w:pStyle w:val="FP"/>
              <w:tabs>
                <w:tab w:val="left" w:pos="567"/>
              </w:tabs>
              <w:ind w:left="567" w:hanging="567"/>
              <w:rPr>
                <w:ins w:id="2965" w:author="Ericsson LM" w:date="2016-05-09T10:58:00Z"/>
              </w:rPr>
            </w:pPr>
            <w:ins w:id="2966" w:author="Ericsson LM" w:date="2016-05-09T10:58:00Z">
              <w:r w:rsidRPr="002341CA">
                <w:t>1 1 0</w:t>
              </w:r>
              <w:r w:rsidRPr="002341CA">
                <w:tab/>
                <w:t xml:space="preserve">7 timeslots </w:t>
              </w:r>
              <w:r w:rsidR="000F2A50" w:rsidRPr="002341CA">
                <w:t>assigned</w:t>
              </w:r>
            </w:ins>
          </w:p>
          <w:p w:rsidR="009A6182" w:rsidRPr="002341CA" w:rsidRDefault="00602935" w:rsidP="002A7C68">
            <w:ins w:id="2967" w:author="Ericsson LM" w:date="2016-05-09T10:58:00Z">
              <w:r w:rsidRPr="002341CA">
                <w:t>1 1 1</w:t>
              </w:r>
              <w:r w:rsidRPr="002341CA">
                <w:tab/>
                <w:t>8 timeslots assigned</w:t>
              </w:r>
            </w:ins>
          </w:p>
          <w:p w:rsidR="009A6182" w:rsidRPr="002341CA" w:rsidRDefault="009A6182" w:rsidP="002A7C68">
            <w:pPr>
              <w:rPr>
                <w:b/>
              </w:rPr>
            </w:pPr>
            <w:r w:rsidRPr="002341CA">
              <w:t>Values other than ‘00</w:t>
            </w:r>
            <w:ins w:id="2968" w:author="Ericsson LM" w:date="2016-05-12T10:39:00Z">
              <w:r w:rsidR="001C2174" w:rsidRPr="002341CA">
                <w:t>0</w:t>
              </w:r>
            </w:ins>
            <w:r w:rsidRPr="002341CA">
              <w:t xml:space="preserve">’ can only be used if supported by the mobile station, as indicated by its </w:t>
            </w:r>
            <w:proofErr w:type="spellStart"/>
            <w:r w:rsidRPr="002341CA">
              <w:t>multislot</w:t>
            </w:r>
            <w:proofErr w:type="spellEnd"/>
            <w:r w:rsidRPr="002341CA">
              <w:t xml:space="preserve"> capability, see 3GPP TS 45.002. If the assigned uplink Coverage Class &gt; CC1 (according to the UL_COVERAGE_CLASS field), the mobile station shall consider the TIMESLOT_MULTIPLICATOR field as not valid</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lastRenderedPageBreak/>
              <w:t xml:space="preserve">START_FIRST_UL_RLC_DATA_BLOCK </w:t>
            </w:r>
            <w:r w:rsidRPr="002341CA">
              <w:t>(4 bit field</w:t>
            </w:r>
            <w:proofErr w:type="gramStart"/>
            <w:r w:rsidRPr="002341CA">
              <w:t>)</w:t>
            </w:r>
            <w:proofErr w:type="gramEnd"/>
            <w:r w:rsidRPr="002341CA">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w:t>
            </w:r>
            <w:del w:id="2969" w:author="Ericsson LM" w:date="2016-05-03T15:38:00Z">
              <w:r w:rsidRPr="002341CA" w:rsidDel="00242230">
                <w:delText>-EGPRS</w:delText>
              </w:r>
            </w:del>
            <w:r w:rsidRPr="002341CA">
              <w:t xml:space="preserve"> PACKET UPLINK ASSIGNMENT message, according to the USED_DL_COVERAGE_CLASS field. The encoding of the field is dependent of the value of the UL_COVERAGE_CLASS and the TIMESLOT_MULTIPLICATOR fields in the same message.</w:t>
            </w:r>
          </w:p>
          <w:p w:rsidR="009A6182" w:rsidRPr="002341CA" w:rsidRDefault="009A6182" w:rsidP="002A7C68">
            <w:r w:rsidRPr="002341CA">
              <w:t xml:space="preserve">If UL_COVERAGE_CLASS = CC1 and TIMESLOT_MULTIPLICATOR = 0 or if UL_COVERAGE_CLASS = CC2,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2970" w:author="Ericsson LM" w:date="2016-05-09T09:28:00Z">
              <w:r w:rsidR="007A4669" w:rsidRPr="002341CA">
                <w:t>N+13</w:t>
              </w:r>
            </w:ins>
            <w:del w:id="2971" w:author="Ericsson LM" w:date="2016-05-09T09:28:00Z">
              <w:r w:rsidRPr="002341CA" w:rsidDel="007A4669">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2972" w:author="Ericsson LM" w:date="2016-05-09T09:28:00Z">
              <w:r w:rsidR="007A4669" w:rsidRPr="002341CA">
                <w:t>N+17 or N+18</w:t>
              </w:r>
            </w:ins>
            <w:del w:id="2973" w:author="Ericsson LM" w:date="2016-05-09T09:28:00Z">
              <w:r w:rsidRPr="002341CA" w:rsidDel="007A4669">
                <w:delText>N+13</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2974" w:author="Ericsson LM" w:date="2016-05-09T09:28:00Z">
              <w:r w:rsidR="007A4669" w:rsidRPr="002341CA">
                <w:t>N+21 or N+22</w:t>
              </w:r>
            </w:ins>
            <w:del w:id="2975" w:author="Ericsson LM" w:date="2016-05-09T09:28:00Z">
              <w:r w:rsidRPr="002341CA" w:rsidDel="007A4669">
                <w:delText>N+17 or N+18</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2976" w:author="Ericsson LM" w:date="2016-05-09T09:28:00Z">
              <w:r w:rsidR="007A4669" w:rsidRPr="002341CA">
                <w:t>N+26</w:t>
              </w:r>
            </w:ins>
            <w:del w:id="2977" w:author="Ericsson LM" w:date="2016-05-09T09:28:00Z">
              <w:r w:rsidRPr="002341CA" w:rsidDel="007A4669">
                <w:delText>N+21 or N+22</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2978" w:author="Ericsson LM" w:date="2016-05-09T09:29:00Z">
              <w:r w:rsidR="007A4669" w:rsidRPr="002341CA">
                <w:t>N+30 or N+31</w:t>
              </w:r>
            </w:ins>
            <w:del w:id="2979" w:author="Ericsson LM" w:date="2016-05-09T09:29:00Z">
              <w:r w:rsidRPr="002341CA" w:rsidDel="007A4669">
                <w:delText>N+26</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2980" w:author="Ericsson LM" w:date="2016-05-09T09:29:00Z">
              <w:r w:rsidR="007A4669" w:rsidRPr="002341CA">
                <w:t>N+73 or N+74</w:t>
              </w:r>
            </w:ins>
            <w:del w:id="2981" w:author="Ericsson LM" w:date="2016-05-09T09:29:00Z">
              <w:r w:rsidRPr="002341CA" w:rsidDel="007A4669">
                <w:delText>N+69 or N+70</w:delText>
              </w:r>
            </w:del>
            <w:r w:rsidRPr="002341CA">
              <w:t>) mod 2715648</w:t>
            </w:r>
          </w:p>
          <w:p w:rsidR="009A6182" w:rsidRPr="002341CA" w:rsidRDefault="009A6182" w:rsidP="002A7C68">
            <w:r w:rsidRPr="002341CA">
              <w:t>1 1 1 1</w:t>
            </w:r>
            <w:r w:rsidRPr="002341CA">
              <w:tab/>
            </w:r>
            <w:r w:rsidRPr="002341CA">
              <w:tab/>
            </w:r>
            <w:r w:rsidRPr="002341CA">
              <w:tab/>
              <w:t>In the TDMA frame (</w:t>
            </w:r>
            <w:ins w:id="2982" w:author="Ericsson LM" w:date="2016-05-09T09:29:00Z">
              <w:r w:rsidR="007A4669" w:rsidRPr="002341CA">
                <w:t>N+78</w:t>
              </w:r>
            </w:ins>
            <w:del w:id="2983" w:author="Ericsson LM" w:date="2016-05-09T09:29:00Z">
              <w:r w:rsidRPr="002341CA" w:rsidDel="007A4669">
                <w:delText>N+73 or N+74</w:delText>
              </w:r>
            </w:del>
            <w:r w:rsidRPr="002341CA">
              <w:t>) mod 2715648</w:t>
            </w:r>
          </w:p>
          <w:p w:rsidR="009A6182" w:rsidRPr="002341CA" w:rsidRDefault="009A6182" w:rsidP="002A7C68">
            <w:r w:rsidRPr="002341CA">
              <w:t xml:space="preserve">If UL_COVERAGE_CLASS = CC1 and TIMESLOT_MULTIPLICATOR = 1,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w:t>
            </w:r>
            <w:del w:id="2984" w:author="Ericsson LM" w:date="2016-05-09T09:57:00Z">
              <w:r w:rsidRPr="002341CA" w:rsidDel="00370C3D">
                <w:delText>(s)</w:delText>
              </w:r>
            </w:del>
            <w:r w:rsidRPr="002341CA">
              <w:t xml:space="preserve"> with the lowest TN</w:t>
            </w:r>
            <w:del w:id="2985" w:author="Ericsson LM" w:date="2016-05-09T09:58:00Z">
              <w:r w:rsidRPr="002341CA" w:rsidDel="00370C3D">
                <w:delText>(s)</w:delText>
              </w:r>
            </w:del>
            <w:r w:rsidRPr="002341CA">
              <w:t xml:space="preserve"> in TDMA frame (</w:t>
            </w:r>
            <w:ins w:id="2986" w:author="Ericsson LM" w:date="2016-05-09T09:29:00Z">
              <w:r w:rsidR="009B29BA" w:rsidRPr="002341CA">
                <w:t>N+13</w:t>
              </w:r>
            </w:ins>
            <w:del w:id="2987" w:author="Ericsson LM" w:date="2016-05-09T09:29:00Z">
              <w:r w:rsidRPr="002341CA" w:rsidDel="009B29BA">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w:t>
            </w:r>
            <w:del w:id="2988" w:author="Ericsson LM" w:date="2016-05-09T09:57:00Z">
              <w:r w:rsidRPr="002341CA" w:rsidDel="00370C3D">
                <w:delText>(s)</w:delText>
              </w:r>
            </w:del>
            <w:r w:rsidRPr="002341CA">
              <w:t xml:space="preserve"> with the highest TN</w:t>
            </w:r>
            <w:del w:id="2989" w:author="Ericsson LM" w:date="2016-05-09T09:58:00Z">
              <w:r w:rsidRPr="002341CA" w:rsidDel="00370C3D">
                <w:delText>(s)</w:delText>
              </w:r>
            </w:del>
            <w:r w:rsidRPr="002341CA">
              <w:t xml:space="preserve"> in TDMA frame (</w:t>
            </w:r>
            <w:ins w:id="2990" w:author="Ericsson LM" w:date="2016-05-09T09:29:00Z">
              <w:r w:rsidR="009B29BA" w:rsidRPr="002341CA">
                <w:t>N+13</w:t>
              </w:r>
            </w:ins>
            <w:del w:id="2991" w:author="Ericsson LM" w:date="2016-05-09T09:29:00Z">
              <w:r w:rsidRPr="002341CA" w:rsidDel="009B29BA">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w:t>
            </w:r>
            <w:del w:id="2992" w:author="Ericsson LM" w:date="2016-05-09T09:57:00Z">
              <w:r w:rsidRPr="002341CA" w:rsidDel="00370C3D">
                <w:delText>(s)</w:delText>
              </w:r>
            </w:del>
            <w:r w:rsidRPr="002341CA">
              <w:t xml:space="preserve"> with the lowest TN</w:t>
            </w:r>
            <w:del w:id="2993" w:author="Ericsson LM" w:date="2016-05-09T09:58:00Z">
              <w:r w:rsidRPr="002341CA" w:rsidDel="00370C3D">
                <w:delText>(s)</w:delText>
              </w:r>
            </w:del>
            <w:r w:rsidRPr="002341CA">
              <w:t xml:space="preserve"> in TDMA frame (</w:t>
            </w:r>
            <w:ins w:id="2994" w:author="Ericsson LM" w:date="2016-05-09T09:30:00Z">
              <w:r w:rsidR="009B29BA" w:rsidRPr="002341CA">
                <w:t>N+17 or N+18</w:t>
              </w:r>
            </w:ins>
            <w:del w:id="2995" w:author="Ericsson LM" w:date="2016-05-09T09:30:00Z">
              <w:r w:rsidRPr="002341CA" w:rsidDel="009B29BA">
                <w:delText>N+13</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w:t>
            </w:r>
            <w:del w:id="2996" w:author="Ericsson LM" w:date="2016-05-09T09:57:00Z">
              <w:r w:rsidRPr="002341CA" w:rsidDel="00370C3D">
                <w:delText>(s)</w:delText>
              </w:r>
            </w:del>
            <w:r w:rsidRPr="002341CA">
              <w:t xml:space="preserve"> with the highest TN</w:t>
            </w:r>
            <w:del w:id="2997" w:author="Ericsson LM" w:date="2016-05-09T09:58:00Z">
              <w:r w:rsidRPr="002341CA" w:rsidDel="00370C3D">
                <w:delText>(s)</w:delText>
              </w:r>
            </w:del>
            <w:r w:rsidRPr="002341CA">
              <w:t xml:space="preserve"> in TDMA frame (</w:t>
            </w:r>
            <w:ins w:id="2998" w:author="Ericsson LM" w:date="2016-05-09T09:30:00Z">
              <w:r w:rsidR="004F1FF2" w:rsidRPr="002341CA">
                <w:t>N+17 or N+18</w:t>
              </w:r>
            </w:ins>
            <w:del w:id="2999" w:author="Ericsson LM" w:date="2016-05-09T09:30:00Z">
              <w:r w:rsidRPr="002341CA" w:rsidDel="004F1FF2">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w:t>
            </w:r>
            <w:del w:id="3000" w:author="Ericsson LM" w:date="2016-05-09T09:57:00Z">
              <w:r w:rsidRPr="002341CA" w:rsidDel="00370C3D">
                <w:delText>(s)</w:delText>
              </w:r>
            </w:del>
            <w:r w:rsidRPr="002341CA">
              <w:t xml:space="preserve"> with the lowest TN</w:t>
            </w:r>
            <w:del w:id="3001" w:author="Ericsson LM" w:date="2016-05-09T09:58:00Z">
              <w:r w:rsidRPr="002341CA" w:rsidDel="00370C3D">
                <w:delText>(s)</w:delText>
              </w:r>
            </w:del>
            <w:r w:rsidRPr="002341CA">
              <w:t xml:space="preserve"> in TDMA frame (</w:t>
            </w:r>
            <w:ins w:id="3002" w:author="Ericsson LM" w:date="2016-05-09T09:30:00Z">
              <w:r w:rsidR="004F1FF2" w:rsidRPr="002341CA">
                <w:t>N+43 or N+44</w:t>
              </w:r>
            </w:ins>
            <w:del w:id="3003" w:author="Ericsson LM" w:date="2016-05-09T09:30:00Z">
              <w:r w:rsidRPr="002341CA" w:rsidDel="004F1FF2">
                <w:delText>N+39</w:delText>
              </w:r>
            </w:del>
            <w:r w:rsidRPr="002341CA">
              <w:t>) mod 2715648</w:t>
            </w:r>
          </w:p>
          <w:p w:rsidR="009A6182" w:rsidRPr="002341CA" w:rsidRDefault="009A6182" w:rsidP="002A7C68">
            <w:r w:rsidRPr="002341CA">
              <w:t>1 1 1 1</w:t>
            </w:r>
            <w:r w:rsidRPr="002341CA">
              <w:tab/>
            </w:r>
            <w:r w:rsidRPr="002341CA">
              <w:tab/>
            </w:r>
            <w:r w:rsidRPr="002341CA">
              <w:tab/>
              <w:t>In the timeslot</w:t>
            </w:r>
            <w:del w:id="3004" w:author="Ericsson LM" w:date="2016-05-09T09:57:00Z">
              <w:r w:rsidRPr="002341CA" w:rsidDel="00370C3D">
                <w:delText>(s)</w:delText>
              </w:r>
            </w:del>
            <w:r w:rsidRPr="002341CA">
              <w:t xml:space="preserve"> with the highest TN</w:t>
            </w:r>
            <w:del w:id="3005" w:author="Ericsson LM" w:date="2016-05-09T09:57:00Z">
              <w:r w:rsidRPr="002341CA" w:rsidDel="00370C3D">
                <w:delText>(s)</w:delText>
              </w:r>
            </w:del>
            <w:r w:rsidRPr="002341CA">
              <w:t xml:space="preserve"> in TDMA frame (</w:t>
            </w:r>
            <w:ins w:id="3006" w:author="Ericsson LM" w:date="2016-05-09T09:31:00Z">
              <w:r w:rsidR="004F1FF2" w:rsidRPr="002341CA">
                <w:t>N+43 or N+44</w:t>
              </w:r>
            </w:ins>
            <w:del w:id="3007" w:author="Ericsson LM" w:date="2016-05-09T09:31:00Z">
              <w:r w:rsidRPr="002341CA" w:rsidDel="004F1FF2">
                <w:delText>N+39</w:delText>
              </w:r>
            </w:del>
            <w:r w:rsidRPr="002341CA">
              <w:t>) mod 2715648</w:t>
            </w:r>
          </w:p>
          <w:p w:rsidR="009A6182" w:rsidRPr="002341CA" w:rsidRDefault="009A6182" w:rsidP="002A7C68">
            <w:r w:rsidRPr="002341CA">
              <w:t xml:space="preserve">If UL_COVERAGE_CLASS = CC1 and TIMESLOT_MULTIPLICATOR = 2,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 with the lowest TN in TDMA frame (</w:t>
            </w:r>
            <w:ins w:id="3008" w:author="Ericsson LM" w:date="2016-05-09T09:31:00Z">
              <w:r w:rsidR="006441DE" w:rsidRPr="002341CA">
                <w:t>N+13</w:t>
              </w:r>
            </w:ins>
            <w:del w:id="3009" w:author="Ericsson LM" w:date="2016-05-09T09:31:00Z">
              <w:r w:rsidRPr="002341CA" w:rsidDel="006441DE">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3010" w:author="Ericsson LM" w:date="2016-05-09T09:31:00Z">
              <w:r w:rsidR="006441DE" w:rsidRPr="002341CA">
                <w:t>N+13</w:t>
              </w:r>
            </w:ins>
            <w:del w:id="3011" w:author="Ericsson LM" w:date="2016-05-09T09:31:00Z">
              <w:r w:rsidRPr="002341CA" w:rsidDel="006441DE">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 with the highest TN in TDMA frame (</w:t>
            </w:r>
            <w:ins w:id="3012" w:author="Ericsson LM" w:date="2016-05-09T09:31:00Z">
              <w:r w:rsidR="006441DE" w:rsidRPr="002341CA">
                <w:t>N+13</w:t>
              </w:r>
            </w:ins>
            <w:del w:id="3013" w:author="Ericsson LM" w:date="2016-05-09T09:31:00Z">
              <w:r w:rsidRPr="002341CA" w:rsidDel="006441DE">
                <w:delText>N+8 or N+9</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 with the lowest TN in TDMA frame (</w:t>
            </w:r>
            <w:ins w:id="3014" w:author="Ericsson LM" w:date="2016-05-09T09:31:00Z">
              <w:r w:rsidR="006441DE" w:rsidRPr="002341CA">
                <w:t>N+17 or N+18</w:t>
              </w:r>
            </w:ins>
            <w:del w:id="3015" w:author="Ericsson LM" w:date="2016-05-09T09:31:00Z">
              <w:r w:rsidRPr="002341CA" w:rsidDel="006441DE">
                <w:delText>N+13</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3016" w:author="Ericsson LM" w:date="2016-05-09T09:31:00Z">
              <w:r w:rsidR="006441DE" w:rsidRPr="002341CA">
                <w:t>N+17 or N+18</w:t>
              </w:r>
            </w:ins>
            <w:del w:id="3017" w:author="Ericsson LM" w:date="2016-05-09T09:31:00Z">
              <w:r w:rsidRPr="002341CA" w:rsidDel="006441DE">
                <w:delText>N+13</w:delText>
              </w:r>
            </w:del>
            <w:r w:rsidRPr="002341CA">
              <w:t>) mod 2715648</w:t>
            </w:r>
          </w:p>
          <w:p w:rsidR="009A6182" w:rsidRPr="002341CA" w:rsidRDefault="009A6182" w:rsidP="002A7C68">
            <w:pPr>
              <w:pStyle w:val="FP"/>
              <w:tabs>
                <w:tab w:val="left" w:pos="567"/>
              </w:tabs>
              <w:ind w:left="567" w:hanging="567"/>
            </w:pPr>
            <w:r w:rsidRPr="002341CA">
              <w:t>0 1 0 1</w:t>
            </w:r>
            <w:r w:rsidRPr="002341CA">
              <w:tab/>
            </w:r>
            <w:r w:rsidRPr="002341CA">
              <w:tab/>
            </w:r>
            <w:r w:rsidRPr="002341CA">
              <w:tab/>
            </w:r>
            <w:r w:rsidRPr="002341CA">
              <w:tab/>
              <w:t>In the timeslot with the highest TN in TDMA frame (</w:t>
            </w:r>
            <w:ins w:id="3018" w:author="Ericsson LM" w:date="2016-05-09T09:31:00Z">
              <w:r w:rsidR="006441DE" w:rsidRPr="002341CA">
                <w:t>N+17 or N+18</w:t>
              </w:r>
            </w:ins>
            <w:del w:id="3019" w:author="Ericsson LM" w:date="2016-05-09T09:31:00Z">
              <w:r w:rsidRPr="002341CA" w:rsidDel="006441DE">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 with the highest TN in TDMA frame (</w:t>
            </w:r>
            <w:ins w:id="3020" w:author="Ericsson LM" w:date="2016-05-09T09:32:00Z">
              <w:r w:rsidR="006441DE" w:rsidRPr="002341CA">
                <w:t>N+30 or N+31</w:t>
              </w:r>
            </w:ins>
            <w:del w:id="3021" w:author="Ericsson LM" w:date="2016-05-09T09:32:00Z">
              <w:r w:rsidRPr="002341CA" w:rsidDel="006441DE">
                <w:delText>N+26</w:delText>
              </w:r>
            </w:del>
            <w:r w:rsidRPr="002341CA">
              <w:t>) mod 2715648</w:t>
            </w:r>
          </w:p>
          <w:p w:rsidR="009A6182" w:rsidRPr="002341CA" w:rsidRDefault="009A6182" w:rsidP="002A7C68">
            <w:r w:rsidRPr="002341CA">
              <w:t>1 1 1 1</w:t>
            </w:r>
            <w:r w:rsidRPr="002341CA">
              <w:tab/>
            </w:r>
            <w:r w:rsidRPr="002341CA">
              <w:tab/>
            </w:r>
            <w:r w:rsidRPr="002341CA">
              <w:tab/>
              <w:t>In the timeslot with the lowest TN in TDMA frame (</w:t>
            </w:r>
            <w:ins w:id="3022" w:author="Ericsson LM" w:date="2016-05-09T09:32:00Z">
              <w:r w:rsidR="006441DE" w:rsidRPr="002341CA">
                <w:t>N+34 or N+35</w:t>
              </w:r>
            </w:ins>
            <w:del w:id="3023" w:author="Ericsson LM" w:date="2016-05-09T09:32:00Z">
              <w:r w:rsidRPr="002341CA" w:rsidDel="006441DE">
                <w:delText>N+30 or N+31</w:delText>
              </w:r>
            </w:del>
            <w:r w:rsidRPr="002341CA">
              <w:t>) mod 2715648</w:t>
            </w:r>
          </w:p>
          <w:p w:rsidR="009A6182" w:rsidRPr="002341CA" w:rsidRDefault="009A6182" w:rsidP="002A7C68">
            <w:r w:rsidRPr="002341CA">
              <w:t xml:space="preserve">If UL_COVERAGE_CLASS = CC1 and TIMESLOT_MULTIPLICATOR = 3,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timeslot with the lowest TN in TDMA frame (</w:t>
            </w:r>
            <w:ins w:id="3024" w:author="Ericsson LM" w:date="2016-05-09T09:32:00Z">
              <w:r w:rsidR="007D1DD2" w:rsidRPr="002341CA">
                <w:t>N+13</w:t>
              </w:r>
            </w:ins>
            <w:del w:id="3025" w:author="Ericsson LM" w:date="2016-05-09T09:32:00Z">
              <w:r w:rsidRPr="002341CA" w:rsidDel="007D1DD2">
                <w:delText>N+8 or N+9</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3026" w:author="Ericsson LM" w:date="2016-05-09T09:32:00Z">
              <w:r w:rsidR="007D1DD2" w:rsidRPr="002341CA">
                <w:t>N+13</w:t>
              </w:r>
            </w:ins>
            <w:del w:id="3027" w:author="Ericsson LM" w:date="2016-05-09T09:32:00Z">
              <w:r w:rsidRPr="002341CA" w:rsidDel="007D1DD2">
                <w:delText>N+8 or N+9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w:t>
            </w:r>
            <w:ins w:id="3028" w:author="Ericsson LM" w:date="2016-05-09T09:32:00Z">
              <w:r w:rsidR="007D1DD2" w:rsidRPr="002341CA">
                <w:t>N+13</w:t>
              </w:r>
            </w:ins>
            <w:del w:id="3029" w:author="Ericsson LM" w:date="2016-05-09T09:32:00Z">
              <w:r w:rsidRPr="002341CA" w:rsidDel="007D1DD2">
                <w:delText>N+8 or N+9</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timeslot with the highest TN in TDMA frame (</w:t>
            </w:r>
            <w:ins w:id="3030" w:author="Ericsson LM" w:date="2016-05-09T09:32:00Z">
              <w:r w:rsidR="007D1DD2" w:rsidRPr="002341CA">
                <w:t>N+13</w:t>
              </w:r>
            </w:ins>
            <w:del w:id="3031" w:author="Ericsson LM" w:date="2016-05-09T09:32:00Z">
              <w:r w:rsidRPr="002341CA" w:rsidDel="007D1DD2">
                <w:delText>N+8 or N+9</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timeslot with the lowest TN in TDMA frame (</w:t>
            </w:r>
            <w:ins w:id="3032" w:author="Ericsson LM" w:date="2016-05-09T09:33:00Z">
              <w:r w:rsidR="007D1DD2" w:rsidRPr="002341CA">
                <w:t>N+17 or N+18</w:t>
              </w:r>
            </w:ins>
            <w:del w:id="3033" w:author="Ericsson LM" w:date="2016-05-09T09:33:00Z">
              <w:r w:rsidRPr="002341CA" w:rsidDel="007D1DD2">
                <w:delText>N+13</w:delText>
              </w:r>
            </w:del>
            <w:r w:rsidRPr="002341CA">
              <w:t>) mod 2715648</w:t>
            </w:r>
          </w:p>
          <w:p w:rsidR="009A6182" w:rsidRPr="002341CA" w:rsidRDefault="009A6182" w:rsidP="002A7C68">
            <w:pPr>
              <w:pStyle w:val="FP"/>
              <w:tabs>
                <w:tab w:val="left" w:pos="567"/>
              </w:tabs>
              <w:ind w:left="567" w:hanging="567"/>
            </w:pPr>
            <w:r w:rsidRPr="002341CA">
              <w:t>0 1 0 1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w:t>
            </w:r>
            <w:ins w:id="3034" w:author="Ericsson LM" w:date="2016-05-09T09:33:00Z">
              <w:r w:rsidR="007D1DD2" w:rsidRPr="002341CA">
                <w:t>N+17 or N+18</w:t>
              </w:r>
            </w:ins>
            <w:del w:id="3035" w:author="Ericsson LM" w:date="2016-05-09T09:33:00Z">
              <w:r w:rsidRPr="002341CA" w:rsidDel="007D1DD2">
                <w:delText>N+13</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w:t>
            </w:r>
            <w:ins w:id="3036" w:author="Ericsson LM" w:date="2016-05-09T09:33:00Z">
              <w:r w:rsidR="007D1DD2" w:rsidRPr="002341CA">
                <w:t>N+26</w:t>
              </w:r>
            </w:ins>
            <w:del w:id="3037" w:author="Ericsson LM" w:date="2016-05-09T09:33:00Z">
              <w:r w:rsidRPr="002341CA" w:rsidDel="007D1DD2">
                <w:delText>N+21 or N+22</w:delText>
              </w:r>
            </w:del>
            <w:r w:rsidRPr="002341CA">
              <w:t>) mod 2715648</w:t>
            </w:r>
          </w:p>
          <w:p w:rsidR="009A6182" w:rsidRPr="002341CA" w:rsidDel="004A58AF" w:rsidRDefault="009A6182" w:rsidP="000D5E37">
            <w:pPr>
              <w:pStyle w:val="FP"/>
              <w:tabs>
                <w:tab w:val="left" w:pos="567"/>
              </w:tabs>
              <w:spacing w:after="180"/>
              <w:ind w:left="562" w:hanging="562"/>
              <w:rPr>
                <w:del w:id="3038" w:author="Ericsson LM" w:date="2016-05-09T12:45:00Z"/>
              </w:rPr>
            </w:pPr>
            <w:r w:rsidRPr="002341CA">
              <w:t>1 1 1 1</w:t>
            </w:r>
            <w:r w:rsidRPr="002341CA">
              <w:tab/>
            </w:r>
            <w:r w:rsidRPr="002341CA">
              <w:tab/>
            </w:r>
            <w:r w:rsidRPr="002341CA">
              <w:tab/>
            </w:r>
            <w:r w:rsidRPr="002341CA">
              <w:tab/>
            </w:r>
            <w:ins w:id="3039" w:author="Ericsson LM" w:date="2016-05-17T13:48:00Z">
              <w:r w:rsidR="000D5E37" w:rsidRPr="002341CA">
                <w:tab/>
              </w:r>
            </w:ins>
            <w:r w:rsidRPr="002341CA">
              <w:t>In the timeslot with the highest TN in TDMA frame (</w:t>
            </w:r>
            <w:ins w:id="3040" w:author="Ericsson LM" w:date="2016-05-09T09:33:00Z">
              <w:r w:rsidR="007D1DD2" w:rsidRPr="002341CA">
                <w:t>N+26</w:t>
              </w:r>
            </w:ins>
            <w:del w:id="3041" w:author="Ericsson LM" w:date="2016-05-09T09:33:00Z">
              <w:r w:rsidRPr="002341CA" w:rsidDel="007D1DD2">
                <w:delText>N+21 or N+22</w:delText>
              </w:r>
            </w:del>
            <w:r w:rsidRPr="002341CA">
              <w:t>) mod 2715648</w:t>
            </w:r>
          </w:p>
          <w:p w:rsidR="009A6182" w:rsidRPr="002341CA" w:rsidRDefault="009A6182" w:rsidP="00600313">
            <w:pPr>
              <w:pStyle w:val="FP"/>
              <w:tabs>
                <w:tab w:val="left" w:pos="567"/>
              </w:tabs>
              <w:spacing w:after="180"/>
              <w:ind w:left="562" w:hanging="562"/>
            </w:pPr>
          </w:p>
        </w:tc>
      </w:tr>
      <w:tr w:rsidR="00D859F5" w:rsidRPr="002341CA" w:rsidTr="00145B14">
        <w:trPr>
          <w:cantSplit/>
          <w:trHeight w:val="14454"/>
          <w:ins w:id="3042" w:author="Ericsson LM" w:date="2016-05-17T14:01:00Z"/>
        </w:trPr>
        <w:tc>
          <w:tcPr>
            <w:tcW w:w="9848" w:type="dxa"/>
            <w:shd w:val="clear" w:color="auto" w:fill="auto"/>
          </w:tcPr>
          <w:p w:rsidR="00D859F5" w:rsidRPr="002341CA" w:rsidRDefault="00D859F5" w:rsidP="00D859F5">
            <w:pPr>
              <w:rPr>
                <w:ins w:id="3043" w:author="Ericsson LM" w:date="2016-05-17T14:02:00Z"/>
              </w:rPr>
            </w:pPr>
            <w:ins w:id="3044" w:author="Ericsson LM" w:date="2016-05-17T14:02:00Z">
              <w:r w:rsidRPr="002341CA">
                <w:lastRenderedPageBreak/>
                <w:t xml:space="preserve">If UL_COVERAGE_CLASS = CC1 and TIMESLOT_MULTIPLICATOR = 4, the START_FN_FIRST_UL_RLC_DATA_BLOCK field </w:t>
              </w:r>
              <w:r w:rsidRPr="002341CA">
                <w:rPr>
                  <w:bCs/>
                </w:rPr>
                <w:t>is encoded according to the following table:</w:t>
              </w:r>
            </w:ins>
          </w:p>
          <w:p w:rsidR="00D859F5" w:rsidRPr="002341CA" w:rsidRDefault="00D859F5" w:rsidP="00D859F5">
            <w:pPr>
              <w:pStyle w:val="FP"/>
              <w:tabs>
                <w:tab w:val="left" w:pos="567"/>
              </w:tabs>
              <w:ind w:left="567" w:hanging="567"/>
              <w:rPr>
                <w:ins w:id="3045" w:author="Ericsson LM" w:date="2016-05-17T14:02:00Z"/>
              </w:rPr>
            </w:pPr>
            <w:ins w:id="3046" w:author="Ericsson LM" w:date="2016-05-17T14:02:00Z">
              <w:r w:rsidRPr="002341CA">
                <w:t>bit</w:t>
              </w:r>
            </w:ins>
          </w:p>
          <w:p w:rsidR="00D859F5" w:rsidRPr="002341CA" w:rsidRDefault="00D859F5" w:rsidP="00D859F5">
            <w:pPr>
              <w:pStyle w:val="FP"/>
              <w:tabs>
                <w:tab w:val="left" w:pos="567"/>
              </w:tabs>
              <w:ind w:left="567" w:hanging="567"/>
              <w:rPr>
                <w:ins w:id="3047" w:author="Ericsson LM" w:date="2016-05-17T14:02:00Z"/>
              </w:rPr>
            </w:pPr>
            <w:ins w:id="3048" w:author="Ericsson LM" w:date="2016-05-17T14:02:00Z">
              <w:r w:rsidRPr="002341CA">
                <w:t>4 3 2 1</w:t>
              </w:r>
            </w:ins>
          </w:p>
          <w:p w:rsidR="00D859F5" w:rsidRPr="002341CA" w:rsidRDefault="00D859F5" w:rsidP="00D859F5">
            <w:pPr>
              <w:pStyle w:val="FP"/>
              <w:tabs>
                <w:tab w:val="left" w:pos="567"/>
              </w:tabs>
              <w:ind w:left="567" w:hanging="567"/>
              <w:rPr>
                <w:ins w:id="3049" w:author="Ericsson LM" w:date="2016-05-17T14:02:00Z"/>
              </w:rPr>
            </w:pPr>
            <w:ins w:id="3050" w:author="Ericsson LM" w:date="2016-05-17T14:02:00Z">
              <w:r w:rsidRPr="002341CA">
                <w:t>0 0 0 0</w:t>
              </w:r>
              <w:r w:rsidRPr="002341CA">
                <w:tab/>
              </w:r>
              <w:r w:rsidRPr="002341CA">
                <w:tab/>
              </w:r>
              <w:r w:rsidRPr="002341CA">
                <w:tab/>
              </w:r>
              <w:r w:rsidRPr="002341CA">
                <w:tab/>
                <w:t>In the timeslot with the lowest TN in TDMA frame (N+13) mod 2715648</w:t>
              </w:r>
            </w:ins>
          </w:p>
          <w:p w:rsidR="00D859F5" w:rsidRPr="002341CA" w:rsidRDefault="00D859F5" w:rsidP="00D859F5">
            <w:pPr>
              <w:pStyle w:val="FP"/>
              <w:tabs>
                <w:tab w:val="left" w:pos="567"/>
              </w:tabs>
              <w:ind w:left="567" w:hanging="567"/>
              <w:rPr>
                <w:ins w:id="3051" w:author="Ericsson LM" w:date="2016-05-17T14:02:00Z"/>
              </w:rPr>
            </w:pPr>
            <w:ins w:id="3052" w:author="Ericsson LM" w:date="2016-05-17T14:02: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D859F5" w:rsidRPr="002341CA" w:rsidRDefault="00D859F5" w:rsidP="00D859F5">
            <w:pPr>
              <w:pStyle w:val="FP"/>
              <w:tabs>
                <w:tab w:val="left" w:pos="567"/>
              </w:tabs>
              <w:ind w:left="567" w:hanging="567"/>
              <w:rPr>
                <w:ins w:id="3053" w:author="Ericsson LM" w:date="2016-05-17T14:02:00Z"/>
              </w:rPr>
            </w:pPr>
            <w:ins w:id="3054" w:author="Ericsson LM" w:date="2016-05-17T14:02: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D859F5" w:rsidRPr="002341CA" w:rsidRDefault="00D859F5" w:rsidP="00D859F5">
            <w:pPr>
              <w:pStyle w:val="FP"/>
              <w:tabs>
                <w:tab w:val="left" w:pos="567"/>
              </w:tabs>
              <w:ind w:left="567" w:hanging="567"/>
              <w:rPr>
                <w:ins w:id="3055" w:author="Ericsson LM" w:date="2016-05-17T14:02:00Z"/>
              </w:rPr>
            </w:pPr>
            <w:ins w:id="3056" w:author="Ericsson LM" w:date="2016-05-17T14:02:00Z">
              <w:r w:rsidRPr="002341CA">
                <w:t>0 0 1 1</w:t>
              </w:r>
              <w:r w:rsidRPr="002341CA">
                <w:tab/>
              </w:r>
              <w:r w:rsidRPr="002341CA">
                <w:tab/>
              </w:r>
              <w:r w:rsidRPr="002341CA">
                <w:tab/>
              </w:r>
              <w:r w:rsidRPr="002341CA">
                <w:tab/>
                <w:t>In the timeslot with the 4</w:t>
              </w:r>
              <w:r w:rsidRPr="00A35ED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57" w:author="Ericsson LM" w:date="2016-05-17T14:02:00Z"/>
              </w:rPr>
            </w:pPr>
            <w:ins w:id="3058" w:author="Ericsson LM" w:date="2016-05-17T14:02:00Z">
              <w:r w:rsidRPr="002341CA">
                <w:t>0 1 0 0</w:t>
              </w:r>
              <w:r w:rsidRPr="002341CA">
                <w:tab/>
              </w:r>
              <w:r w:rsidRPr="002341CA">
                <w:tab/>
              </w:r>
              <w:r w:rsidRPr="002341CA">
                <w:tab/>
              </w:r>
              <w:r w:rsidRPr="002341CA">
                <w:tab/>
                <w:t>In the timeslot with the highest TN in TDMA frame (N+13) mod 2715648</w:t>
              </w:r>
            </w:ins>
          </w:p>
          <w:p w:rsidR="00D859F5" w:rsidRPr="002341CA" w:rsidRDefault="00D859F5" w:rsidP="00D859F5">
            <w:pPr>
              <w:pStyle w:val="FP"/>
              <w:tabs>
                <w:tab w:val="left" w:pos="567"/>
              </w:tabs>
              <w:ind w:left="567" w:hanging="567"/>
              <w:rPr>
                <w:ins w:id="3059" w:author="Ericsson LM" w:date="2016-05-17T14:02:00Z"/>
              </w:rPr>
            </w:pPr>
            <w:ins w:id="3060" w:author="Ericsson LM" w:date="2016-05-17T14:02:00Z">
              <w:r w:rsidRPr="002341CA">
                <w:t>0 1 0 1</w:t>
              </w:r>
              <w:r w:rsidRPr="002341CA">
                <w:tab/>
              </w:r>
              <w:r w:rsidRPr="002341CA">
                <w:tab/>
              </w:r>
              <w:r w:rsidRPr="002341CA">
                <w:tab/>
              </w:r>
              <w:r w:rsidRPr="002341CA">
                <w:tab/>
                <w:t>In the timeslot with the lowest TN in TDMA frame (N+17 or N+18) mod 2715648</w:t>
              </w:r>
            </w:ins>
          </w:p>
          <w:p w:rsidR="00D859F5" w:rsidRPr="002341CA" w:rsidRDefault="00D859F5" w:rsidP="00D859F5">
            <w:pPr>
              <w:pStyle w:val="FP"/>
              <w:tabs>
                <w:tab w:val="left" w:pos="567"/>
              </w:tabs>
              <w:ind w:left="567" w:hanging="567"/>
              <w:rPr>
                <w:ins w:id="3061" w:author="Ericsson LM" w:date="2016-05-17T14:02:00Z"/>
              </w:rPr>
            </w:pPr>
            <w:ins w:id="3062" w:author="Ericsson LM" w:date="2016-05-17T14:02:00Z">
              <w:r w:rsidRPr="002341CA">
                <w:t>….</w:t>
              </w:r>
            </w:ins>
          </w:p>
          <w:p w:rsidR="00D859F5" w:rsidRPr="002341CA" w:rsidRDefault="00D859F5" w:rsidP="00D859F5">
            <w:pPr>
              <w:pStyle w:val="FP"/>
              <w:tabs>
                <w:tab w:val="left" w:pos="567"/>
              </w:tabs>
              <w:ind w:left="567" w:hanging="567"/>
              <w:rPr>
                <w:ins w:id="3063" w:author="Ericsson LM" w:date="2016-05-17T14:02:00Z"/>
              </w:rPr>
            </w:pPr>
            <w:ins w:id="3064" w:author="Ericsson LM" w:date="2016-05-17T14:02:00Z">
              <w:r w:rsidRPr="002341CA">
                <w:t>1 1 1 0</w:t>
              </w:r>
              <w:r w:rsidRPr="002341CA">
                <w:tab/>
              </w:r>
              <w:r w:rsidRPr="002341CA">
                <w:tab/>
              </w:r>
              <w:r w:rsidRPr="002341CA">
                <w:tab/>
              </w:r>
              <w:r w:rsidRPr="002341CA">
                <w:tab/>
                <w:t>In the timeslot with the highest TN in TDMA frame (N+21 or N+22) mod 2715648</w:t>
              </w:r>
            </w:ins>
          </w:p>
          <w:p w:rsidR="00D859F5" w:rsidRPr="002341CA" w:rsidRDefault="00D859F5" w:rsidP="00D859F5">
            <w:pPr>
              <w:rPr>
                <w:ins w:id="3065" w:author="Ericsson LM" w:date="2016-05-17T14:02:00Z"/>
              </w:rPr>
            </w:pPr>
            <w:ins w:id="3066" w:author="Ericsson LM" w:date="2016-05-17T14:02:00Z">
              <w:r w:rsidRPr="002341CA">
                <w:t>1 1 1 1</w:t>
              </w:r>
              <w:r w:rsidRPr="002341CA">
                <w:tab/>
              </w:r>
              <w:r w:rsidRPr="002341CA">
                <w:tab/>
              </w:r>
              <w:r w:rsidRPr="002341CA">
                <w:tab/>
                <w:t>In the timeslot with the lowest TN in TDMA frame (N+26) mod 2715648</w:t>
              </w:r>
            </w:ins>
          </w:p>
          <w:p w:rsidR="00D859F5" w:rsidRPr="002341CA" w:rsidRDefault="00D859F5" w:rsidP="00D859F5">
            <w:pPr>
              <w:rPr>
                <w:ins w:id="3067" w:author="Ericsson LM" w:date="2016-05-17T14:02:00Z"/>
              </w:rPr>
            </w:pPr>
            <w:ins w:id="3068" w:author="Ericsson LM" w:date="2016-05-17T14:02:00Z">
              <w:r w:rsidRPr="002341CA">
                <w:t xml:space="preserve">If UL_COVERAGE_CLASS = CC1 and TIMESLOT_MULTIPLICATOR = 5, the START_FN_FIRST_UL_RLC_DATA_BLOCK field </w:t>
              </w:r>
              <w:r w:rsidRPr="002341CA">
                <w:rPr>
                  <w:bCs/>
                </w:rPr>
                <w:t>is encoded according to the following table:</w:t>
              </w:r>
            </w:ins>
          </w:p>
          <w:p w:rsidR="00D859F5" w:rsidRPr="002341CA" w:rsidRDefault="00D859F5" w:rsidP="00D859F5">
            <w:pPr>
              <w:pStyle w:val="FP"/>
              <w:tabs>
                <w:tab w:val="left" w:pos="567"/>
              </w:tabs>
              <w:ind w:left="567" w:hanging="567"/>
              <w:rPr>
                <w:ins w:id="3069" w:author="Ericsson LM" w:date="2016-05-17T14:02:00Z"/>
              </w:rPr>
            </w:pPr>
            <w:ins w:id="3070" w:author="Ericsson LM" w:date="2016-05-17T14:02:00Z">
              <w:r w:rsidRPr="002341CA">
                <w:t>bit</w:t>
              </w:r>
            </w:ins>
          </w:p>
          <w:p w:rsidR="00D859F5" w:rsidRPr="002341CA" w:rsidRDefault="00D859F5" w:rsidP="00D859F5">
            <w:pPr>
              <w:pStyle w:val="FP"/>
              <w:tabs>
                <w:tab w:val="left" w:pos="567"/>
              </w:tabs>
              <w:ind w:left="567" w:hanging="567"/>
              <w:rPr>
                <w:ins w:id="3071" w:author="Ericsson LM" w:date="2016-05-17T14:02:00Z"/>
              </w:rPr>
            </w:pPr>
            <w:ins w:id="3072" w:author="Ericsson LM" w:date="2016-05-17T14:02:00Z">
              <w:r w:rsidRPr="002341CA">
                <w:t>4 3 2 1</w:t>
              </w:r>
            </w:ins>
          </w:p>
          <w:p w:rsidR="00D859F5" w:rsidRPr="002341CA" w:rsidRDefault="00D859F5" w:rsidP="00D859F5">
            <w:pPr>
              <w:pStyle w:val="FP"/>
              <w:tabs>
                <w:tab w:val="left" w:pos="567"/>
              </w:tabs>
              <w:ind w:left="567" w:hanging="567"/>
              <w:rPr>
                <w:ins w:id="3073" w:author="Ericsson LM" w:date="2016-05-17T14:02:00Z"/>
              </w:rPr>
            </w:pPr>
            <w:ins w:id="3074" w:author="Ericsson LM" w:date="2016-05-17T14:02:00Z">
              <w:r w:rsidRPr="002341CA">
                <w:t>0 0 0 0</w:t>
              </w:r>
              <w:r w:rsidRPr="002341CA">
                <w:tab/>
              </w:r>
              <w:r w:rsidRPr="002341CA">
                <w:tab/>
              </w:r>
              <w:r w:rsidRPr="002341CA">
                <w:tab/>
              </w:r>
              <w:r w:rsidRPr="002341CA">
                <w:tab/>
                <w:t>In the timeslot with the lowest TN in TDMA frame (N+13) mod 2715648</w:t>
              </w:r>
            </w:ins>
          </w:p>
          <w:p w:rsidR="00D859F5" w:rsidRPr="002341CA" w:rsidRDefault="00D859F5" w:rsidP="00D859F5">
            <w:pPr>
              <w:pStyle w:val="FP"/>
              <w:tabs>
                <w:tab w:val="left" w:pos="567"/>
              </w:tabs>
              <w:ind w:left="567" w:hanging="567"/>
              <w:rPr>
                <w:ins w:id="3075" w:author="Ericsson LM" w:date="2016-05-17T14:02:00Z"/>
              </w:rPr>
            </w:pPr>
            <w:ins w:id="3076" w:author="Ericsson LM" w:date="2016-05-17T14:02: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D859F5" w:rsidRPr="002341CA" w:rsidRDefault="00D859F5" w:rsidP="00D859F5">
            <w:pPr>
              <w:pStyle w:val="FP"/>
              <w:tabs>
                <w:tab w:val="left" w:pos="567"/>
              </w:tabs>
              <w:ind w:left="567" w:hanging="567"/>
              <w:rPr>
                <w:ins w:id="3077" w:author="Ericsson LM" w:date="2016-05-17T14:02:00Z"/>
              </w:rPr>
            </w:pPr>
            <w:ins w:id="3078" w:author="Ericsson LM" w:date="2016-05-17T14:02: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D859F5" w:rsidRPr="002341CA" w:rsidRDefault="00D859F5" w:rsidP="00D859F5">
            <w:pPr>
              <w:pStyle w:val="FP"/>
              <w:tabs>
                <w:tab w:val="left" w:pos="567"/>
              </w:tabs>
              <w:ind w:left="567" w:hanging="567"/>
              <w:rPr>
                <w:ins w:id="3079" w:author="Ericsson LM" w:date="2016-05-17T14:02:00Z"/>
              </w:rPr>
            </w:pPr>
            <w:ins w:id="3080" w:author="Ericsson LM" w:date="2016-05-17T14:02: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81" w:author="Ericsson LM" w:date="2016-05-17T14:02:00Z"/>
              </w:rPr>
            </w:pPr>
            <w:ins w:id="3082" w:author="Ericsson LM" w:date="2016-05-17T14:02: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083" w:author="Ericsson LM" w:date="2016-05-17T14:02:00Z"/>
              </w:rPr>
            </w:pPr>
            <w:ins w:id="3084" w:author="Ericsson LM" w:date="2016-05-17T14:02:00Z">
              <w:r w:rsidRPr="002341CA">
                <w:t>0 1 0 1</w:t>
              </w:r>
              <w:r w:rsidRPr="002341CA">
                <w:tab/>
              </w:r>
              <w:r w:rsidRPr="002341CA">
                <w:tab/>
              </w:r>
              <w:r w:rsidRPr="002341CA">
                <w:tab/>
              </w:r>
              <w:r w:rsidRPr="002341CA">
                <w:tab/>
                <w:t>In the timeslot with the highest TN in TDMA frame (N+13) mod 2715648</w:t>
              </w:r>
            </w:ins>
          </w:p>
          <w:p w:rsidR="00D859F5" w:rsidRPr="002341CA" w:rsidRDefault="00D859F5" w:rsidP="00D859F5">
            <w:pPr>
              <w:pStyle w:val="FP"/>
              <w:tabs>
                <w:tab w:val="left" w:pos="567"/>
              </w:tabs>
              <w:ind w:left="567" w:hanging="567"/>
              <w:rPr>
                <w:ins w:id="3085" w:author="Ericsson LM" w:date="2016-05-17T14:02:00Z"/>
              </w:rPr>
            </w:pPr>
            <w:ins w:id="3086" w:author="Ericsson LM" w:date="2016-05-17T14:02:00Z">
              <w:r w:rsidRPr="002341CA">
                <w:t>0 1 1 0</w:t>
              </w:r>
              <w:r w:rsidRPr="002341CA">
                <w:tab/>
              </w:r>
              <w:r w:rsidRPr="002341CA">
                <w:tab/>
              </w:r>
              <w:r w:rsidRPr="002341CA">
                <w:tab/>
              </w:r>
              <w:r w:rsidRPr="002341CA">
                <w:tab/>
                <w:t>In the timeslot with the lowest TN in TDMA frame (N+17 or N+18) mod 2715648</w:t>
              </w:r>
            </w:ins>
          </w:p>
          <w:p w:rsidR="00D859F5" w:rsidRPr="002341CA" w:rsidRDefault="00D859F5" w:rsidP="00D859F5">
            <w:pPr>
              <w:pStyle w:val="FP"/>
              <w:tabs>
                <w:tab w:val="left" w:pos="567"/>
              </w:tabs>
              <w:ind w:left="567" w:hanging="567"/>
              <w:rPr>
                <w:ins w:id="3087" w:author="Ericsson LM" w:date="2016-05-17T14:02:00Z"/>
              </w:rPr>
            </w:pPr>
            <w:ins w:id="3088" w:author="Ericsson LM" w:date="2016-05-17T14:02:00Z">
              <w:r w:rsidRPr="002341CA">
                <w:t>….</w:t>
              </w:r>
            </w:ins>
          </w:p>
          <w:p w:rsidR="00D859F5" w:rsidRPr="002341CA" w:rsidRDefault="00D859F5" w:rsidP="00D859F5">
            <w:pPr>
              <w:pStyle w:val="FP"/>
              <w:tabs>
                <w:tab w:val="left" w:pos="567"/>
              </w:tabs>
              <w:ind w:left="567" w:hanging="567"/>
              <w:rPr>
                <w:ins w:id="3089" w:author="Ericsson LM" w:date="2016-05-17T14:02:00Z"/>
              </w:rPr>
            </w:pPr>
            <w:ins w:id="3090" w:author="Ericsson LM" w:date="2016-05-17T14:02:00Z">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(N+21 or N+22) mod 2715648</w:t>
              </w:r>
            </w:ins>
          </w:p>
          <w:p w:rsidR="00D859F5" w:rsidRPr="002341CA" w:rsidRDefault="00D859F5" w:rsidP="00D859F5">
            <w:pPr>
              <w:rPr>
                <w:ins w:id="3091" w:author="Ericsson LM" w:date="2016-05-17T14:02:00Z"/>
              </w:rPr>
            </w:pPr>
            <w:ins w:id="3092" w:author="Ericsson LM" w:date="2016-05-17T14:02:00Z">
              <w:r w:rsidRPr="002341CA">
                <w:t>1 1 1 1</w:t>
              </w:r>
              <w:r w:rsidRPr="002341CA">
                <w:tab/>
              </w:r>
              <w:r w:rsidRPr="002341CA">
                <w:tab/>
              </w:r>
              <w:r w:rsidRPr="002341CA">
                <w:tab/>
                <w:t>In the timeslot with the 4</w:t>
              </w:r>
              <w:r w:rsidRPr="002341CA">
                <w:rPr>
                  <w:vertAlign w:val="superscript"/>
                </w:rPr>
                <w:t>th</w:t>
              </w:r>
              <w:r w:rsidRPr="002341CA">
                <w:t xml:space="preserve"> lowest TN in TDMA frame (N+21 or N+22) mod 2715648</w:t>
              </w:r>
            </w:ins>
          </w:p>
          <w:p w:rsidR="00D859F5" w:rsidRPr="002341CA" w:rsidRDefault="00D859F5" w:rsidP="00D859F5">
            <w:pPr>
              <w:rPr>
                <w:ins w:id="3093" w:author="Ericsson LM" w:date="2016-05-17T14:02:00Z"/>
              </w:rPr>
            </w:pPr>
            <w:ins w:id="3094" w:author="Ericsson LM" w:date="2016-05-17T14:02:00Z">
              <w:r w:rsidRPr="002341CA">
                <w:t xml:space="preserve">If UL_COVERAGE_CLASS = CC1 and TIMESLOT_MULTIPLICATOR = 6, the START_FN_FIRST_UL_RLC_DATA_BLOCK field </w:t>
              </w:r>
              <w:r w:rsidRPr="002341CA">
                <w:rPr>
                  <w:bCs/>
                </w:rPr>
                <w:t>is encoded according to the following table:</w:t>
              </w:r>
            </w:ins>
          </w:p>
          <w:p w:rsidR="00D859F5" w:rsidRPr="002341CA" w:rsidRDefault="00D859F5" w:rsidP="00D859F5">
            <w:pPr>
              <w:pStyle w:val="FP"/>
              <w:tabs>
                <w:tab w:val="left" w:pos="567"/>
              </w:tabs>
              <w:ind w:left="567" w:hanging="567"/>
              <w:rPr>
                <w:ins w:id="3095" w:author="Ericsson LM" w:date="2016-05-17T14:02:00Z"/>
              </w:rPr>
            </w:pPr>
            <w:ins w:id="3096" w:author="Ericsson LM" w:date="2016-05-17T14:02:00Z">
              <w:r w:rsidRPr="002341CA">
                <w:t>bit</w:t>
              </w:r>
            </w:ins>
          </w:p>
          <w:p w:rsidR="00D859F5" w:rsidRPr="002341CA" w:rsidRDefault="00D859F5" w:rsidP="00D859F5">
            <w:pPr>
              <w:pStyle w:val="FP"/>
              <w:tabs>
                <w:tab w:val="left" w:pos="567"/>
              </w:tabs>
              <w:ind w:left="567" w:hanging="567"/>
              <w:rPr>
                <w:ins w:id="3097" w:author="Ericsson LM" w:date="2016-05-17T14:02:00Z"/>
              </w:rPr>
            </w:pPr>
            <w:ins w:id="3098" w:author="Ericsson LM" w:date="2016-05-17T14:02:00Z">
              <w:r w:rsidRPr="002341CA">
                <w:t>4 3 2 1</w:t>
              </w:r>
            </w:ins>
          </w:p>
          <w:p w:rsidR="00D859F5" w:rsidRPr="002341CA" w:rsidRDefault="00D859F5" w:rsidP="00D859F5">
            <w:pPr>
              <w:pStyle w:val="FP"/>
              <w:tabs>
                <w:tab w:val="left" w:pos="567"/>
              </w:tabs>
              <w:ind w:left="567" w:hanging="567"/>
              <w:rPr>
                <w:ins w:id="3099" w:author="Ericsson LM" w:date="2016-05-17T14:02:00Z"/>
              </w:rPr>
            </w:pPr>
            <w:ins w:id="3100" w:author="Ericsson LM" w:date="2016-05-17T14:02:00Z">
              <w:r w:rsidRPr="002341CA">
                <w:t>0 0 0 0</w:t>
              </w:r>
              <w:r w:rsidRPr="002341CA">
                <w:tab/>
              </w:r>
              <w:r w:rsidRPr="002341CA">
                <w:tab/>
              </w:r>
              <w:r w:rsidRPr="002341CA">
                <w:tab/>
              </w:r>
              <w:r w:rsidRPr="002341CA">
                <w:tab/>
                <w:t>In the timeslot with the lowest TN in TDMA frame (N+13) mod 2715648</w:t>
              </w:r>
            </w:ins>
          </w:p>
          <w:p w:rsidR="00D859F5" w:rsidRPr="002341CA" w:rsidRDefault="00D859F5" w:rsidP="00D859F5">
            <w:pPr>
              <w:pStyle w:val="FP"/>
              <w:tabs>
                <w:tab w:val="left" w:pos="567"/>
              </w:tabs>
              <w:ind w:left="567" w:hanging="567"/>
              <w:rPr>
                <w:ins w:id="3101" w:author="Ericsson LM" w:date="2016-05-17T14:02:00Z"/>
              </w:rPr>
            </w:pPr>
            <w:ins w:id="3102" w:author="Ericsson LM" w:date="2016-05-17T14:02: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D859F5" w:rsidRPr="002341CA" w:rsidRDefault="00D859F5" w:rsidP="00D859F5">
            <w:pPr>
              <w:pStyle w:val="FP"/>
              <w:tabs>
                <w:tab w:val="left" w:pos="567"/>
              </w:tabs>
              <w:ind w:left="567" w:hanging="567"/>
              <w:rPr>
                <w:ins w:id="3103" w:author="Ericsson LM" w:date="2016-05-17T14:02:00Z"/>
              </w:rPr>
            </w:pPr>
            <w:ins w:id="3104" w:author="Ericsson LM" w:date="2016-05-17T14:02: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D859F5" w:rsidRPr="002341CA" w:rsidRDefault="00D859F5" w:rsidP="00D859F5">
            <w:pPr>
              <w:pStyle w:val="FP"/>
              <w:tabs>
                <w:tab w:val="left" w:pos="567"/>
              </w:tabs>
              <w:ind w:left="567" w:hanging="567"/>
              <w:rPr>
                <w:ins w:id="3105" w:author="Ericsson LM" w:date="2016-05-17T14:02:00Z"/>
              </w:rPr>
            </w:pPr>
            <w:ins w:id="3106" w:author="Ericsson LM" w:date="2016-05-17T14:02: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07" w:author="Ericsson LM" w:date="2016-05-17T14:02:00Z"/>
              </w:rPr>
            </w:pPr>
            <w:ins w:id="3108" w:author="Ericsson LM" w:date="2016-05-17T14:02: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09" w:author="Ericsson LM" w:date="2016-05-17T14:02:00Z"/>
              </w:rPr>
            </w:pPr>
            <w:ins w:id="3110" w:author="Ericsson LM" w:date="2016-05-17T14:02: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11" w:author="Ericsson LM" w:date="2016-05-17T14:02:00Z"/>
              </w:rPr>
            </w:pPr>
            <w:ins w:id="3112" w:author="Ericsson LM" w:date="2016-05-17T14:02:00Z">
              <w:r w:rsidRPr="002341CA">
                <w:t>0 1 1 0</w:t>
              </w:r>
              <w:r w:rsidRPr="002341CA">
                <w:tab/>
              </w:r>
              <w:r w:rsidRPr="002341CA">
                <w:tab/>
              </w:r>
              <w:r w:rsidRPr="002341CA">
                <w:tab/>
              </w:r>
              <w:r w:rsidRPr="002341CA">
                <w:tab/>
                <w:t>In the timeslot with the highest TN in TDMA frame (N+13) mod 2715648</w:t>
              </w:r>
            </w:ins>
          </w:p>
          <w:p w:rsidR="00D859F5" w:rsidRPr="002341CA" w:rsidRDefault="00D859F5" w:rsidP="00D859F5">
            <w:pPr>
              <w:pStyle w:val="FP"/>
              <w:tabs>
                <w:tab w:val="left" w:pos="567"/>
              </w:tabs>
              <w:ind w:left="567" w:hanging="567"/>
              <w:rPr>
                <w:ins w:id="3113" w:author="Ericsson LM" w:date="2016-05-17T14:02:00Z"/>
              </w:rPr>
            </w:pPr>
            <w:ins w:id="3114" w:author="Ericsson LM" w:date="2016-05-17T14:02:00Z">
              <w:r w:rsidRPr="002341CA">
                <w:t>0 1 1 1</w:t>
              </w:r>
              <w:r w:rsidRPr="002341CA">
                <w:tab/>
              </w:r>
              <w:r w:rsidRPr="002341CA">
                <w:tab/>
              </w:r>
              <w:r w:rsidRPr="002341CA">
                <w:tab/>
              </w:r>
              <w:r w:rsidRPr="002341CA">
                <w:tab/>
                <w:t>In the timeslot with the lowest TN in TDMA frame (N+17 or N+18) mod 2715648</w:t>
              </w:r>
            </w:ins>
          </w:p>
          <w:p w:rsidR="00D859F5" w:rsidRPr="002341CA" w:rsidRDefault="00D859F5" w:rsidP="00D859F5">
            <w:pPr>
              <w:pStyle w:val="FP"/>
              <w:tabs>
                <w:tab w:val="left" w:pos="567"/>
              </w:tabs>
              <w:ind w:left="567" w:hanging="567"/>
              <w:rPr>
                <w:ins w:id="3115" w:author="Ericsson LM" w:date="2016-05-17T14:02:00Z"/>
              </w:rPr>
            </w:pPr>
            <w:ins w:id="3116" w:author="Ericsson LM" w:date="2016-05-17T14:02:00Z">
              <w:r w:rsidRPr="002341CA">
                <w:t>….</w:t>
              </w:r>
            </w:ins>
          </w:p>
          <w:p w:rsidR="00D859F5" w:rsidRPr="002341CA" w:rsidRDefault="00D859F5" w:rsidP="00D859F5">
            <w:pPr>
              <w:pStyle w:val="FP"/>
              <w:tabs>
                <w:tab w:val="left" w:pos="567"/>
              </w:tabs>
              <w:ind w:left="567" w:hanging="567"/>
              <w:rPr>
                <w:ins w:id="3117" w:author="Ericsson LM" w:date="2016-05-17T14:02:00Z"/>
              </w:rPr>
            </w:pPr>
            <w:ins w:id="3118" w:author="Ericsson LM" w:date="2016-05-17T14:02:00Z">
              <w:r w:rsidRPr="002341CA">
                <w:t>1 1 1 0</w:t>
              </w:r>
              <w:r w:rsidRPr="002341CA">
                <w:tab/>
              </w:r>
              <w:r w:rsidRPr="002341CA">
                <w:tab/>
              </w:r>
              <w:r w:rsidRPr="002341CA">
                <w:tab/>
              </w:r>
              <w:r w:rsidRPr="002341CA">
                <w:tab/>
                <w:t>In the timeslot with the lowest TN in TDMA frame (N+21 or N+22) mod 2715648</w:t>
              </w:r>
            </w:ins>
          </w:p>
          <w:p w:rsidR="00D859F5" w:rsidRPr="002341CA" w:rsidRDefault="00D859F5" w:rsidP="00D859F5">
            <w:pPr>
              <w:rPr>
                <w:ins w:id="3119" w:author="Ericsson LM" w:date="2016-05-17T14:02:00Z"/>
              </w:rPr>
            </w:pPr>
            <w:ins w:id="3120" w:author="Ericsson LM" w:date="2016-05-17T14:02:00Z">
              <w:r w:rsidRPr="002341CA">
                <w:t>1 1 1 1</w:t>
              </w:r>
              <w:r w:rsidRPr="002341CA">
                <w:tab/>
              </w:r>
              <w:r w:rsidRPr="002341CA">
                <w:tab/>
              </w:r>
              <w:r w:rsidRPr="002341CA">
                <w:tab/>
                <w:t>In the timeslot with the 2</w:t>
              </w:r>
              <w:r w:rsidRPr="00A35EDA">
                <w:rPr>
                  <w:vertAlign w:val="superscript"/>
                </w:rPr>
                <w:t>nd</w:t>
              </w:r>
              <w:r w:rsidRPr="002341CA">
                <w:t xml:space="preserve"> lowest TN in TDMA frame (N+21 or N+22) mod 2715648</w:t>
              </w:r>
            </w:ins>
          </w:p>
          <w:p w:rsidR="00D859F5" w:rsidRPr="002341CA" w:rsidRDefault="00D859F5" w:rsidP="00D859F5">
            <w:pPr>
              <w:rPr>
                <w:ins w:id="3121" w:author="Ericsson LM" w:date="2016-05-17T14:02:00Z"/>
              </w:rPr>
            </w:pPr>
            <w:ins w:id="3122" w:author="Ericsson LM" w:date="2016-05-17T14:02:00Z">
              <w:r w:rsidRPr="002341CA">
                <w:t xml:space="preserve">If UL_COVERAGE_CLASS = CC1 and TIMESLOT_MULTIPLICATOR = 7, the START_FN_FIRST_UL_RLC_DATA_BLOCK field </w:t>
              </w:r>
              <w:r w:rsidRPr="002341CA">
                <w:rPr>
                  <w:bCs/>
                </w:rPr>
                <w:t>is encoded according to the following table:</w:t>
              </w:r>
            </w:ins>
          </w:p>
          <w:p w:rsidR="00D859F5" w:rsidRPr="002341CA" w:rsidRDefault="00D859F5" w:rsidP="00D859F5">
            <w:pPr>
              <w:pStyle w:val="FP"/>
              <w:tabs>
                <w:tab w:val="left" w:pos="567"/>
              </w:tabs>
              <w:ind w:left="567" w:hanging="567"/>
              <w:rPr>
                <w:ins w:id="3123" w:author="Ericsson LM" w:date="2016-05-17T14:02:00Z"/>
              </w:rPr>
            </w:pPr>
            <w:ins w:id="3124" w:author="Ericsson LM" w:date="2016-05-17T14:02:00Z">
              <w:r w:rsidRPr="002341CA">
                <w:t>bit</w:t>
              </w:r>
            </w:ins>
          </w:p>
          <w:p w:rsidR="00D859F5" w:rsidRPr="002341CA" w:rsidRDefault="00D859F5" w:rsidP="00D859F5">
            <w:pPr>
              <w:pStyle w:val="FP"/>
              <w:tabs>
                <w:tab w:val="left" w:pos="567"/>
              </w:tabs>
              <w:ind w:left="567" w:hanging="567"/>
              <w:rPr>
                <w:ins w:id="3125" w:author="Ericsson LM" w:date="2016-05-17T14:02:00Z"/>
              </w:rPr>
            </w:pPr>
            <w:ins w:id="3126" w:author="Ericsson LM" w:date="2016-05-17T14:02:00Z">
              <w:r w:rsidRPr="002341CA">
                <w:t>4 3 2 1</w:t>
              </w:r>
            </w:ins>
          </w:p>
          <w:p w:rsidR="00D859F5" w:rsidRPr="002341CA" w:rsidRDefault="00D859F5" w:rsidP="00D859F5">
            <w:pPr>
              <w:pStyle w:val="FP"/>
              <w:tabs>
                <w:tab w:val="left" w:pos="567"/>
              </w:tabs>
              <w:ind w:left="567" w:hanging="567"/>
              <w:rPr>
                <w:ins w:id="3127" w:author="Ericsson LM" w:date="2016-05-17T14:02:00Z"/>
              </w:rPr>
            </w:pPr>
            <w:ins w:id="3128" w:author="Ericsson LM" w:date="2016-05-17T14:02:00Z">
              <w:r w:rsidRPr="002341CA">
                <w:t>0 0 0 0</w:t>
              </w:r>
              <w:r w:rsidRPr="002341CA">
                <w:tab/>
              </w:r>
              <w:r w:rsidRPr="002341CA">
                <w:tab/>
              </w:r>
              <w:r w:rsidRPr="002341CA">
                <w:tab/>
              </w:r>
              <w:r w:rsidRPr="002341CA">
                <w:tab/>
                <w:t>In the timeslot with the lowest TN in TDMA frame (N+13) mod 2715648</w:t>
              </w:r>
            </w:ins>
          </w:p>
          <w:p w:rsidR="00D859F5" w:rsidRPr="002341CA" w:rsidRDefault="00D859F5" w:rsidP="00D859F5">
            <w:pPr>
              <w:pStyle w:val="FP"/>
              <w:tabs>
                <w:tab w:val="left" w:pos="567"/>
              </w:tabs>
              <w:ind w:left="567" w:hanging="567"/>
              <w:rPr>
                <w:ins w:id="3129" w:author="Ericsson LM" w:date="2016-05-17T14:02:00Z"/>
              </w:rPr>
            </w:pPr>
            <w:ins w:id="3130" w:author="Ericsson LM" w:date="2016-05-17T14:02: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D859F5" w:rsidRPr="002341CA" w:rsidRDefault="00D859F5" w:rsidP="00D859F5">
            <w:pPr>
              <w:pStyle w:val="FP"/>
              <w:tabs>
                <w:tab w:val="left" w:pos="567"/>
              </w:tabs>
              <w:ind w:left="567" w:hanging="567"/>
              <w:rPr>
                <w:ins w:id="3131" w:author="Ericsson LM" w:date="2016-05-17T14:02:00Z"/>
              </w:rPr>
            </w:pPr>
            <w:ins w:id="3132" w:author="Ericsson LM" w:date="2016-05-17T14:02: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D859F5" w:rsidRPr="002341CA" w:rsidRDefault="00D859F5" w:rsidP="00D859F5">
            <w:pPr>
              <w:pStyle w:val="FP"/>
              <w:tabs>
                <w:tab w:val="left" w:pos="567"/>
              </w:tabs>
              <w:ind w:left="567" w:hanging="567"/>
              <w:rPr>
                <w:ins w:id="3133" w:author="Ericsson LM" w:date="2016-05-17T14:02:00Z"/>
              </w:rPr>
            </w:pPr>
            <w:ins w:id="3134" w:author="Ericsson LM" w:date="2016-05-17T14:02: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35" w:author="Ericsson LM" w:date="2016-05-17T14:02:00Z"/>
              </w:rPr>
            </w:pPr>
            <w:ins w:id="3136" w:author="Ericsson LM" w:date="2016-05-17T14:02: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37" w:author="Ericsson LM" w:date="2016-05-17T14:02:00Z"/>
              </w:rPr>
            </w:pPr>
            <w:ins w:id="3138" w:author="Ericsson LM" w:date="2016-05-17T14:02: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39" w:author="Ericsson LM" w:date="2016-05-17T14:02:00Z"/>
              </w:rPr>
            </w:pPr>
            <w:ins w:id="3140" w:author="Ericsson LM" w:date="2016-05-17T14:02:00Z">
              <w:r w:rsidRPr="002341CA">
                <w:t>0 1 1 0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(N+13) mod 2715648</w:t>
              </w:r>
            </w:ins>
          </w:p>
          <w:p w:rsidR="00D859F5" w:rsidRPr="002341CA" w:rsidRDefault="00D859F5" w:rsidP="00D859F5">
            <w:pPr>
              <w:pStyle w:val="FP"/>
              <w:tabs>
                <w:tab w:val="left" w:pos="567"/>
              </w:tabs>
              <w:ind w:left="567" w:hanging="567"/>
              <w:rPr>
                <w:ins w:id="3141" w:author="Ericsson LM" w:date="2016-05-17T14:02:00Z"/>
              </w:rPr>
            </w:pPr>
            <w:ins w:id="3142" w:author="Ericsson LM" w:date="2016-05-17T14:02:00Z">
              <w:r w:rsidRPr="002341CA">
                <w:t>0 1 1 1</w:t>
              </w:r>
              <w:r w:rsidRPr="002341CA">
                <w:tab/>
              </w:r>
              <w:r w:rsidRPr="002341CA">
                <w:tab/>
              </w:r>
              <w:r w:rsidRPr="002341CA">
                <w:tab/>
              </w:r>
              <w:r w:rsidRPr="002341CA">
                <w:tab/>
                <w:t>In the timeslot with the highest TN in TDMA frame (N+13) mod 2715648</w:t>
              </w:r>
            </w:ins>
          </w:p>
          <w:p w:rsidR="00D859F5" w:rsidRPr="002341CA" w:rsidRDefault="00D859F5" w:rsidP="00D859F5">
            <w:pPr>
              <w:pStyle w:val="FP"/>
              <w:tabs>
                <w:tab w:val="left" w:pos="567"/>
              </w:tabs>
              <w:ind w:left="567" w:hanging="567"/>
              <w:rPr>
                <w:ins w:id="3143" w:author="Ericsson LM" w:date="2016-05-17T14:02:00Z"/>
              </w:rPr>
            </w:pPr>
            <w:ins w:id="3144" w:author="Ericsson LM" w:date="2016-05-17T14:02:00Z">
              <w:r w:rsidRPr="002341CA">
                <w:t>1 0 0 0</w:t>
              </w:r>
              <w:r w:rsidRPr="002341CA">
                <w:tab/>
              </w:r>
              <w:r w:rsidRPr="002341CA">
                <w:tab/>
              </w:r>
              <w:r w:rsidRPr="002341CA">
                <w:tab/>
              </w:r>
              <w:r w:rsidRPr="002341CA">
                <w:tab/>
                <w:t>In the timeslot with the lowest TN in TDMA frame (N+17 or N+18) mod 2715648</w:t>
              </w:r>
            </w:ins>
          </w:p>
          <w:p w:rsidR="00D859F5" w:rsidRPr="002341CA" w:rsidRDefault="00D859F5" w:rsidP="00D859F5">
            <w:pPr>
              <w:pStyle w:val="FP"/>
              <w:tabs>
                <w:tab w:val="left" w:pos="567"/>
              </w:tabs>
              <w:ind w:left="567" w:hanging="567"/>
              <w:rPr>
                <w:ins w:id="3145" w:author="Ericsson LM" w:date="2016-05-17T14:02:00Z"/>
              </w:rPr>
            </w:pPr>
            <w:ins w:id="3146" w:author="Ericsson LM" w:date="2016-05-17T14:02:00Z">
              <w:r w:rsidRPr="002341CA">
                <w:t>….</w:t>
              </w:r>
            </w:ins>
          </w:p>
          <w:p w:rsidR="00D859F5" w:rsidRPr="002341CA" w:rsidRDefault="00D859F5" w:rsidP="00D859F5">
            <w:pPr>
              <w:pStyle w:val="FP"/>
              <w:tabs>
                <w:tab w:val="left" w:pos="567"/>
              </w:tabs>
              <w:ind w:left="567" w:hanging="567"/>
              <w:rPr>
                <w:ins w:id="3147" w:author="Ericsson LM" w:date="2016-05-17T14:02:00Z"/>
              </w:rPr>
            </w:pPr>
            <w:ins w:id="3148" w:author="Ericsson LM" w:date="2016-05-17T14:02:00Z">
              <w:r w:rsidRPr="002341CA">
                <w:t>1 1 1 0</w:t>
              </w:r>
              <w:r w:rsidRPr="002341CA">
                <w:tab/>
              </w:r>
              <w:r w:rsidRPr="002341CA">
                <w:tab/>
              </w:r>
              <w:r w:rsidRPr="002341CA">
                <w:tab/>
              </w:r>
              <w:r w:rsidRPr="002341CA">
                <w:tab/>
                <w:t>In the timeslot with the 7</w:t>
              </w:r>
              <w:r w:rsidRPr="00A35EDA">
                <w:rPr>
                  <w:vertAlign w:val="superscript"/>
                </w:rPr>
                <w:t>th</w:t>
              </w:r>
              <w:r w:rsidRPr="002341CA">
                <w:t xml:space="preserve"> lowest TN in TDMA frame (N+17 or N+18) mod 2715648</w:t>
              </w:r>
            </w:ins>
          </w:p>
          <w:p w:rsidR="00D859F5" w:rsidRPr="002341CA" w:rsidRDefault="00D859F5" w:rsidP="00E0347B">
            <w:pPr>
              <w:rPr>
                <w:ins w:id="3149" w:author="Ericsson LM" w:date="2016-05-17T14:01:00Z"/>
              </w:rPr>
            </w:pPr>
            <w:ins w:id="3150" w:author="Ericsson LM" w:date="2016-05-17T14:02:00Z">
              <w:r w:rsidRPr="002341CA">
                <w:t>1 1 1 1</w:t>
              </w:r>
              <w:r w:rsidRPr="002341CA">
                <w:tab/>
              </w:r>
              <w:r w:rsidRPr="002341CA">
                <w:tab/>
              </w:r>
              <w:r w:rsidRPr="002341CA">
                <w:tab/>
                <w:t>In the timeslot with the highest TN in TDMA frame (N+17 or N+18) mod 2715648</w:t>
              </w:r>
            </w:ins>
          </w:p>
        </w:tc>
      </w:tr>
      <w:tr w:rsidR="009A6182" w:rsidRPr="002341CA" w:rsidTr="002A7C68">
        <w:trPr>
          <w:cantSplit/>
          <w:trHeight w:val="113"/>
        </w:trPr>
        <w:tc>
          <w:tcPr>
            <w:tcW w:w="9848" w:type="dxa"/>
            <w:shd w:val="clear" w:color="auto" w:fill="auto"/>
          </w:tcPr>
          <w:p w:rsidR="009A6182" w:rsidRPr="002341CA" w:rsidRDefault="009A6182" w:rsidP="002A7C68">
            <w:r w:rsidRPr="002341CA">
              <w:lastRenderedPageBreak/>
              <w:t xml:space="preserve">If UL_COVERAGE_CLASS = CC3,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3151" w:author="Ericsson LM" w:date="2016-05-09T09:34:00Z">
              <w:r w:rsidR="007D1DD2" w:rsidRPr="002341CA">
                <w:t>N+13</w:t>
              </w:r>
            </w:ins>
            <w:del w:id="3152" w:author="Ericsson LM" w:date="2016-05-09T09:34:00Z">
              <w:r w:rsidRPr="002341CA" w:rsidDel="007D1DD2">
                <w:delText>N+8 or N+9</w:delText>
              </w:r>
            </w:del>
            <w:r w:rsidRPr="002341CA">
              <w:t>) mod 2715648 or (</w:t>
            </w:r>
            <w:ins w:id="3153" w:author="Ericsson LM" w:date="2016-05-09T09:34:00Z">
              <w:r w:rsidR="007D1DD2" w:rsidRPr="002341CA">
                <w:t>N+17 or N+18</w:t>
              </w:r>
            </w:ins>
            <w:del w:id="3154" w:author="Ericsson LM" w:date="2016-05-09T09:34:00Z">
              <w:r w:rsidRPr="002341CA" w:rsidDel="007D1DD2">
                <w:delText>N+13</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3155" w:author="Ericsson LM" w:date="2016-05-09T09:34:00Z">
              <w:r w:rsidR="007D1DD2" w:rsidRPr="002341CA">
                <w:t>N+21 or N+22</w:t>
              </w:r>
            </w:ins>
            <w:del w:id="3156" w:author="Ericsson LM" w:date="2016-05-09T09:34:00Z">
              <w:r w:rsidRPr="002341CA" w:rsidDel="007D1DD2">
                <w:delText>N+17 or N+18</w:delText>
              </w:r>
            </w:del>
            <w:r w:rsidRPr="002341CA">
              <w:t>) mod 2715648 or (</w:t>
            </w:r>
            <w:ins w:id="3157" w:author="Ericsson LM" w:date="2016-05-09T09:34:00Z">
              <w:r w:rsidR="007D1DD2" w:rsidRPr="002341CA">
                <w:t>N+26</w:t>
              </w:r>
            </w:ins>
            <w:del w:id="3158" w:author="Ericsson LM" w:date="2016-05-09T09:34:00Z">
              <w:r w:rsidRPr="002341CA" w:rsidDel="007D1DD2">
                <w:delText>N+21 or N+22</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3159" w:author="Ericsson LM" w:date="2016-05-09T09:34:00Z">
              <w:r w:rsidR="007D1DD2" w:rsidRPr="002341CA">
                <w:t>N+30 or N+31</w:t>
              </w:r>
            </w:ins>
            <w:del w:id="3160" w:author="Ericsson LM" w:date="2016-05-09T09:34:00Z">
              <w:r w:rsidRPr="002341CA" w:rsidDel="007D1DD2">
                <w:delText>N+26</w:delText>
              </w:r>
            </w:del>
            <w:r w:rsidRPr="002341CA">
              <w:t>) mod 2715648 or (</w:t>
            </w:r>
            <w:ins w:id="3161" w:author="Ericsson LM" w:date="2016-05-09T09:35:00Z">
              <w:r w:rsidR="007D1DD2" w:rsidRPr="002341CA">
                <w:t>N+34 or N+35</w:t>
              </w:r>
            </w:ins>
            <w:del w:id="3162" w:author="Ericsson LM" w:date="2016-05-09T09:35:00Z">
              <w:r w:rsidRPr="002341CA" w:rsidDel="007D1DD2">
                <w:delText>N+30 or N+31</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3163" w:author="Ericsson LM" w:date="2016-05-09T09:35:00Z">
              <w:r w:rsidR="007D1DD2" w:rsidRPr="002341CA">
                <w:t>N+39</w:t>
              </w:r>
            </w:ins>
            <w:del w:id="3164" w:author="Ericsson LM" w:date="2016-05-09T09:35:00Z">
              <w:r w:rsidRPr="002341CA" w:rsidDel="007D1DD2">
                <w:delText>N+34 or N+35</w:delText>
              </w:r>
            </w:del>
            <w:r w:rsidRPr="002341CA">
              <w:t>) mod 2715648 or (</w:t>
            </w:r>
            <w:ins w:id="3165" w:author="Ericsson LM" w:date="2016-05-09T09:35:00Z">
              <w:r w:rsidR="007D1DD2" w:rsidRPr="002341CA">
                <w:t>N+43 or N+44</w:t>
              </w:r>
            </w:ins>
            <w:del w:id="3166" w:author="Ericsson LM" w:date="2016-05-09T09:35:00Z">
              <w:r w:rsidRPr="002341CA" w:rsidDel="007D1DD2">
                <w:delText>N+39</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3167" w:author="Ericsson LM" w:date="2016-05-09T09:35:00Z">
              <w:r w:rsidR="007D1DD2" w:rsidRPr="002341CA">
                <w:t>N+47 or N+48</w:t>
              </w:r>
            </w:ins>
            <w:del w:id="3168" w:author="Ericsson LM" w:date="2016-05-09T09:35:00Z">
              <w:r w:rsidRPr="002341CA" w:rsidDel="007D1DD2">
                <w:delText>N+43 or N+44</w:delText>
              </w:r>
            </w:del>
            <w:r w:rsidRPr="002341CA">
              <w:t>) mod 2715648 or (</w:t>
            </w:r>
            <w:ins w:id="3169" w:author="Ericsson LM" w:date="2016-05-09T09:35:00Z">
              <w:r w:rsidR="007D1DD2" w:rsidRPr="002341CA">
                <w:t>N+52</w:t>
              </w:r>
            </w:ins>
            <w:del w:id="3170" w:author="Ericsson LM" w:date="2016-05-09T09:35:00Z">
              <w:r w:rsidRPr="002341CA" w:rsidDel="007D1DD2">
                <w:delText>N+47 or N+48</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3171" w:author="Ericsson LM" w:date="2016-05-09T09:36:00Z">
              <w:r w:rsidR="007D1DD2" w:rsidRPr="002341CA">
                <w:t>N+134 or N+135</w:t>
              </w:r>
            </w:ins>
            <w:del w:id="3172" w:author="Ericsson LM" w:date="2016-05-09T09:36:00Z">
              <w:r w:rsidRPr="002341CA" w:rsidDel="007D1DD2">
                <w:delText>N+130</w:delText>
              </w:r>
            </w:del>
            <w:r w:rsidRPr="002341CA">
              <w:t>) mod 2715648 or (</w:t>
            </w:r>
            <w:ins w:id="3173" w:author="Ericsson LM" w:date="2016-05-09T09:36:00Z">
              <w:r w:rsidR="007D1DD2" w:rsidRPr="002341CA">
                <w:t>N+138 or N+139</w:t>
              </w:r>
            </w:ins>
            <w:del w:id="3174" w:author="Ericsson LM" w:date="2016-05-09T09:36:00Z">
              <w:r w:rsidRPr="002341CA" w:rsidDel="007D1DD2">
                <w:delText>N+134 or N+135</w:delText>
              </w:r>
            </w:del>
            <w:r w:rsidRPr="002341CA">
              <w:t>) mod 2715648</w:t>
            </w:r>
          </w:p>
          <w:p w:rsidR="009A6182" w:rsidRPr="002341CA" w:rsidRDefault="009A6182" w:rsidP="002A7C68">
            <w:r w:rsidRPr="002341CA">
              <w:t>1 1 1 1</w:t>
            </w:r>
            <w:r w:rsidRPr="002341CA">
              <w:tab/>
            </w:r>
            <w:r w:rsidRPr="002341CA">
              <w:tab/>
            </w:r>
            <w:r w:rsidRPr="002341CA">
              <w:tab/>
              <w:t>In the TDMA frame (</w:t>
            </w:r>
            <w:ins w:id="3175" w:author="Ericsson LM" w:date="2016-05-09T09:36:00Z">
              <w:r w:rsidR="007D1DD2" w:rsidRPr="002341CA">
                <w:t>N+143</w:t>
              </w:r>
            </w:ins>
            <w:del w:id="3176" w:author="Ericsson LM" w:date="2016-05-09T09:36:00Z">
              <w:r w:rsidRPr="002341CA" w:rsidDel="007D1DD2">
                <w:delText>N+138 or N+139</w:delText>
              </w:r>
            </w:del>
            <w:r w:rsidRPr="002341CA">
              <w:t>) mod 2715648 or (</w:t>
            </w:r>
            <w:ins w:id="3177" w:author="Ericsson LM" w:date="2016-05-09T09:36:00Z">
              <w:r w:rsidR="007D1DD2" w:rsidRPr="002341CA">
                <w:t>N+147 or N+148</w:t>
              </w:r>
            </w:ins>
            <w:del w:id="3178" w:author="Ericsson LM" w:date="2016-05-09T09:36:00Z">
              <w:r w:rsidRPr="002341CA" w:rsidDel="007D1DD2">
                <w:delText>N+143</w:delText>
              </w:r>
            </w:del>
            <w:r w:rsidRPr="002341CA">
              <w:t>) mod 2715648</w:t>
            </w:r>
          </w:p>
          <w:p w:rsidR="009A6182" w:rsidRPr="002341CA" w:rsidRDefault="009A6182" w:rsidP="002A7C68">
            <w:r w:rsidRPr="002341CA">
              <w:t xml:space="preserve">If UL_COVERAGE_CLASS = CC4, the START_FN_FIRST_UL_RLC_DATA_BLOCK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4 3 2 1</w:t>
            </w:r>
          </w:p>
          <w:p w:rsidR="009A6182" w:rsidRPr="002341CA" w:rsidRDefault="009A6182" w:rsidP="002A7C68">
            <w:pPr>
              <w:pStyle w:val="FP"/>
              <w:tabs>
                <w:tab w:val="left" w:pos="567"/>
              </w:tabs>
              <w:ind w:left="567" w:hanging="567"/>
            </w:pPr>
            <w:r w:rsidRPr="002341CA">
              <w:t>0 0 0 0</w:t>
            </w:r>
            <w:r w:rsidRPr="002341CA">
              <w:tab/>
            </w:r>
            <w:r w:rsidRPr="002341CA">
              <w:tab/>
            </w:r>
            <w:r w:rsidRPr="002341CA">
              <w:tab/>
            </w:r>
            <w:r w:rsidRPr="002341CA">
              <w:tab/>
              <w:t>In the TDMA frame (</w:t>
            </w:r>
            <w:ins w:id="3179" w:author="Ericsson LM" w:date="2016-05-09T09:37:00Z">
              <w:r w:rsidR="00D63513" w:rsidRPr="002341CA">
                <w:t>N+13</w:t>
              </w:r>
            </w:ins>
            <w:del w:id="3180" w:author="Ericsson LM" w:date="2016-05-09T09:37:00Z">
              <w:r w:rsidRPr="002341CA" w:rsidDel="00D63513">
                <w:delText>N+8 or N+9</w:delText>
              </w:r>
            </w:del>
            <w:r w:rsidRPr="002341CA">
              <w:t>) mod 2715648 or (</w:t>
            </w:r>
            <w:ins w:id="3181" w:author="Ericsson LM" w:date="2016-05-09T09:37:00Z">
              <w:r w:rsidR="00D63513" w:rsidRPr="002341CA">
                <w:t>N+17 or N+18</w:t>
              </w:r>
            </w:ins>
            <w:del w:id="3182" w:author="Ericsson LM" w:date="2016-05-09T09:37:00Z">
              <w:r w:rsidRPr="002341CA" w:rsidDel="00D63513">
                <w:delText>N+13</w:delText>
              </w:r>
            </w:del>
            <w:r w:rsidRPr="002341CA">
              <w:t>) mod 2715648 or (</w:t>
            </w:r>
            <w:ins w:id="3183" w:author="Ericsson LM" w:date="2016-05-09T09:38:00Z">
              <w:r w:rsidR="00D63513" w:rsidRPr="002341CA">
                <w:t>N+21 or N+22</w:t>
              </w:r>
            </w:ins>
            <w:del w:id="3184" w:author="Ericsson LM" w:date="2016-05-09T09:38:00Z">
              <w:r w:rsidRPr="002341CA" w:rsidDel="00D63513">
                <w:delText>N+17 or N+18</w:delText>
              </w:r>
            </w:del>
            <w:r w:rsidRPr="002341CA">
              <w:t>) mod 2715648 or (</w:t>
            </w:r>
            <w:ins w:id="3185" w:author="Ericsson LM" w:date="2016-05-09T09:38:00Z">
              <w:r w:rsidR="00D63513" w:rsidRPr="002341CA">
                <w:t>N+26</w:t>
              </w:r>
            </w:ins>
            <w:del w:id="3186" w:author="Ericsson LM" w:date="2016-05-09T09:38:00Z">
              <w:r w:rsidRPr="002341CA" w:rsidDel="00D63513">
                <w:delText>N+21 or N+22</w:delText>
              </w:r>
            </w:del>
            <w:r w:rsidRPr="002341CA">
              <w:t>) mod 2715648</w:t>
            </w:r>
          </w:p>
          <w:p w:rsidR="009A6182" w:rsidRPr="002341CA" w:rsidRDefault="009A6182" w:rsidP="002A7C68">
            <w:pPr>
              <w:pStyle w:val="FP"/>
              <w:tabs>
                <w:tab w:val="left" w:pos="567"/>
              </w:tabs>
              <w:ind w:left="567" w:hanging="567"/>
            </w:pPr>
            <w:r w:rsidRPr="002341CA">
              <w:t>0 0 0 1</w:t>
            </w:r>
            <w:r w:rsidRPr="002341CA">
              <w:tab/>
            </w:r>
            <w:r w:rsidRPr="002341CA">
              <w:tab/>
            </w:r>
            <w:r w:rsidRPr="002341CA">
              <w:tab/>
            </w:r>
            <w:r w:rsidRPr="002341CA">
              <w:tab/>
              <w:t>In the TDMA frame (</w:t>
            </w:r>
            <w:ins w:id="3187" w:author="Ericsson LM" w:date="2016-05-09T09:38:00Z">
              <w:r w:rsidR="00D63513" w:rsidRPr="002341CA">
                <w:t>N+30 or N+31</w:t>
              </w:r>
            </w:ins>
            <w:del w:id="3188" w:author="Ericsson LM" w:date="2016-05-09T09:38:00Z">
              <w:r w:rsidRPr="002341CA" w:rsidDel="00D63513">
                <w:delText>N+26</w:delText>
              </w:r>
            </w:del>
            <w:r w:rsidRPr="002341CA">
              <w:t>) mod 2715648 or (</w:t>
            </w:r>
            <w:ins w:id="3189" w:author="Ericsson LM" w:date="2016-05-09T09:38:00Z">
              <w:r w:rsidR="00D63513" w:rsidRPr="002341CA">
                <w:t>N+34 or N+35</w:t>
              </w:r>
            </w:ins>
            <w:del w:id="3190" w:author="Ericsson LM" w:date="2016-05-09T09:38:00Z">
              <w:r w:rsidRPr="002341CA" w:rsidDel="00D63513">
                <w:delText>N+30 or N+31</w:delText>
              </w:r>
            </w:del>
            <w:r w:rsidRPr="002341CA">
              <w:t>) mod 2715648 or (</w:t>
            </w:r>
            <w:ins w:id="3191" w:author="Ericsson LM" w:date="2016-05-09T09:38:00Z">
              <w:r w:rsidR="00D63513" w:rsidRPr="002341CA">
                <w:t>N+39</w:t>
              </w:r>
            </w:ins>
            <w:del w:id="3192" w:author="Ericsson LM" w:date="2016-05-09T09:38:00Z">
              <w:r w:rsidRPr="002341CA" w:rsidDel="00D63513">
                <w:delText>N+34 or N+35</w:delText>
              </w:r>
            </w:del>
            <w:r w:rsidRPr="002341CA">
              <w:t>) mod 2715648 or (</w:t>
            </w:r>
            <w:ins w:id="3193" w:author="Ericsson LM" w:date="2016-05-09T09:38:00Z">
              <w:r w:rsidR="00D63513" w:rsidRPr="002341CA">
                <w:t>N+43 or N+44</w:t>
              </w:r>
            </w:ins>
            <w:del w:id="3194" w:author="Ericsson LM" w:date="2016-05-09T09:38:00Z">
              <w:r w:rsidRPr="002341CA" w:rsidDel="00D63513">
                <w:delText>N+39</w:delText>
              </w:r>
            </w:del>
            <w:r w:rsidRPr="002341CA">
              <w:t>) mod 2715648</w:t>
            </w:r>
          </w:p>
          <w:p w:rsidR="009A6182" w:rsidRPr="002341CA" w:rsidRDefault="009A6182" w:rsidP="002A7C68">
            <w:pPr>
              <w:pStyle w:val="FP"/>
              <w:tabs>
                <w:tab w:val="left" w:pos="567"/>
              </w:tabs>
              <w:ind w:left="567" w:hanging="567"/>
            </w:pPr>
            <w:r w:rsidRPr="002341CA">
              <w:t>0 0 1 0</w:t>
            </w:r>
            <w:r w:rsidRPr="002341CA">
              <w:tab/>
            </w:r>
            <w:r w:rsidRPr="002341CA">
              <w:tab/>
            </w:r>
            <w:r w:rsidRPr="002341CA">
              <w:tab/>
            </w:r>
            <w:r w:rsidRPr="002341CA">
              <w:tab/>
              <w:t>In the TDMA frame (</w:t>
            </w:r>
            <w:ins w:id="3195" w:author="Ericsson LM" w:date="2016-05-09T09:39:00Z">
              <w:r w:rsidR="00D63513" w:rsidRPr="002341CA">
                <w:t>N+47 or N+48</w:t>
              </w:r>
            </w:ins>
            <w:del w:id="3196" w:author="Ericsson LM" w:date="2016-05-09T09:39:00Z">
              <w:r w:rsidRPr="002341CA" w:rsidDel="00D63513">
                <w:delText>N+43 or N+44</w:delText>
              </w:r>
            </w:del>
            <w:r w:rsidRPr="002341CA">
              <w:t>) mod 2715648 or (</w:t>
            </w:r>
            <w:ins w:id="3197" w:author="Ericsson LM" w:date="2016-05-09T09:39:00Z">
              <w:r w:rsidR="00D63513" w:rsidRPr="002341CA">
                <w:t>N+52</w:t>
              </w:r>
            </w:ins>
            <w:del w:id="3198" w:author="Ericsson LM" w:date="2016-05-09T09:39:00Z">
              <w:r w:rsidRPr="002341CA" w:rsidDel="00D63513">
                <w:delText>N+47 or N+48</w:delText>
              </w:r>
            </w:del>
            <w:r w:rsidRPr="002341CA">
              <w:t>) mod 2715648 or (</w:t>
            </w:r>
            <w:ins w:id="3199" w:author="Ericsson LM" w:date="2016-05-09T09:39:00Z">
              <w:r w:rsidR="00D63513" w:rsidRPr="002341CA">
                <w:t>N+56 or N+57</w:t>
              </w:r>
            </w:ins>
            <w:del w:id="3200" w:author="Ericsson LM" w:date="2016-05-09T09:39:00Z">
              <w:r w:rsidRPr="002341CA" w:rsidDel="00D63513">
                <w:delText>N+52</w:delText>
              </w:r>
            </w:del>
            <w:r w:rsidRPr="002341CA">
              <w:t>) mod 2715648 or (</w:t>
            </w:r>
            <w:ins w:id="3201" w:author="Ericsson LM" w:date="2016-05-09T09:39:00Z">
              <w:r w:rsidR="00D63513" w:rsidRPr="002341CA">
                <w:t>N+60 or N+61</w:t>
              </w:r>
            </w:ins>
            <w:del w:id="3202" w:author="Ericsson LM" w:date="2016-05-09T09:39:00Z">
              <w:r w:rsidRPr="002341CA" w:rsidDel="00D63513">
                <w:delText>N+56 or N+57</w:delText>
              </w:r>
            </w:del>
            <w:r w:rsidRPr="002341CA">
              <w:t>) mod 2715648</w:t>
            </w:r>
          </w:p>
          <w:p w:rsidR="009A6182" w:rsidRPr="002341CA" w:rsidRDefault="009A6182" w:rsidP="002A7C68">
            <w:pPr>
              <w:pStyle w:val="FP"/>
              <w:tabs>
                <w:tab w:val="left" w:pos="567"/>
              </w:tabs>
              <w:ind w:left="567" w:hanging="567"/>
            </w:pPr>
            <w:r w:rsidRPr="002341CA">
              <w:t>0 0 1 1</w:t>
            </w:r>
            <w:r w:rsidRPr="002341CA">
              <w:tab/>
            </w:r>
            <w:r w:rsidRPr="002341CA">
              <w:tab/>
            </w:r>
            <w:r w:rsidRPr="002341CA">
              <w:tab/>
            </w:r>
            <w:r w:rsidRPr="002341CA">
              <w:tab/>
              <w:t>In the TDMA frame (</w:t>
            </w:r>
            <w:ins w:id="3203" w:author="Ericsson LM" w:date="2016-05-09T09:39:00Z">
              <w:r w:rsidR="00D63513" w:rsidRPr="002341CA">
                <w:t>N+65</w:t>
              </w:r>
            </w:ins>
            <w:del w:id="3204" w:author="Ericsson LM" w:date="2016-05-09T09:39:00Z">
              <w:r w:rsidRPr="002341CA" w:rsidDel="00D63513">
                <w:delText>N+60 or N+61</w:delText>
              </w:r>
            </w:del>
            <w:r w:rsidRPr="002341CA">
              <w:t>) mod 2715648 or (</w:t>
            </w:r>
            <w:ins w:id="3205" w:author="Ericsson LM" w:date="2016-05-09T09:39:00Z">
              <w:r w:rsidR="00D63513" w:rsidRPr="002341CA">
                <w:t>N+69 or N+70</w:t>
              </w:r>
            </w:ins>
            <w:del w:id="3206" w:author="Ericsson LM" w:date="2016-05-09T09:39:00Z">
              <w:r w:rsidRPr="002341CA" w:rsidDel="00D63513">
                <w:delText>N+65</w:delText>
              </w:r>
            </w:del>
            <w:r w:rsidRPr="002341CA">
              <w:t>) mod 2715648 or (</w:t>
            </w:r>
            <w:ins w:id="3207" w:author="Ericsson LM" w:date="2016-05-09T09:40:00Z">
              <w:r w:rsidR="00D63513" w:rsidRPr="002341CA">
                <w:t>N+73 or N+74</w:t>
              </w:r>
            </w:ins>
            <w:del w:id="3208" w:author="Ericsson LM" w:date="2016-05-09T09:40:00Z">
              <w:r w:rsidRPr="002341CA" w:rsidDel="00D63513">
                <w:delText>N+69 or N+70</w:delText>
              </w:r>
            </w:del>
            <w:r w:rsidRPr="002341CA">
              <w:t>) mod 2715648 or (</w:t>
            </w:r>
            <w:ins w:id="3209" w:author="Ericsson LM" w:date="2016-05-09T09:40:00Z">
              <w:r w:rsidR="00D63513" w:rsidRPr="002341CA">
                <w:t>N+78</w:t>
              </w:r>
            </w:ins>
            <w:del w:id="3210" w:author="Ericsson LM" w:date="2016-05-09T09:40:00Z">
              <w:r w:rsidRPr="002341CA" w:rsidDel="00D63513">
                <w:delText>N+73 or N+74</w:delText>
              </w:r>
            </w:del>
            <w:r w:rsidRPr="002341CA">
              <w:t>) mod 2715648</w:t>
            </w:r>
          </w:p>
          <w:p w:rsidR="009A6182" w:rsidRPr="002341CA" w:rsidRDefault="009A6182" w:rsidP="002A7C68">
            <w:pPr>
              <w:pStyle w:val="FP"/>
              <w:tabs>
                <w:tab w:val="left" w:pos="567"/>
              </w:tabs>
              <w:ind w:left="567" w:hanging="567"/>
            </w:pPr>
            <w:r w:rsidRPr="002341CA">
              <w:t>0 1 0 0</w:t>
            </w:r>
            <w:r w:rsidRPr="002341CA">
              <w:tab/>
            </w:r>
            <w:r w:rsidRPr="002341CA">
              <w:tab/>
            </w:r>
            <w:r w:rsidRPr="002341CA">
              <w:tab/>
            </w:r>
            <w:r w:rsidRPr="002341CA">
              <w:tab/>
              <w:t>In the TDMA frame (</w:t>
            </w:r>
            <w:ins w:id="3211" w:author="Ericsson LM" w:date="2016-05-09T09:40:00Z">
              <w:r w:rsidR="00D63513" w:rsidRPr="002341CA">
                <w:t>N+82 or N+83</w:t>
              </w:r>
            </w:ins>
            <w:del w:id="3212" w:author="Ericsson LM" w:date="2016-05-09T09:40:00Z">
              <w:r w:rsidRPr="002341CA" w:rsidDel="00D63513">
                <w:delText>N+78</w:delText>
              </w:r>
            </w:del>
            <w:r w:rsidRPr="002341CA">
              <w:t>) mod 2715648 or (</w:t>
            </w:r>
            <w:ins w:id="3213" w:author="Ericsson LM" w:date="2016-05-09T09:40:00Z">
              <w:r w:rsidR="00D63513" w:rsidRPr="002341CA">
                <w:t>N+86 or N+87</w:t>
              </w:r>
            </w:ins>
            <w:del w:id="3214" w:author="Ericsson LM" w:date="2016-05-09T09:40:00Z">
              <w:r w:rsidRPr="002341CA" w:rsidDel="00D63513">
                <w:delText>N+82 or N+83</w:delText>
              </w:r>
            </w:del>
            <w:r w:rsidRPr="002341CA">
              <w:t>) mod 2715648 or (</w:t>
            </w:r>
            <w:ins w:id="3215" w:author="Ericsson LM" w:date="2016-05-09T09:40:00Z">
              <w:r w:rsidR="00D63513" w:rsidRPr="002341CA">
                <w:t>N+91</w:t>
              </w:r>
            </w:ins>
            <w:del w:id="3216" w:author="Ericsson LM" w:date="2016-05-09T09:40:00Z">
              <w:r w:rsidRPr="002341CA" w:rsidDel="00D63513">
                <w:delText>N+86 or N+87</w:delText>
              </w:r>
            </w:del>
            <w:r w:rsidRPr="002341CA">
              <w:t>) mod 2715648 or (</w:t>
            </w:r>
            <w:ins w:id="3217" w:author="Ericsson LM" w:date="2016-05-09T09:40:00Z">
              <w:r w:rsidR="00D63513" w:rsidRPr="002341CA">
                <w:t>N+95 or N+96</w:t>
              </w:r>
            </w:ins>
            <w:del w:id="3218" w:author="Ericsson LM" w:date="2016-05-09T09:40:00Z">
              <w:r w:rsidRPr="002341CA" w:rsidDel="00D63513">
                <w:delText>N+91</w:delText>
              </w:r>
            </w:del>
            <w:r w:rsidRPr="002341CA">
              <w:t>) mod 2715648</w:t>
            </w:r>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1 1 1 0</w:t>
            </w:r>
            <w:r w:rsidRPr="002341CA">
              <w:tab/>
            </w:r>
            <w:r w:rsidRPr="002341CA">
              <w:tab/>
            </w:r>
            <w:r w:rsidRPr="002341CA">
              <w:tab/>
            </w:r>
            <w:r w:rsidRPr="002341CA">
              <w:tab/>
              <w:t>In the TDMA frame (</w:t>
            </w:r>
            <w:ins w:id="3219" w:author="Ericsson LM" w:date="2016-05-09T09:41:00Z">
              <w:r w:rsidR="00D63513" w:rsidRPr="002341CA">
                <w:t>N+255 or N+256</w:t>
              </w:r>
            </w:ins>
            <w:del w:id="3220" w:author="Ericsson LM" w:date="2016-05-09T09:41:00Z">
              <w:r w:rsidRPr="002341CA" w:rsidDel="00D63513">
                <w:delText>N+251 or N+252</w:delText>
              </w:r>
            </w:del>
            <w:r w:rsidRPr="002341CA">
              <w:t>) mod 2715648 or (</w:t>
            </w:r>
            <w:ins w:id="3221" w:author="Ericsson LM" w:date="2016-05-09T09:41:00Z">
              <w:r w:rsidR="00D63513" w:rsidRPr="002341CA">
                <w:t>N+260</w:t>
              </w:r>
            </w:ins>
            <w:del w:id="3222" w:author="Ericsson LM" w:date="2016-05-09T09:41:00Z">
              <w:r w:rsidRPr="002341CA" w:rsidDel="00D63513">
                <w:delText>N+255 or N+256</w:delText>
              </w:r>
            </w:del>
            <w:r w:rsidRPr="002341CA">
              <w:t>) mod 2715648 or (</w:t>
            </w:r>
            <w:ins w:id="3223" w:author="Ericsson LM" w:date="2016-05-09T09:41:00Z">
              <w:r w:rsidR="00D63513" w:rsidRPr="002341CA">
                <w:t>N+264 or N+265</w:t>
              </w:r>
            </w:ins>
            <w:del w:id="3224" w:author="Ericsson LM" w:date="2016-05-09T09:41:00Z">
              <w:r w:rsidRPr="002341CA" w:rsidDel="00D63513">
                <w:delText>N+260</w:delText>
              </w:r>
            </w:del>
            <w:r w:rsidRPr="002341CA">
              <w:t>) mod 2715648 or (</w:t>
            </w:r>
            <w:ins w:id="3225" w:author="Ericsson LM" w:date="2016-05-09T09:41:00Z">
              <w:r w:rsidR="00D63513" w:rsidRPr="002341CA">
                <w:t>N+268 or N+269</w:t>
              </w:r>
            </w:ins>
            <w:del w:id="3226" w:author="Ericsson LM" w:date="2016-05-09T09:41:00Z">
              <w:r w:rsidRPr="002341CA" w:rsidDel="00D63513">
                <w:delText>N+264 or N+265</w:delText>
              </w:r>
            </w:del>
            <w:r w:rsidRPr="002341CA">
              <w:t>) mod 2715648</w:t>
            </w:r>
          </w:p>
          <w:p w:rsidR="009A6182" w:rsidRPr="002341CA" w:rsidRDefault="009A6182" w:rsidP="00D63513">
            <w:pPr>
              <w:rPr>
                <w:b/>
              </w:rPr>
            </w:pPr>
            <w:r w:rsidRPr="002341CA">
              <w:t>1 1 1 1</w:t>
            </w:r>
            <w:r w:rsidRPr="002341CA">
              <w:tab/>
            </w:r>
            <w:r w:rsidRPr="002341CA">
              <w:tab/>
            </w:r>
            <w:r w:rsidRPr="002341CA">
              <w:tab/>
            </w:r>
            <w:ins w:id="3227" w:author="Ericsson LM" w:date="2016-05-08T12:06:00Z">
              <w:r w:rsidR="00E0340F" w:rsidRPr="002341CA">
                <w:tab/>
              </w:r>
            </w:ins>
            <w:r w:rsidRPr="002341CA">
              <w:t>In the TDMA frame (</w:t>
            </w:r>
            <w:ins w:id="3228" w:author="Ericsson LM" w:date="2016-05-09T09:42:00Z">
              <w:r w:rsidR="00D63513" w:rsidRPr="002341CA">
                <w:t>N+273</w:t>
              </w:r>
            </w:ins>
            <w:del w:id="3229" w:author="Ericsson LM" w:date="2016-05-09T09:42:00Z">
              <w:r w:rsidRPr="002341CA" w:rsidDel="00D63513">
                <w:delText>N+268 or N+269</w:delText>
              </w:r>
            </w:del>
            <w:r w:rsidRPr="002341CA">
              <w:t>) mod 2715648 or (</w:t>
            </w:r>
            <w:ins w:id="3230" w:author="Ericsson LM" w:date="2016-05-09T09:42:00Z">
              <w:r w:rsidR="00D63513" w:rsidRPr="002341CA">
                <w:t>N+277 or N+278</w:t>
              </w:r>
            </w:ins>
            <w:del w:id="3231" w:author="Ericsson LM" w:date="2016-05-09T09:42:00Z">
              <w:r w:rsidRPr="002341CA" w:rsidDel="00D63513">
                <w:delText>N+273</w:delText>
              </w:r>
            </w:del>
            <w:r w:rsidRPr="002341CA">
              <w:t>) mod 2715648 or (</w:t>
            </w:r>
            <w:ins w:id="3232" w:author="Ericsson LM" w:date="2016-05-09T09:42:00Z">
              <w:r w:rsidR="00D63513" w:rsidRPr="002341CA">
                <w:t>N+281 or N+282</w:t>
              </w:r>
            </w:ins>
            <w:del w:id="3233" w:author="Ericsson LM" w:date="2016-05-09T09:42:00Z">
              <w:r w:rsidRPr="002341CA" w:rsidDel="00D63513">
                <w:delText>N+277 or N+278</w:delText>
              </w:r>
            </w:del>
            <w:r w:rsidRPr="002341CA">
              <w:t>) mod 2715648 or (</w:t>
            </w:r>
            <w:ins w:id="3234" w:author="Ericsson LM" w:date="2016-05-09T09:42:00Z">
              <w:r w:rsidR="00D63513" w:rsidRPr="002341CA">
                <w:t>N+286</w:t>
              </w:r>
            </w:ins>
            <w:del w:id="3235" w:author="Ericsson LM" w:date="2016-05-09T09:42:00Z">
              <w:r w:rsidRPr="002341CA" w:rsidDel="00D63513">
                <w:delText>N+281 or N+282</w:delText>
              </w:r>
            </w:del>
            <w:r w:rsidRPr="002341CA">
              <w:t>) mod 2715648</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t xml:space="preserve">DELAY_NEXT_UL_RLC_DATA_BLOCK </w:t>
            </w:r>
            <w:r w:rsidRPr="002341CA">
              <w:t>(3 bit field</w:t>
            </w:r>
            <w:proofErr w:type="gramStart"/>
            <w:r w:rsidRPr="002341CA">
              <w:t>)</w:t>
            </w:r>
            <w:proofErr w:type="gramEnd"/>
            <w:r w:rsidRPr="002341CA">
              <w:br/>
              <w:t xml:space="preserve">This field indicates the </w:t>
            </w:r>
            <w:del w:id="3236" w:author="Ericsson LM" w:date="2016-05-08T12:07:00Z">
              <w:r w:rsidRPr="002341CA" w:rsidDel="000103AE">
                <w:delText xml:space="preserve">starting </w:delText>
              </w:r>
            </w:del>
            <w:r w:rsidRPr="002341CA">
              <w:t xml:space="preserve">position </w:t>
            </w:r>
            <w:del w:id="3237" w:author="Ericsson LM" w:date="2016-05-08T12:07:00Z">
              <w:r w:rsidRPr="002341CA" w:rsidDel="000103AE">
                <w:delText xml:space="preserve">for </w:delText>
              </w:r>
            </w:del>
            <w:ins w:id="3238" w:author="Ericsson LM" w:date="2016-05-08T12:07:00Z">
              <w:r w:rsidR="000103AE" w:rsidRPr="002341CA">
                <w:t xml:space="preserve">of </w:t>
              </w:r>
            </w:ins>
            <w:r w:rsidRPr="002341CA">
              <w:t xml:space="preserve">the next allocated RLC Data block in the fixed uplink allocation. The </w:t>
            </w:r>
            <w:del w:id="3239" w:author="Ericsson LM" w:date="2016-05-08T12:07:00Z">
              <w:r w:rsidRPr="002341CA" w:rsidDel="000103AE">
                <w:delText xml:space="preserve">starting </w:delText>
              </w:r>
            </w:del>
            <w:r w:rsidRPr="002341CA">
              <w:t xml:space="preserve">position is calculated as the number of </w:t>
            </w:r>
            <w:del w:id="3240" w:author="Ericsson LM" w:date="2016-05-08T12:07:00Z">
              <w:r w:rsidRPr="002341CA" w:rsidDel="000103AE">
                <w:delText>possible uplink resources</w:delText>
              </w:r>
            </w:del>
            <w:ins w:id="3241" w:author="Ericsson LM" w:date="2016-05-08T12:07:00Z">
              <w:r w:rsidR="000103AE" w:rsidRPr="002341CA">
                <w:t>transmission opportunities</w:t>
              </w:r>
            </w:ins>
            <w:r w:rsidRPr="002341CA">
              <w:t xml:space="preserve"> from the previous uplink allocation, according to the UL_COVERAGE_CLASS and TIMESLOT_MULTIPLICATOR fields in the same assignment message, where </w:t>
            </w:r>
            <w:ins w:id="3242" w:author="Ericsson LM" w:date="2016-05-08T12:08:00Z">
              <w:r w:rsidR="000103AE" w:rsidRPr="002341CA">
                <w:t xml:space="preserve">the next uplink allocation for </w:t>
              </w:r>
            </w:ins>
            <w:r w:rsidRPr="002341CA">
              <w:t xml:space="preserve">the mobile station </w:t>
            </w:r>
            <w:ins w:id="3243" w:author="Ericsson LM" w:date="2016-05-08T12:08:00Z">
              <w:r w:rsidR="000103AE" w:rsidRPr="002341CA">
                <w:t xml:space="preserve">is placed and where the mobile station thus shall transmit </w:t>
              </w:r>
            </w:ins>
            <w:ins w:id="3244" w:author="Ericsson LM" w:date="2016-05-09T20:44:00Z">
              <w:r w:rsidR="009A6660" w:rsidRPr="002341CA">
                <w:t>the</w:t>
              </w:r>
            </w:ins>
            <w:ins w:id="3245" w:author="Ericsson LM" w:date="2016-05-08T12:08:00Z">
              <w:r w:rsidR="000103AE" w:rsidRPr="002341CA">
                <w:t xml:space="preserve"> next RLC data </w:t>
              </w:r>
            </w:ins>
            <w:ins w:id="3246" w:author="Ericsson LM" w:date="2016-05-08T12:09:00Z">
              <w:r w:rsidR="000103AE" w:rsidRPr="002341CA">
                <w:t xml:space="preserve">block. </w:t>
              </w:r>
            </w:ins>
            <w:ins w:id="3247" w:author="Ericsson LM" w:date="2016-05-08T12:13:00Z">
              <w:r w:rsidR="000103AE" w:rsidRPr="002341CA">
                <w:t>In the transmission opportunity/</w:t>
              </w:r>
              <w:proofErr w:type="spellStart"/>
              <w:r w:rsidR="000103AE" w:rsidRPr="002341CA">
                <w:t>ies</w:t>
              </w:r>
              <w:proofErr w:type="spellEnd"/>
              <w:r w:rsidR="000103AE" w:rsidRPr="002341CA">
                <w:t xml:space="preserve"> between the previous uplink allocation and this allocation the mobile station </w:t>
              </w:r>
            </w:ins>
            <w:r w:rsidRPr="002341CA">
              <w:t>is not allocated any resource, and shall thus not transmit.</w:t>
            </w:r>
          </w:p>
          <w:p w:rsidR="009A6182" w:rsidRPr="002341CA" w:rsidRDefault="009A6182" w:rsidP="002A7C68">
            <w:r w:rsidRPr="002341CA">
              <w:t xml:space="preserve">This field </w:t>
            </w:r>
            <w:r w:rsidRPr="002341CA">
              <w:rPr>
                <w:bCs/>
              </w:rPr>
              <w:t>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3 2 1</w:t>
            </w:r>
          </w:p>
          <w:p w:rsidR="009A6182" w:rsidRPr="002341CA" w:rsidRDefault="009A6182" w:rsidP="002A7C68">
            <w:pPr>
              <w:pStyle w:val="FP"/>
              <w:tabs>
                <w:tab w:val="left" w:pos="567"/>
              </w:tabs>
              <w:ind w:left="567" w:hanging="567"/>
            </w:pPr>
            <w:r w:rsidRPr="002341CA">
              <w:t>0 0 0</w:t>
            </w:r>
            <w:r w:rsidRPr="002341CA">
              <w:tab/>
            </w:r>
            <w:r w:rsidRPr="002341CA">
              <w:tab/>
            </w:r>
            <w:r w:rsidRPr="002341CA">
              <w:tab/>
            </w:r>
            <w:r w:rsidRPr="002341CA">
              <w:tab/>
              <w:t>In the 2</w:t>
            </w:r>
            <w:r w:rsidRPr="002341CA">
              <w:rPr>
                <w:vertAlign w:val="superscript"/>
              </w:rPr>
              <w:t>nd</w:t>
            </w:r>
            <w:r w:rsidRPr="002341CA">
              <w:t xml:space="preserve"> next </w:t>
            </w:r>
            <w:del w:id="3248" w:author="Ericsson LM" w:date="2016-05-08T12:15:00Z">
              <w:r w:rsidRPr="002341CA" w:rsidDel="00AC008C">
                <w:delText>possible uplink resource</w:delText>
              </w:r>
            </w:del>
            <w:ins w:id="3249" w:author="Ericsson LM" w:date="2016-05-08T12:15:00Z">
              <w:r w:rsidR="00AC008C" w:rsidRPr="002341CA">
                <w:t>transmission opportunity</w:t>
              </w:r>
            </w:ins>
          </w:p>
          <w:p w:rsidR="009A6182" w:rsidRPr="002341CA" w:rsidRDefault="009A6182" w:rsidP="002A7C68">
            <w:pPr>
              <w:pStyle w:val="FP"/>
              <w:tabs>
                <w:tab w:val="left" w:pos="567"/>
              </w:tabs>
              <w:ind w:left="567" w:hanging="567"/>
            </w:pPr>
            <w:r w:rsidRPr="002341CA">
              <w:t>0 0 1</w:t>
            </w:r>
            <w:r w:rsidRPr="002341CA">
              <w:tab/>
            </w:r>
            <w:r w:rsidRPr="002341CA">
              <w:tab/>
            </w:r>
            <w:r w:rsidRPr="002341CA">
              <w:tab/>
            </w:r>
            <w:r w:rsidRPr="002341CA">
              <w:tab/>
              <w:t>In the 3</w:t>
            </w:r>
            <w:r w:rsidRPr="002341CA">
              <w:rPr>
                <w:vertAlign w:val="superscript"/>
              </w:rPr>
              <w:t>rd</w:t>
            </w:r>
            <w:r w:rsidRPr="002341CA">
              <w:t xml:space="preserve"> next </w:t>
            </w:r>
            <w:del w:id="3250" w:author="Ericsson LM" w:date="2016-05-08T12:15:00Z">
              <w:r w:rsidRPr="002341CA" w:rsidDel="00AC008C">
                <w:delText>possible uplink resource</w:delText>
              </w:r>
            </w:del>
            <w:ins w:id="3251" w:author="Ericsson LM" w:date="2016-05-08T12:15:00Z">
              <w:r w:rsidR="00AC008C" w:rsidRPr="002341CA">
                <w:t>transmission opportunity</w:t>
              </w:r>
            </w:ins>
          </w:p>
          <w:p w:rsidR="009A6182" w:rsidRPr="002341CA" w:rsidRDefault="009A6182" w:rsidP="002A7C68">
            <w:pPr>
              <w:pStyle w:val="FP"/>
              <w:tabs>
                <w:tab w:val="left" w:pos="567"/>
              </w:tabs>
              <w:ind w:left="567" w:hanging="567"/>
            </w:pPr>
            <w:r w:rsidRPr="002341CA">
              <w:t>0 1 0</w:t>
            </w:r>
            <w:r w:rsidRPr="002341CA">
              <w:tab/>
            </w:r>
            <w:r w:rsidRPr="002341CA">
              <w:tab/>
            </w:r>
            <w:r w:rsidRPr="002341CA">
              <w:tab/>
            </w:r>
            <w:r w:rsidRPr="002341CA">
              <w:tab/>
              <w:t>In the 4</w:t>
            </w:r>
            <w:r w:rsidRPr="002341CA">
              <w:rPr>
                <w:vertAlign w:val="superscript"/>
              </w:rPr>
              <w:t>th</w:t>
            </w:r>
            <w:r w:rsidRPr="002341CA">
              <w:t xml:space="preserve"> next </w:t>
            </w:r>
            <w:del w:id="3252" w:author="Ericsson LM" w:date="2016-05-08T12:15:00Z">
              <w:r w:rsidRPr="002341CA" w:rsidDel="00AC008C">
                <w:delText>possible uplink resource</w:delText>
              </w:r>
            </w:del>
            <w:ins w:id="3253" w:author="Ericsson LM" w:date="2016-05-08T12:16:00Z">
              <w:r w:rsidR="00AC008C" w:rsidRPr="002341CA">
                <w:t>transmission opportunity</w:t>
              </w:r>
            </w:ins>
          </w:p>
          <w:p w:rsidR="009A6182" w:rsidRPr="002341CA" w:rsidRDefault="009A6182" w:rsidP="002A7C68">
            <w:pPr>
              <w:pStyle w:val="FP"/>
              <w:tabs>
                <w:tab w:val="left" w:pos="567"/>
              </w:tabs>
              <w:ind w:left="567" w:hanging="567"/>
            </w:pPr>
            <w:r w:rsidRPr="002341CA">
              <w:t>….</w:t>
            </w:r>
          </w:p>
          <w:p w:rsidR="009A6182" w:rsidRPr="002341CA" w:rsidRDefault="009A6182" w:rsidP="002A7C68">
            <w:pPr>
              <w:pStyle w:val="FP"/>
              <w:tabs>
                <w:tab w:val="left" w:pos="567"/>
              </w:tabs>
              <w:ind w:left="567" w:hanging="567"/>
            </w:pPr>
            <w:r w:rsidRPr="002341CA">
              <w:t>1 1 0</w:t>
            </w:r>
            <w:r w:rsidRPr="002341CA">
              <w:tab/>
            </w:r>
            <w:r w:rsidRPr="002341CA">
              <w:tab/>
            </w:r>
            <w:r w:rsidRPr="002341CA">
              <w:tab/>
            </w:r>
            <w:r w:rsidRPr="002341CA">
              <w:tab/>
              <w:t>In the 8</w:t>
            </w:r>
            <w:r w:rsidRPr="002341CA">
              <w:rPr>
                <w:vertAlign w:val="superscript"/>
              </w:rPr>
              <w:t>th</w:t>
            </w:r>
            <w:r w:rsidRPr="002341CA">
              <w:t xml:space="preserve"> next </w:t>
            </w:r>
            <w:del w:id="3254" w:author="Ericsson LM" w:date="2016-05-08T12:16:00Z">
              <w:r w:rsidRPr="002341CA" w:rsidDel="00AC008C">
                <w:delText>possible uplink resource</w:delText>
              </w:r>
            </w:del>
            <w:ins w:id="3255" w:author="Ericsson LM" w:date="2016-05-08T12:16:00Z">
              <w:r w:rsidR="00AC008C" w:rsidRPr="002341CA">
                <w:t>transmission opportunity</w:t>
              </w:r>
            </w:ins>
          </w:p>
          <w:p w:rsidR="009A6182" w:rsidRPr="002341CA" w:rsidRDefault="009A6182" w:rsidP="00AC008C">
            <w:r w:rsidRPr="002341CA">
              <w:t>1 1 1</w:t>
            </w:r>
            <w:r w:rsidRPr="002341CA">
              <w:tab/>
            </w:r>
            <w:r w:rsidRPr="002341CA">
              <w:tab/>
            </w:r>
            <w:r w:rsidRPr="002341CA">
              <w:tab/>
              <w:t>In the 9</w:t>
            </w:r>
            <w:r w:rsidRPr="002341CA">
              <w:rPr>
                <w:vertAlign w:val="superscript"/>
              </w:rPr>
              <w:t>th</w:t>
            </w:r>
            <w:r w:rsidRPr="002341CA">
              <w:t xml:space="preserve"> next </w:t>
            </w:r>
            <w:del w:id="3256" w:author="Ericsson LM" w:date="2016-05-08T12:16:00Z">
              <w:r w:rsidRPr="002341CA" w:rsidDel="00AC008C">
                <w:delText>possible uplink resource</w:delText>
              </w:r>
            </w:del>
            <w:ins w:id="3257" w:author="Ericsson LM" w:date="2016-05-08T12:16:00Z">
              <w:r w:rsidR="00AC008C" w:rsidRPr="002341CA">
                <w:t>transmission opportunity</w:t>
              </w:r>
            </w:ins>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lastRenderedPageBreak/>
              <w:t>GAMMA</w:t>
            </w:r>
            <w:r w:rsidRPr="002341CA">
              <w:t xml:space="preserve"> (5 bit field</w:t>
            </w:r>
            <w:proofErr w:type="gramStart"/>
            <w:r w:rsidRPr="002341CA">
              <w:t>)</w:t>
            </w:r>
            <w:proofErr w:type="gramEnd"/>
            <w:r w:rsidRPr="002341CA">
              <w:br/>
              <w:t xml:space="preserve">This  field is the binary representation of the parameter </w:t>
            </w:r>
            <w:del w:id="3258"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59"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xml:space="preserve"> for MS output power control in units of 2 dB, see 3GPP TS 45.008. The field is coded according to the following table:</w:t>
            </w:r>
          </w:p>
          <w:p w:rsidR="009A6182" w:rsidRPr="002341CA" w:rsidRDefault="009A6182" w:rsidP="002A7C68">
            <w:pPr>
              <w:rPr>
                <w:b/>
              </w:rPr>
            </w:pPr>
            <w:r w:rsidRPr="002341CA">
              <w:t>bit</w:t>
            </w:r>
            <w:r w:rsidRPr="002341CA">
              <w:br/>
              <w:t>5 4 3 2 1</w:t>
            </w:r>
            <w:r w:rsidRPr="002341CA">
              <w:br/>
              <w:t>0 0 0 0 0</w:t>
            </w:r>
            <w:r w:rsidRPr="002341CA">
              <w:tab/>
            </w:r>
            <w:r w:rsidRPr="002341CA">
              <w:tab/>
            </w:r>
            <w:del w:id="3260"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61"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 0 dB</w:t>
            </w:r>
            <w:r w:rsidRPr="002341CA">
              <w:br/>
              <w:t>0 0 0 0 1</w:t>
            </w:r>
            <w:r w:rsidRPr="002341CA">
              <w:tab/>
            </w:r>
            <w:r w:rsidRPr="002341CA">
              <w:tab/>
            </w:r>
            <w:del w:id="3262"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63"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 2 dB</w:t>
            </w:r>
            <w:r w:rsidRPr="002341CA">
              <w:br/>
              <w:t>: : : :</w:t>
            </w:r>
            <w:r w:rsidRPr="002341CA">
              <w:br/>
              <w:t>1 1 1 1 0</w:t>
            </w:r>
            <w:r w:rsidRPr="002341CA">
              <w:tab/>
            </w:r>
            <w:r w:rsidRPr="002341CA">
              <w:tab/>
            </w:r>
            <w:del w:id="3264"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65"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 60 dB</w:t>
            </w:r>
            <w:r w:rsidRPr="002341CA">
              <w:br/>
              <w:t>1 1 1 1 1</w:t>
            </w:r>
            <w:r w:rsidRPr="002341CA">
              <w:tab/>
            </w:r>
            <w:r w:rsidRPr="002341CA">
              <w:tab/>
            </w:r>
            <w:del w:id="3266" w:author="Ericsson LM" w:date="2016-05-03T15:33:00Z">
              <w:r w:rsidRPr="002341CA" w:rsidDel="00D02AE6">
                <w:fldChar w:fldCharType="begin"/>
              </w:r>
              <w:r w:rsidRPr="002341CA" w:rsidDel="00D02AE6">
                <w:delInstrText>symbol 71 \f "Symbol" \s 10</w:delInstrText>
              </w:r>
              <w:r w:rsidRPr="002341CA" w:rsidDel="00D02AE6">
                <w:fldChar w:fldCharType="separate"/>
              </w:r>
              <w:r w:rsidRPr="002341CA" w:rsidDel="00D02AE6">
                <w:rPr>
                  <w:rFonts w:ascii="Symbol" w:hAnsi="Symbol"/>
                </w:rPr>
                <w:delText>G</w:delText>
              </w:r>
              <w:r w:rsidRPr="002341CA" w:rsidDel="00D02AE6">
                <w:fldChar w:fldCharType="end"/>
              </w:r>
              <w:r w:rsidRPr="002341CA" w:rsidDel="00D02AE6">
                <w:delText>CH</w:delText>
              </w:r>
            </w:del>
            <w:ins w:id="3267" w:author="Ericsson LM" w:date="2016-05-03T15:33:00Z">
              <w:r w:rsidR="00D02AE6" w:rsidRPr="002341CA">
                <w:fldChar w:fldCharType="begin"/>
              </w:r>
              <w:r w:rsidR="00D02AE6" w:rsidRPr="002341CA">
                <w:instrText>symbol 71 \f "Symbol" \s 10</w:instrText>
              </w:r>
              <w:r w:rsidR="00D02AE6" w:rsidRPr="002341CA">
                <w:fldChar w:fldCharType="separate"/>
              </w:r>
              <w:r w:rsidR="00D02AE6" w:rsidRPr="002341CA">
                <w:rPr>
                  <w:rFonts w:ascii="Symbol" w:hAnsi="Symbol"/>
                </w:rPr>
                <w:t>G</w:t>
              </w:r>
              <w:r w:rsidR="00D02AE6" w:rsidRPr="002341CA">
                <w:fldChar w:fldCharType="end"/>
              </w:r>
              <w:r w:rsidR="00D02AE6" w:rsidRPr="002341CA">
                <w:rPr>
                  <w:vertAlign w:val="subscript"/>
                </w:rPr>
                <w:t>CH</w:t>
              </w:r>
            </w:ins>
            <w:r w:rsidRPr="002341CA">
              <w:t> = 62 dB</w:t>
            </w:r>
          </w:p>
          <w:p w:rsidR="007129D8" w:rsidRPr="002341CA" w:rsidRDefault="007129D8" w:rsidP="007129D8">
            <w:pPr>
              <w:rPr>
                <w:ins w:id="3268" w:author="Ericsson LM" w:date="2016-05-09T19:11:00Z"/>
              </w:rPr>
            </w:pPr>
            <w:ins w:id="3269" w:author="Ericsson LM" w:date="2016-05-09T19:11:00Z">
              <w:r w:rsidRPr="002341CA">
                <w:rPr>
                  <w:b/>
                </w:rPr>
                <w:t>ALPHA Enable</w:t>
              </w:r>
              <w:r w:rsidRPr="002341CA">
                <w:t xml:space="preserve"> (1 bit field</w:t>
              </w:r>
              <w:proofErr w:type="gramStart"/>
              <w:r w:rsidRPr="002341CA">
                <w:t>)</w:t>
              </w:r>
              <w:proofErr w:type="gramEnd"/>
              <w:r w:rsidRPr="002341CA">
                <w:br/>
                <w:t>This field indicates whether or not the mobile station shall use the ALPHA parameter (if sent as part of EC SI) for uplink power control (see 3GPP TS 45.008 [34]). The field is coded as follows:</w:t>
              </w:r>
            </w:ins>
          </w:p>
          <w:p w:rsidR="007129D8" w:rsidRPr="002341CA" w:rsidRDefault="007129D8" w:rsidP="007129D8">
            <w:pPr>
              <w:rPr>
                <w:ins w:id="3270" w:author="Ericsson LM" w:date="2016-05-09T19:11:00Z"/>
              </w:rPr>
            </w:pPr>
            <w:ins w:id="3271" w:author="Ericsson LM" w:date="2016-05-09T19:11:00Z">
              <w:r w:rsidRPr="002341CA">
                <w:t>0</w:t>
              </w:r>
              <w:r w:rsidRPr="002341CA">
                <w:tab/>
              </w:r>
              <w:r w:rsidRPr="002341CA">
                <w:tab/>
                <w:t>The mobile station shall not use the ALPHA parameter</w:t>
              </w:r>
              <w:r w:rsidRPr="002341CA">
                <w:br/>
                <w:t>1</w:t>
              </w:r>
              <w:r w:rsidRPr="002341CA">
                <w:tab/>
              </w:r>
              <w:r w:rsidRPr="002341CA">
                <w:tab/>
                <w:t>The mobile station shall use the ALPHA parameter</w:t>
              </w:r>
            </w:ins>
          </w:p>
          <w:p w:rsidR="009A6182" w:rsidRPr="002341CA" w:rsidRDefault="009A6182" w:rsidP="002A7C68">
            <w:r w:rsidRPr="002341CA">
              <w:rPr>
                <w:b/>
              </w:rPr>
              <w:t>P0</w:t>
            </w:r>
            <w:r w:rsidRPr="002341CA">
              <w:t xml:space="preserve"> (4 bit field</w:t>
            </w:r>
            <w:proofErr w:type="gramStart"/>
            <w:r w:rsidRPr="002341CA">
              <w:t>)</w:t>
            </w:r>
            <w:proofErr w:type="gramEnd"/>
            <w:r w:rsidRPr="002341CA">
              <w:br/>
              <w:t>This field is an optional downlink power control parameter. It is encoded as follows:</w:t>
            </w:r>
          </w:p>
          <w:p w:rsidR="009A6182" w:rsidRPr="002341CA" w:rsidRDefault="009A6182" w:rsidP="002A7C68">
            <w:pPr>
              <w:tabs>
                <w:tab w:val="left" w:pos="1134"/>
              </w:tabs>
              <w:rPr>
                <w:b/>
              </w:rPr>
            </w:pPr>
            <w:r w:rsidRPr="002341CA">
              <w:t>bit</w:t>
            </w:r>
            <w:r w:rsidRPr="002341CA">
              <w:br/>
              <w:t xml:space="preserve">4 3 2 1 </w:t>
            </w:r>
            <w:r w:rsidRPr="002341CA">
              <w:br/>
              <w:t>0 0 0 0</w:t>
            </w:r>
            <w:r w:rsidRPr="002341CA">
              <w:tab/>
              <w:t>P0 = 0 dB</w:t>
            </w:r>
            <w:r w:rsidRPr="002341CA">
              <w:br/>
              <w:t>0 0 0 1</w:t>
            </w:r>
            <w:r w:rsidRPr="002341CA">
              <w:tab/>
              <w:t>P0 = 2 dB</w:t>
            </w:r>
            <w:r w:rsidRPr="002341CA">
              <w:br/>
              <w:t>0 0 1 0</w:t>
            </w:r>
            <w:r w:rsidRPr="002341CA">
              <w:tab/>
              <w:t>P0 = 4 dB</w:t>
            </w:r>
            <w:r w:rsidRPr="002341CA">
              <w:br/>
              <w:t>:</w:t>
            </w:r>
            <w:r w:rsidRPr="002341CA">
              <w:br/>
              <w:t>1 1 1 1</w:t>
            </w:r>
            <w:r w:rsidRPr="002341CA">
              <w:tab/>
              <w:t>P0 = 30 dB</w:t>
            </w:r>
          </w:p>
        </w:tc>
      </w:tr>
      <w:tr w:rsidR="009A6182" w:rsidRPr="002341CA" w:rsidTr="002A7C68">
        <w:trPr>
          <w:cantSplit/>
          <w:trHeight w:val="113"/>
        </w:trPr>
        <w:tc>
          <w:tcPr>
            <w:tcW w:w="9848" w:type="dxa"/>
            <w:shd w:val="clear" w:color="auto" w:fill="auto"/>
          </w:tcPr>
          <w:p w:rsidR="009A6182" w:rsidRPr="002341CA" w:rsidRDefault="009A6182" w:rsidP="002A7C68">
            <w:r w:rsidRPr="002341CA">
              <w:rPr>
                <w:b/>
              </w:rPr>
              <w:t xml:space="preserve">PR_MODE </w:t>
            </w:r>
            <w:r w:rsidRPr="002341CA">
              <w:t>(1 bit field</w:t>
            </w:r>
            <w:proofErr w:type="gramStart"/>
            <w:r w:rsidRPr="002341CA">
              <w:t>)</w:t>
            </w:r>
            <w:proofErr w:type="gramEnd"/>
            <w:r w:rsidRPr="002341CA">
              <w:br/>
              <w:t>This field indicate</w:t>
            </w:r>
            <w:ins w:id="3272" w:author="Ericsson LM" w:date="2016-05-09T20:00:00Z">
              <w:r w:rsidR="00CF4629" w:rsidRPr="002341CA">
                <w:t>s</w:t>
              </w:r>
            </w:ins>
            <w:r w:rsidRPr="002341CA">
              <w:t xml:space="preserve"> the PR Management mode, as defined in 3GPP TS 45.008. The field is encoded as follows:</w:t>
            </w:r>
            <w:r w:rsidRPr="002341CA">
              <w:br/>
              <w:t>0</w:t>
            </w:r>
            <w:r w:rsidRPr="002341CA">
              <w:tab/>
              <w:t>PR mode A: for one addressed MS</w:t>
            </w:r>
            <w:r w:rsidRPr="002341CA">
              <w:br/>
              <w:t>1</w:t>
            </w:r>
            <w:r w:rsidRPr="002341CA">
              <w:tab/>
              <w:t>PR mode B: for all MS</w:t>
            </w:r>
            <w:ins w:id="3273" w:author="Ericsson LM" w:date="2016-05-09T20:00:00Z">
              <w:r w:rsidR="00CF4629" w:rsidRPr="002341CA">
                <w:t>s</w:t>
              </w:r>
            </w:ins>
          </w:p>
        </w:tc>
      </w:tr>
      <w:tr w:rsidR="009A6182" w:rsidRPr="002341CA" w:rsidTr="002A7C68">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9A6182" w:rsidRPr="002341CA" w:rsidRDefault="009A6182" w:rsidP="002A7C68">
            <w:pPr>
              <w:spacing w:after="0"/>
            </w:pPr>
            <w:r w:rsidRPr="002341CA">
              <w:rPr>
                <w:b/>
              </w:rPr>
              <w:t>Primary TSC Set</w:t>
            </w:r>
            <w:r w:rsidRPr="002341CA">
              <w:t xml:space="preserve"> (1 bit field)</w:t>
            </w:r>
          </w:p>
          <w:p w:rsidR="009A6182" w:rsidRPr="002341CA" w:rsidRDefault="009A6182" w:rsidP="002A7C68">
            <w:r w:rsidRPr="002341CA">
              <w:t xml:space="preserve">This field indicates to which TSC set the TSC field in the same message, </w:t>
            </w:r>
            <w:r w:rsidRPr="002341CA">
              <w:rPr>
                <w:rFonts w:cs="Arial"/>
              </w:rPr>
              <w:t xml:space="preserve">for use on the assigned </w:t>
            </w:r>
            <w:del w:id="3274" w:author="Ericsson LM" w:date="2016-05-09T20:05:00Z">
              <w:r w:rsidRPr="002341CA" w:rsidDel="00B73163">
                <w:rPr>
                  <w:rFonts w:cs="Arial"/>
                </w:rPr>
                <w:delText xml:space="preserve">uplink PS </w:delText>
              </w:r>
            </w:del>
            <w:r w:rsidRPr="002341CA">
              <w:rPr>
                <w:rFonts w:cs="Arial"/>
              </w:rPr>
              <w:t>resources,</w:t>
            </w:r>
            <w:r w:rsidRPr="002341CA">
              <w:t xml:space="preserve"> shall be associated. This field is coded as follows:</w:t>
            </w:r>
          </w:p>
          <w:p w:rsidR="009A6182" w:rsidRPr="002341CA" w:rsidRDefault="009A6182" w:rsidP="002A7C68">
            <w:pPr>
              <w:spacing w:before="60" w:after="0"/>
            </w:pPr>
            <w:r w:rsidRPr="002341CA">
              <w:t>0  TSC set 1</w:t>
            </w:r>
          </w:p>
          <w:p w:rsidR="009A6182" w:rsidRPr="002341CA" w:rsidRDefault="009A6182" w:rsidP="002A7C68">
            <w:pPr>
              <w:spacing w:before="60" w:after="0"/>
              <w:ind w:left="270" w:hanging="270"/>
            </w:pPr>
            <w:r w:rsidRPr="002341CA">
              <w:t xml:space="preserve">1   Indicates TSC set 2 for 8PSK modulation and TSC set 3 (which is identical to TSC set 3 used for the CS domain) for GMSK modulation. </w:t>
            </w:r>
          </w:p>
          <w:p w:rsidR="009A6182" w:rsidRPr="002341CA" w:rsidRDefault="009A6182" w:rsidP="002A7C68">
            <w:pPr>
              <w:spacing w:before="60" w:after="0"/>
              <w:rPr>
                <w:b/>
                <w:bCs/>
              </w:rPr>
            </w:pPr>
          </w:p>
          <w:p w:rsidR="009A6182" w:rsidRPr="002341CA" w:rsidRDefault="009A6182" w:rsidP="002A7C68">
            <w:pPr>
              <w:rPr>
                <w:bCs/>
              </w:rPr>
            </w:pPr>
            <w:r w:rsidRPr="002341CA">
              <w:rPr>
                <w:b/>
              </w:rPr>
              <w:t xml:space="preserve">DL_COVERAGE_CLASS </w:t>
            </w:r>
            <w:r w:rsidRPr="002341CA">
              <w:t>(2 bit field</w:t>
            </w:r>
            <w:proofErr w:type="gramStart"/>
            <w:r w:rsidRPr="002341CA">
              <w:t>)</w:t>
            </w:r>
            <w:proofErr w:type="gramEnd"/>
            <w:r w:rsidRPr="002341CA">
              <w:br/>
              <w:t>This field indicates the DL Coverage Class that is assigned for transfer of downlink RLC/MAC control messages on the EC-PACCH during the UL EC</w:t>
            </w:r>
            <w:del w:id="3275" w:author="Ericsson LM" w:date="2016-05-03T15:38:00Z">
              <w:r w:rsidRPr="002341CA" w:rsidDel="00242230">
                <w:delText>-EGPRS</w:delText>
              </w:r>
            </w:del>
            <w:r w:rsidRPr="002341CA">
              <w:t xml:space="preserve"> TBF. </w:t>
            </w:r>
            <w:r w:rsidRPr="002341CA">
              <w:rPr>
                <w:bCs/>
              </w:rPr>
              <w:t>The DL_COVERAGE_CLASS field shall be set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DL Coverage Class = CC1</w:t>
            </w:r>
          </w:p>
          <w:p w:rsidR="009A6182" w:rsidRPr="002341CA" w:rsidRDefault="009A6182" w:rsidP="002A7C68">
            <w:pPr>
              <w:pStyle w:val="FP"/>
              <w:tabs>
                <w:tab w:val="left" w:pos="567"/>
              </w:tabs>
              <w:ind w:left="567" w:hanging="567"/>
            </w:pPr>
            <w:r w:rsidRPr="002341CA">
              <w:t>0 1</w:t>
            </w:r>
            <w:r w:rsidRPr="002341CA">
              <w:tab/>
              <w:t>DL Coverage Class = CC2</w:t>
            </w:r>
          </w:p>
          <w:p w:rsidR="009A6182" w:rsidRPr="002341CA" w:rsidRDefault="009A6182" w:rsidP="002A7C68">
            <w:pPr>
              <w:pStyle w:val="FP"/>
              <w:tabs>
                <w:tab w:val="left" w:pos="567"/>
              </w:tabs>
              <w:ind w:left="567" w:hanging="567"/>
            </w:pPr>
            <w:r w:rsidRPr="002341CA">
              <w:t>1 0</w:t>
            </w:r>
            <w:r w:rsidRPr="002341CA">
              <w:tab/>
              <w:t>DL Coverage Class = CC3</w:t>
            </w:r>
          </w:p>
          <w:p w:rsidR="009A6182" w:rsidRPr="002341CA" w:rsidRDefault="009A6182" w:rsidP="003468DA">
            <w:pPr>
              <w:rPr>
                <w:b/>
              </w:rPr>
            </w:pPr>
            <w:r w:rsidRPr="002341CA">
              <w:t>1 1</w:t>
            </w:r>
            <w:r w:rsidRPr="002341CA">
              <w:tab/>
            </w:r>
            <w:ins w:id="3276" w:author="Ericsson LM" w:date="2016-05-17T13:56:00Z">
              <w:r w:rsidR="00F21A63" w:rsidRPr="002341CA">
                <w:tab/>
              </w:r>
            </w:ins>
            <w:del w:id="3277" w:author="Ericsson LM" w:date="2016-05-08T12:16:00Z">
              <w:r w:rsidRPr="002341CA" w:rsidDel="003468DA">
                <w:tab/>
              </w:r>
            </w:del>
            <w:r w:rsidRPr="002341CA">
              <w:t>DL Coverage Class = CC4</w:t>
            </w:r>
          </w:p>
        </w:tc>
      </w:tr>
      <w:tr w:rsidR="009A6182" w:rsidRPr="002341CA" w:rsidTr="002A7C68">
        <w:trPr>
          <w:cantSplit/>
          <w:trHeight w:val="113"/>
        </w:trPr>
        <w:tc>
          <w:tcPr>
            <w:tcW w:w="9848" w:type="dxa"/>
            <w:tcBorders>
              <w:top w:val="single" w:sz="2" w:space="0" w:color="auto"/>
              <w:left w:val="single" w:sz="2" w:space="0" w:color="auto"/>
              <w:bottom w:val="single" w:sz="2" w:space="0" w:color="auto"/>
              <w:right w:val="single" w:sz="2" w:space="0" w:color="auto"/>
            </w:tcBorders>
            <w:shd w:val="clear" w:color="auto" w:fill="auto"/>
          </w:tcPr>
          <w:p w:rsidR="009A6182" w:rsidRPr="002341CA" w:rsidRDefault="009A6182" w:rsidP="002A7C68">
            <w:pPr>
              <w:rPr>
                <w:bCs/>
              </w:rPr>
            </w:pPr>
            <w:r w:rsidRPr="002341CA">
              <w:rPr>
                <w:b/>
              </w:rPr>
              <w:lastRenderedPageBreak/>
              <w:t>STARTING_DL_TIMESLOT_OFFSET</w:t>
            </w:r>
            <w:r w:rsidRPr="002341CA">
              <w:t xml:space="preserve"> (2 bit field</w:t>
            </w:r>
            <w:proofErr w:type="gramStart"/>
            <w:r w:rsidRPr="002341CA">
              <w:t>)</w:t>
            </w:r>
            <w:proofErr w:type="gramEnd"/>
            <w:r w:rsidRPr="002341CA">
              <w:rPr>
                <w:b/>
              </w:rPr>
              <w:br/>
            </w:r>
            <w:r w:rsidRPr="002341CA">
              <w:t>This field defines the timeslot number of the lowest timeslot included in the assignment that is used for transfer of downlink RLC/MAC control messages on the EC-PACCH during the UL EC</w:t>
            </w:r>
            <w:del w:id="3278" w:author="Ericsson LM" w:date="2016-05-03T15:38:00Z">
              <w:r w:rsidRPr="002341CA" w:rsidDel="00242230">
                <w:delText>-EGPRS</w:delText>
              </w:r>
            </w:del>
            <w:r w:rsidRPr="002341CA">
              <w:t xml:space="preserve"> TBF. The number of additional timeslots that are included in the downlink assignment depends on the assigned DL Coverage Class. The assigned timeslots are contiguous, starting with the timeslot number indicated in the STARTING_DL_TIMESLOT_OFFSET field. The STARTING_DL_TIMESLOT_OFFSET</w:t>
            </w:r>
            <w:r w:rsidRPr="002341CA">
              <w:rPr>
                <w:bCs/>
              </w:rPr>
              <w:t xml:space="preserve"> field is encoded as an offset to the timeslot assigned with the STARTING_UL_TIMESLOT field. </w:t>
            </w:r>
            <w:r w:rsidRPr="002341CA">
              <w:t>The encoding of the field is dependent of the value of the UL_COVERAGE_CLASS and DL_COVERAGE_CLASS fields in the same message.</w:t>
            </w:r>
          </w:p>
          <w:p w:rsidR="009A6182" w:rsidRPr="002341CA" w:rsidRDefault="009A6182" w:rsidP="002A7C68">
            <w:pPr>
              <w:rPr>
                <w:bCs/>
              </w:rPr>
            </w:pPr>
            <w:r w:rsidRPr="002341CA">
              <w:t>If both UL_COVERAGE_CLASS and DL_COVERAGE_CLASS &gt; CC1, the same timeslots are assigned in both the uplink and the downlink directions. The STARTING_DL_TIMESLOT_OFFSET field can then be considered as not valid by the mobile station.</w:t>
            </w:r>
          </w:p>
          <w:p w:rsidR="009A6182" w:rsidRPr="002341CA" w:rsidRDefault="009A6182" w:rsidP="002A7C68">
            <w:pPr>
              <w:rPr>
                <w:bCs/>
              </w:rPr>
            </w:pPr>
            <w:r w:rsidRPr="002341CA">
              <w:t>If UL_COVERAGE_CLASS = CC1 and DL_COVERAGE_CLASS &gt; CC1, the STARTING_DL_TIMESLOT_OFFSET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pPr>
              <w:rPr>
                <w:bCs/>
              </w:rPr>
            </w:pPr>
            <w:r w:rsidRPr="002341CA">
              <w:t>1 1</w:t>
            </w:r>
            <w:r w:rsidRPr="002341CA">
              <w:tab/>
            </w:r>
            <w:ins w:id="3279" w:author="Ericsson LM" w:date="2016-05-17T13:56:00Z">
              <w:r w:rsidR="00D859F5" w:rsidRPr="002341CA">
                <w:tab/>
              </w:r>
            </w:ins>
            <w:del w:id="3280" w:author="Ericsson LM" w:date="2016-05-08T12:16:00Z">
              <w:r w:rsidRPr="002341CA" w:rsidDel="003468DA">
                <w:tab/>
              </w:r>
            </w:del>
            <w:r w:rsidRPr="002341CA">
              <w:rPr>
                <w:bCs/>
              </w:rPr>
              <w:t>STARTING_UL_TIMESLOT - 3</w:t>
            </w:r>
          </w:p>
          <w:p w:rsidR="009A6182" w:rsidRPr="002341CA" w:rsidRDefault="009A6182" w:rsidP="002A7C68">
            <w:r w:rsidRPr="002341CA">
              <w:t>If UL_COVERAGE_CLASS &gt; CC1 and DL_COVERAGE_CLASS = CC1, the STARTING_DL_TIMESLOT_OFFSET field is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r w:rsidRPr="002341CA">
              <w:t>1 1</w:t>
            </w:r>
            <w:r w:rsidRPr="002341CA">
              <w:tab/>
            </w:r>
            <w:ins w:id="3281" w:author="Ericsson LM" w:date="2016-05-17T13:56:00Z">
              <w:r w:rsidR="00D859F5" w:rsidRPr="002341CA">
                <w:tab/>
              </w:r>
            </w:ins>
            <w:del w:id="3282" w:author="Ericsson LM" w:date="2016-05-08T12:16:00Z">
              <w:r w:rsidRPr="002341CA" w:rsidDel="003468DA">
                <w:tab/>
              </w:r>
            </w:del>
            <w:r w:rsidRPr="002341CA">
              <w:rPr>
                <w:bCs/>
              </w:rPr>
              <w:t>STARTING_UL_TIMESLOT + 3</w:t>
            </w:r>
          </w:p>
          <w:p w:rsidR="009A6182" w:rsidRPr="002341CA" w:rsidRDefault="009A6182" w:rsidP="002A7C68">
            <w:r w:rsidRPr="002341CA">
              <w:t xml:space="preserve">If both UL_COVERAGE_CLASS and DL_COVERAGE_CLASS = CC1, the downlink is assigned to the timeslot indicated by the </w:t>
            </w:r>
            <w:r w:rsidRPr="002341CA">
              <w:rPr>
                <w:bCs/>
              </w:rPr>
              <w:t>STARTING_UL_TIMESLOT field. If timer T3248 (sent in EC</w:t>
            </w:r>
            <w:ins w:id="3283" w:author="Ericsson LM" w:date="2016-05-03T15:38:00Z">
              <w:r w:rsidR="00242230" w:rsidRPr="002341CA">
                <w:rPr>
                  <w:bCs/>
                </w:rPr>
                <w:t xml:space="preserve"> </w:t>
              </w:r>
            </w:ins>
            <w:del w:id="3284" w:author="Ericsson LM" w:date="2016-05-03T15:38:00Z">
              <w:r w:rsidRPr="002341CA" w:rsidDel="00242230">
                <w:rPr>
                  <w:bCs/>
                </w:rPr>
                <w:delText>-</w:delText>
              </w:r>
            </w:del>
            <w:r w:rsidRPr="002341CA">
              <w:rPr>
                <w:bCs/>
              </w:rPr>
              <w:t>SI) is used, t</w:t>
            </w:r>
            <w:r w:rsidRPr="002341CA">
              <w:t>he STARTING_DL_TIMESLOT_OFFSET field defines the lowest assigned timeslot for EC-PACCH transfers using CC2 while the timer is running. The STARTING_DL_TIMESLOT_OFFSET field is then encoded according to the following table:</w:t>
            </w:r>
          </w:p>
          <w:p w:rsidR="009A6182" w:rsidRPr="002341CA" w:rsidRDefault="009A6182" w:rsidP="002A7C68">
            <w:pPr>
              <w:pStyle w:val="FP"/>
              <w:tabs>
                <w:tab w:val="left" w:pos="567"/>
              </w:tabs>
              <w:ind w:left="567" w:hanging="567"/>
            </w:pPr>
            <w:r w:rsidRPr="002341CA">
              <w:t>bit</w:t>
            </w:r>
          </w:p>
          <w:p w:rsidR="009A6182" w:rsidRPr="002341CA" w:rsidRDefault="009A6182" w:rsidP="002A7C68">
            <w:pPr>
              <w:pStyle w:val="FP"/>
              <w:tabs>
                <w:tab w:val="left" w:pos="567"/>
              </w:tabs>
              <w:ind w:left="567" w:hanging="567"/>
            </w:pPr>
            <w:r w:rsidRPr="002341CA">
              <w:t>2 1</w:t>
            </w:r>
          </w:p>
          <w:p w:rsidR="009A6182" w:rsidRPr="002341CA" w:rsidRDefault="009A6182" w:rsidP="002A7C68">
            <w:pPr>
              <w:pStyle w:val="FP"/>
              <w:tabs>
                <w:tab w:val="left" w:pos="567"/>
              </w:tabs>
              <w:ind w:left="567" w:hanging="567"/>
            </w:pPr>
            <w:r w:rsidRPr="002341CA">
              <w:t>0 0</w:t>
            </w:r>
            <w:r w:rsidRPr="002341CA">
              <w:tab/>
              <w:t xml:space="preserve">same timeslot as indicated by </w:t>
            </w:r>
            <w:r w:rsidRPr="002341CA">
              <w:rPr>
                <w:bCs/>
              </w:rPr>
              <w:t>STARTING_UL_TIMESLOT</w:t>
            </w:r>
          </w:p>
          <w:p w:rsidR="009A6182" w:rsidRPr="002341CA" w:rsidRDefault="009A6182" w:rsidP="002A7C68">
            <w:pPr>
              <w:pStyle w:val="FP"/>
              <w:tabs>
                <w:tab w:val="left" w:pos="567"/>
              </w:tabs>
              <w:ind w:left="567" w:hanging="567"/>
            </w:pPr>
            <w:r w:rsidRPr="002341CA">
              <w:t>0 1</w:t>
            </w:r>
            <w:r w:rsidRPr="002341CA">
              <w:tab/>
            </w:r>
            <w:r w:rsidRPr="002341CA">
              <w:rPr>
                <w:bCs/>
              </w:rPr>
              <w:t>STARTING_UL_TIMESLOT - 1</w:t>
            </w:r>
          </w:p>
          <w:p w:rsidR="009A6182" w:rsidRPr="002341CA" w:rsidRDefault="009A6182" w:rsidP="002A7C68">
            <w:pPr>
              <w:pStyle w:val="FP"/>
              <w:tabs>
                <w:tab w:val="left" w:pos="567"/>
              </w:tabs>
              <w:ind w:left="567" w:hanging="567"/>
            </w:pPr>
            <w:r w:rsidRPr="002341CA">
              <w:t>1 0</w:t>
            </w:r>
            <w:r w:rsidRPr="002341CA">
              <w:tab/>
            </w:r>
            <w:r w:rsidRPr="002341CA">
              <w:rPr>
                <w:bCs/>
              </w:rPr>
              <w:t>STARTING_UL_TIMESLOT - 2</w:t>
            </w:r>
          </w:p>
          <w:p w:rsidR="009A6182" w:rsidRPr="002341CA" w:rsidRDefault="009A6182" w:rsidP="002A7C68">
            <w:pPr>
              <w:rPr>
                <w:bCs/>
              </w:rPr>
            </w:pPr>
            <w:r w:rsidRPr="002341CA">
              <w:t>1 1</w:t>
            </w:r>
            <w:r w:rsidRPr="002341CA">
              <w:tab/>
            </w:r>
            <w:ins w:id="3285" w:author="Ericsson LM" w:date="2016-05-17T13:57:00Z">
              <w:r w:rsidR="00D859F5" w:rsidRPr="002341CA">
                <w:tab/>
              </w:r>
            </w:ins>
            <w:del w:id="3286" w:author="Ericsson LM" w:date="2016-05-08T12:17:00Z">
              <w:r w:rsidRPr="002341CA" w:rsidDel="003468DA">
                <w:tab/>
              </w:r>
            </w:del>
            <w:r w:rsidRPr="002341CA">
              <w:t xml:space="preserve">no valid </w:t>
            </w:r>
            <w:r w:rsidRPr="002341CA">
              <w:rPr>
                <w:bCs/>
              </w:rPr>
              <w:t xml:space="preserve">CC2 mapping applies while T3248 is running, CC1 to be used </w:t>
            </w:r>
          </w:p>
          <w:p w:rsidR="009A6182" w:rsidRPr="002341CA" w:rsidRDefault="009A6182" w:rsidP="002A7C68">
            <w:pPr>
              <w:spacing w:after="0"/>
              <w:rPr>
                <w:b/>
              </w:rPr>
            </w:pPr>
          </w:p>
        </w:tc>
      </w:tr>
    </w:tbl>
    <w:p w:rsidR="009A6182" w:rsidRPr="002341CA" w:rsidRDefault="009A6182" w:rsidP="009A6182">
      <w:pPr>
        <w:rPr>
          <w:lang w:eastAsia="en-GB"/>
        </w:rPr>
      </w:pPr>
    </w:p>
    <w:p w:rsidR="00D44000" w:rsidRPr="002341CA" w:rsidRDefault="00D44000" w:rsidP="00D440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D44000" w:rsidRPr="002341CA" w:rsidTr="00AC1E22">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D44000" w:rsidRPr="002341CA" w:rsidRDefault="00D44000" w:rsidP="00AC1E22">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D44000" w:rsidRPr="002341CA" w:rsidRDefault="00D44000" w:rsidP="00D44000">
      <w:pPr>
        <w:rPr>
          <w:noProof/>
        </w:rPr>
      </w:pPr>
    </w:p>
    <w:p w:rsidR="00D44000" w:rsidRPr="002341CA" w:rsidRDefault="006E5770" w:rsidP="00D44000">
      <w:pPr>
        <w:pStyle w:val="Heading3"/>
        <w:rPr>
          <w:ins w:id="3287" w:author="Ericsson LM" w:date="2016-05-09T20:24:00Z"/>
        </w:rPr>
      </w:pPr>
      <w:ins w:id="3288" w:author="Ericsson LM" w:date="2016-05-09T20:24:00Z">
        <w:r w:rsidRPr="002341CA">
          <w:t>11.2.5</w:t>
        </w:r>
      </w:ins>
      <w:ins w:id="3289" w:author="Ericsson LM" w:date="2016-05-09T20:25:00Z">
        <w:r w:rsidRPr="002341CA">
          <w:t>9</w:t>
        </w:r>
      </w:ins>
      <w:ins w:id="3290" w:author="Ericsson LM" w:date="2016-05-09T20:24:00Z">
        <w:r w:rsidR="00D44000" w:rsidRPr="002341CA">
          <w:tab/>
          <w:t xml:space="preserve">EC Packet Uplink </w:t>
        </w:r>
      </w:ins>
      <w:proofErr w:type="spellStart"/>
      <w:ins w:id="3291" w:author="Ericsson LM" w:date="2016-05-09T20:25:00Z">
        <w:r w:rsidRPr="002341CA">
          <w:t>Ack</w:t>
        </w:r>
        <w:proofErr w:type="spellEnd"/>
        <w:r w:rsidRPr="002341CA">
          <w:t>/</w:t>
        </w:r>
        <w:proofErr w:type="spellStart"/>
        <w:r w:rsidRPr="002341CA">
          <w:t>Nack</w:t>
        </w:r>
        <w:proofErr w:type="spellEnd"/>
        <w:r w:rsidRPr="002341CA">
          <w:t xml:space="preserve"> and Contention Resolution</w:t>
        </w:r>
      </w:ins>
    </w:p>
    <w:p w:rsidR="00D44000" w:rsidRPr="002341CA" w:rsidRDefault="00D44000" w:rsidP="00D44000">
      <w:pPr>
        <w:rPr>
          <w:ins w:id="3292" w:author="Ericsson LM" w:date="2016-05-09T20:24:00Z"/>
        </w:rPr>
      </w:pPr>
      <w:ins w:id="3293" w:author="Ericsson LM" w:date="2016-05-09T20:24:00Z">
        <w:r w:rsidRPr="002341CA">
          <w:t>This message is sent on the EC-PACCH by the network to the mobile station to</w:t>
        </w:r>
      </w:ins>
      <w:ins w:id="3294" w:author="Ericsson LM" w:date="2016-05-09T20:48:00Z">
        <w:r w:rsidR="009B74C3" w:rsidRPr="002341CA">
          <w:t xml:space="preserve"> indicate the status of the received RLC data blocks, include a fixed uplink allocation for the mobile station to (re)transmit not yet acknowledged/transmitted RLC Data blocks. The </w:t>
        </w:r>
      </w:ins>
      <w:ins w:id="3295" w:author="Ericsson LM" w:date="2016-05-09T20:49:00Z">
        <w:r w:rsidR="009B74C3" w:rsidRPr="002341CA">
          <w:t xml:space="preserve">message includes the </w:t>
        </w:r>
      </w:ins>
      <w:ins w:id="3296" w:author="Ericsson LM" w:date="2016-05-09T20:48:00Z">
        <w:r w:rsidR="009B74C3" w:rsidRPr="002341CA">
          <w:t>TLLI for contention resolution.</w:t>
        </w:r>
      </w:ins>
    </w:p>
    <w:p w:rsidR="00D44000" w:rsidRPr="002341CA" w:rsidRDefault="009B74C3" w:rsidP="00D44000">
      <w:pPr>
        <w:rPr>
          <w:ins w:id="3297" w:author="Ericsson LM" w:date="2016-05-09T20:24:00Z"/>
        </w:rPr>
      </w:pPr>
      <w:ins w:id="3298" w:author="Ericsson LM" w:date="2016-05-09T20:49:00Z">
        <w:r w:rsidRPr="002341CA">
          <w:t>The mobile station shall continue to use the previous EGPRS Modulation and Coding Scheme when transmitting in the resources</w:t>
        </w:r>
      </w:ins>
      <w:ins w:id="3299" w:author="Ericsson LM" w:date="2016-05-09T20:50:00Z">
        <w:r w:rsidRPr="002341CA">
          <w:t xml:space="preserve"> allocated in this message</w:t>
        </w:r>
      </w:ins>
      <w:ins w:id="3300" w:author="Ericsson LM" w:date="2016-05-09T20:24:00Z">
        <w:r w:rsidR="00D44000" w:rsidRPr="002341CA">
          <w:t>.</w:t>
        </w:r>
      </w:ins>
    </w:p>
    <w:p w:rsidR="00D44000" w:rsidRPr="002341CA" w:rsidRDefault="00D44000" w:rsidP="00D44000">
      <w:pPr>
        <w:pStyle w:val="EX"/>
        <w:rPr>
          <w:ins w:id="3301" w:author="Ericsson LM" w:date="2016-05-09T20:24:00Z"/>
        </w:rPr>
      </w:pPr>
      <w:ins w:id="3302" w:author="Ericsson LM" w:date="2016-05-09T20:24:00Z">
        <w:r w:rsidRPr="002341CA">
          <w:lastRenderedPageBreak/>
          <w:t>Message type:</w:t>
        </w:r>
        <w:r w:rsidRPr="002341CA">
          <w:tab/>
          <w:t>EC PACKET UPLINK </w:t>
        </w:r>
      </w:ins>
      <w:ins w:id="3303" w:author="Ericsson LM" w:date="2016-05-09T20:26:00Z">
        <w:r w:rsidR="00024B75" w:rsidRPr="002341CA">
          <w:t>ACK/NACK AND CONTENTION RESOLUTION</w:t>
        </w:r>
      </w:ins>
    </w:p>
    <w:p w:rsidR="00D44000" w:rsidRPr="002341CA" w:rsidRDefault="00D44000" w:rsidP="00D44000">
      <w:pPr>
        <w:pStyle w:val="EX"/>
        <w:rPr>
          <w:ins w:id="3304" w:author="Ericsson LM" w:date="2016-05-09T20:24:00Z"/>
        </w:rPr>
      </w:pPr>
      <w:ins w:id="3305" w:author="Ericsson LM" w:date="2016-05-09T20:24:00Z">
        <w:r w:rsidRPr="002341CA">
          <w:t>Direction:</w:t>
        </w:r>
        <w:r w:rsidRPr="002341CA">
          <w:tab/>
          <w:t>network to mobile station</w:t>
        </w:r>
      </w:ins>
    </w:p>
    <w:p w:rsidR="00D44000" w:rsidRPr="002341CA" w:rsidRDefault="00D44000" w:rsidP="00D44000">
      <w:pPr>
        <w:pStyle w:val="EX"/>
        <w:rPr>
          <w:ins w:id="3306" w:author="Ericsson LM" w:date="2016-05-09T20:24:00Z"/>
        </w:rPr>
      </w:pPr>
      <w:ins w:id="3307" w:author="Ericsson LM" w:date="2016-05-09T20:24:00Z">
        <w:r w:rsidRPr="002341CA">
          <w:t>Classification:</w:t>
        </w:r>
        <w:r w:rsidRPr="002341CA">
          <w:tab/>
          <w:t>non-distribution message</w:t>
        </w:r>
      </w:ins>
    </w:p>
    <w:p w:rsidR="00D44000" w:rsidRPr="002341CA" w:rsidRDefault="00D44000" w:rsidP="00D44000">
      <w:pPr>
        <w:pStyle w:val="TH"/>
        <w:rPr>
          <w:ins w:id="3308" w:author="Ericsson LM" w:date="2016-05-09T20:24:00Z"/>
        </w:rPr>
      </w:pPr>
      <w:ins w:id="3309" w:author="Ericsson LM" w:date="2016-05-09T20:24:00Z">
        <w:r w:rsidRPr="002341CA">
          <w:t>Table 1</w:t>
        </w:r>
        <w:r w:rsidR="00024B75" w:rsidRPr="002341CA">
          <w:t>1.2.5</w:t>
        </w:r>
      </w:ins>
      <w:ins w:id="3310" w:author="Ericsson LM" w:date="2016-05-09T20:26:00Z">
        <w:r w:rsidR="00024B75" w:rsidRPr="002341CA">
          <w:t>9</w:t>
        </w:r>
      </w:ins>
      <w:ins w:id="3311" w:author="Ericsson LM" w:date="2016-05-09T20:24:00Z">
        <w:r w:rsidRPr="002341CA">
          <w:t xml:space="preserve">.1: EC </w:t>
        </w:r>
        <w:r w:rsidRPr="002341CA">
          <w:rPr>
            <w:caps/>
          </w:rPr>
          <w:t xml:space="preserve">Packet UPlink </w:t>
        </w:r>
      </w:ins>
      <w:ins w:id="3312" w:author="Ericsson LM" w:date="2016-05-09T20:26:00Z">
        <w:r w:rsidR="00024B75" w:rsidRPr="002341CA">
          <w:rPr>
            <w:caps/>
          </w:rPr>
          <w:t>ACK/NACK AND CONTENTION RESOLUTION</w:t>
        </w:r>
      </w:ins>
      <w:ins w:id="3313" w:author="Ericsson LM" w:date="2016-05-09T20:24:00Z">
        <w:r w:rsidRPr="002341CA">
          <w:t xml:space="preserve"> information elements</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48"/>
      </w:tblGrid>
      <w:tr w:rsidR="00D44000" w:rsidRPr="002341CA" w:rsidTr="00AC1E22">
        <w:trPr>
          <w:cantSplit/>
          <w:ins w:id="3314" w:author="Ericsson LM" w:date="2016-05-09T20:24:00Z"/>
        </w:trPr>
        <w:tc>
          <w:tcPr>
            <w:tcW w:w="9848" w:type="dxa"/>
            <w:tcBorders>
              <w:left w:val="single" w:sz="4" w:space="0" w:color="auto"/>
              <w:bottom w:val="single" w:sz="4" w:space="0" w:color="auto"/>
              <w:right w:val="single" w:sz="4" w:space="0" w:color="auto"/>
            </w:tcBorders>
          </w:tcPr>
          <w:p w:rsidR="00132B16" w:rsidRPr="002341CA" w:rsidRDefault="00132B16" w:rsidP="00132B16">
            <w:pPr>
              <w:pStyle w:val="TAL"/>
              <w:rPr>
                <w:ins w:id="3315" w:author="Ericsson LM" w:date="2016-05-09T20:29:00Z"/>
              </w:rPr>
            </w:pPr>
            <w:ins w:id="3316" w:author="Ericsson LM" w:date="2016-05-09T20:29:00Z">
              <w:r w:rsidRPr="002341CA">
                <w:t xml:space="preserve">&lt; EC Packet Uplink </w:t>
              </w:r>
              <w:proofErr w:type="spellStart"/>
              <w:r w:rsidRPr="002341CA">
                <w:t>Ack</w:t>
              </w:r>
              <w:proofErr w:type="spellEnd"/>
              <w:r w:rsidRPr="002341CA">
                <w:t>/</w:t>
              </w:r>
              <w:proofErr w:type="spellStart"/>
              <w:r w:rsidRPr="002341CA">
                <w:t>Nack</w:t>
              </w:r>
              <w:proofErr w:type="spellEnd"/>
              <w:r w:rsidRPr="002341CA">
                <w:t xml:space="preserve"> </w:t>
              </w:r>
            </w:ins>
            <w:ins w:id="3317" w:author="Ericsson LM" w:date="2016-05-09T20:30:00Z">
              <w:r w:rsidRPr="002341CA">
                <w:t xml:space="preserve">and Contention Resolution </w:t>
              </w:r>
            </w:ins>
            <w:ins w:id="3318" w:author="Ericsson LM" w:date="2016-05-09T20:29:00Z">
              <w:r w:rsidRPr="002341CA">
                <w:t>message content &gt; ::=</w:t>
              </w:r>
            </w:ins>
          </w:p>
          <w:p w:rsidR="00132B16" w:rsidRPr="002341CA" w:rsidRDefault="00132B16" w:rsidP="00132B16">
            <w:pPr>
              <w:pStyle w:val="TAL"/>
              <w:rPr>
                <w:ins w:id="3319" w:author="Ericsson LM" w:date="2016-05-09T20:29:00Z"/>
              </w:rPr>
            </w:pPr>
            <w:ins w:id="3320" w:author="Ericsson LM" w:date="2016-05-09T20:29:00Z">
              <w:r w:rsidRPr="002341CA">
                <w:tab/>
                <w:t xml:space="preserve">&lt; </w:t>
              </w:r>
              <w:bookmarkStart w:id="3321" w:name="_GoBack"/>
              <w:r w:rsidRPr="00666240">
                <w:rPr>
                  <w:b/>
                  <w:rPrChange w:id="3322" w:author="Ericsson LM" w:date="2016-05-26T03:08:00Z">
                    <w:rPr/>
                  </w:rPrChange>
                </w:rPr>
                <w:t>USED_DL_COVERAGE_CLASS</w:t>
              </w:r>
              <w:bookmarkEnd w:id="3321"/>
              <w:r w:rsidRPr="002341CA">
                <w:t xml:space="preserve"> : &lt; Used DL Coverage Class IE &gt;&gt;</w:t>
              </w:r>
            </w:ins>
          </w:p>
          <w:p w:rsidR="00132B16" w:rsidRPr="002341CA" w:rsidRDefault="00132B16" w:rsidP="00132B16">
            <w:pPr>
              <w:pStyle w:val="TAL"/>
              <w:rPr>
                <w:ins w:id="3323" w:author="Ericsson LM" w:date="2016-05-09T20:29:00Z"/>
              </w:rPr>
            </w:pPr>
            <w:ins w:id="3324" w:author="Ericsson LM" w:date="2016-05-09T20:29:00Z">
              <w:r w:rsidRPr="002341CA">
                <w:tab/>
                <w:t>{</w:t>
              </w:r>
              <w:r w:rsidRPr="002341CA">
                <w:tab/>
                <w:t xml:space="preserve">&lt; </w:t>
              </w:r>
              <w:r w:rsidRPr="00395945">
                <w:rPr>
                  <w:b/>
                </w:rPr>
                <w:t>UPLINK_TFI</w:t>
              </w:r>
              <w:r w:rsidRPr="002341CA">
                <w:t xml:space="preserve"> : bit (5) &gt;</w:t>
              </w:r>
            </w:ins>
          </w:p>
          <w:p w:rsidR="00132B16" w:rsidRPr="002341CA" w:rsidRDefault="00132B16" w:rsidP="00ED7D25">
            <w:pPr>
              <w:pStyle w:val="TAL"/>
              <w:rPr>
                <w:ins w:id="3325" w:author="Ericsson LM" w:date="2016-05-09T20:29:00Z"/>
              </w:rPr>
            </w:pPr>
            <w:ins w:id="3326" w:author="Ericsson LM" w:date="2016-05-09T20:29:00Z">
              <w:r w:rsidRPr="002341CA">
                <w:tab/>
              </w:r>
              <w:r w:rsidRPr="002341CA">
                <w:tab/>
                <w:t>{</w:t>
              </w:r>
              <w:r w:rsidRPr="002341CA">
                <w:tab/>
                <w:t xml:space="preserve">&lt; </w:t>
              </w:r>
              <w:r w:rsidRPr="00395945">
                <w:rPr>
                  <w:b/>
                </w:rPr>
                <w:t>CONTENTION_RESOLUTION_TLLI</w:t>
              </w:r>
              <w:r w:rsidRPr="002341CA">
                <w:t xml:space="preserve"> : bit (32) &gt;</w:t>
              </w:r>
            </w:ins>
          </w:p>
          <w:p w:rsidR="00132B16" w:rsidRPr="002341CA" w:rsidRDefault="00132B16" w:rsidP="00132B16">
            <w:pPr>
              <w:pStyle w:val="TAL"/>
              <w:rPr>
                <w:ins w:id="3327" w:author="Ericsson LM" w:date="2016-05-09T20:29:00Z"/>
              </w:rPr>
            </w:pPr>
            <w:ins w:id="3328" w:author="Ericsson LM" w:date="2016-05-09T20:29:00Z">
              <w:r w:rsidRPr="002341CA">
                <w:tab/>
              </w:r>
              <w:r w:rsidRPr="002341CA">
                <w:tab/>
              </w:r>
              <w:r w:rsidRPr="002341CA">
                <w:tab/>
                <w:t xml:space="preserve">&lt; </w:t>
              </w:r>
              <w:r w:rsidRPr="00395945">
                <w:rPr>
                  <w:b/>
                </w:rPr>
                <w:t xml:space="preserve">EC Primary </w:t>
              </w:r>
              <w:proofErr w:type="spellStart"/>
              <w:r w:rsidRPr="00395945">
                <w:rPr>
                  <w:b/>
                </w:rPr>
                <w:t>Ack</w:t>
              </w:r>
              <w:proofErr w:type="spellEnd"/>
              <w:r w:rsidRPr="00395945">
                <w:rPr>
                  <w:b/>
                </w:rPr>
                <w:t>/</w:t>
              </w:r>
              <w:proofErr w:type="spellStart"/>
              <w:r w:rsidRPr="00395945">
                <w:rPr>
                  <w:b/>
                </w:rPr>
                <w:t>Nack</w:t>
              </w:r>
              <w:proofErr w:type="spellEnd"/>
              <w:r w:rsidRPr="00395945">
                <w:rPr>
                  <w:b/>
                </w:rPr>
                <w:t xml:space="preserve"> Description</w:t>
              </w:r>
              <w:r w:rsidRPr="002341CA">
                <w:t xml:space="preserve"> : &lt; EC Prim</w:t>
              </w:r>
              <w:r w:rsidR="009D29D3" w:rsidRPr="002341CA">
                <w:t xml:space="preserve">ary </w:t>
              </w:r>
              <w:proofErr w:type="spellStart"/>
              <w:r w:rsidR="009D29D3" w:rsidRPr="002341CA">
                <w:t>Ack</w:t>
              </w:r>
              <w:proofErr w:type="spellEnd"/>
              <w:r w:rsidR="009D29D3" w:rsidRPr="002341CA">
                <w:t>/</w:t>
              </w:r>
              <w:proofErr w:type="spellStart"/>
              <w:r w:rsidR="009D29D3" w:rsidRPr="002341CA">
                <w:t>Nack</w:t>
              </w:r>
              <w:proofErr w:type="spellEnd"/>
              <w:r w:rsidR="009D29D3" w:rsidRPr="002341CA">
                <w:t xml:space="preserve"> Description IE &gt;&gt;</w:t>
              </w:r>
            </w:ins>
          </w:p>
          <w:p w:rsidR="00132B16" w:rsidRPr="002341CA" w:rsidRDefault="00132B16" w:rsidP="00132B16">
            <w:pPr>
              <w:pStyle w:val="TAL"/>
              <w:rPr>
                <w:ins w:id="3329" w:author="Ericsson LM" w:date="2016-05-09T20:29:00Z"/>
              </w:rPr>
            </w:pPr>
            <w:ins w:id="3330" w:author="Ericsson LM" w:date="2016-05-09T20:29:00Z">
              <w:r w:rsidRPr="002341CA">
                <w:tab/>
              </w:r>
              <w:r w:rsidRPr="002341CA">
                <w:tab/>
              </w:r>
              <w:r w:rsidRPr="002341CA">
                <w:tab/>
                <w:t xml:space="preserve">&lt; </w:t>
              </w:r>
              <w:r w:rsidRPr="003D142F">
                <w:rPr>
                  <w:b/>
                </w:rPr>
                <w:t>PUAN</w:t>
              </w:r>
            </w:ins>
            <w:ins w:id="3331" w:author="Ericsson LM" w:date="2016-05-09T20:31:00Z">
              <w:r w:rsidR="009D29D3" w:rsidRPr="003D142F">
                <w:rPr>
                  <w:b/>
                </w:rPr>
                <w:t>CR</w:t>
              </w:r>
            </w:ins>
            <w:ins w:id="3332" w:author="Ericsson LM" w:date="2016-05-09T20:29:00Z">
              <w:r w:rsidRPr="003D142F">
                <w:rPr>
                  <w:b/>
                </w:rPr>
                <w:t xml:space="preserve"> Fixed Uplink Allocation</w:t>
              </w:r>
              <w:r w:rsidRPr="002341CA">
                <w:t xml:space="preserve"> : &lt; PUAN</w:t>
              </w:r>
            </w:ins>
            <w:ins w:id="3333" w:author="Ericsson LM" w:date="2016-05-09T20:31:00Z">
              <w:r w:rsidR="009D29D3" w:rsidRPr="002341CA">
                <w:t>CR</w:t>
              </w:r>
            </w:ins>
            <w:ins w:id="3334" w:author="Ericsson LM" w:date="2016-05-09T20:29:00Z">
              <w:r w:rsidRPr="002341CA">
                <w:t xml:space="preserve"> Fixed Uplink Allocation </w:t>
              </w:r>
              <w:proofErr w:type="spellStart"/>
              <w:r w:rsidRPr="002341CA">
                <w:t>struct</w:t>
              </w:r>
              <w:proofErr w:type="spellEnd"/>
              <w:r w:rsidRPr="002341CA">
                <w:t xml:space="preserve"> &gt; &gt;</w:t>
              </w:r>
            </w:ins>
          </w:p>
          <w:p w:rsidR="00132B16" w:rsidRPr="002341CA" w:rsidRDefault="00BF2D56" w:rsidP="00132B16">
            <w:pPr>
              <w:pStyle w:val="TAL"/>
              <w:rPr>
                <w:ins w:id="3335" w:author="Ericsson LM" w:date="2016-05-09T20:29:00Z"/>
              </w:rPr>
            </w:pPr>
            <w:ins w:id="3336" w:author="Ericsson LM" w:date="2016-05-09T20:29:00Z">
              <w:r w:rsidRPr="002341CA">
                <w:tab/>
              </w:r>
              <w:r w:rsidRPr="002341CA">
                <w:tab/>
              </w:r>
              <w:r w:rsidRPr="002341CA">
                <w:tab/>
              </w:r>
              <w:r w:rsidR="00132B16" w:rsidRPr="002341CA">
                <w:t xml:space="preserve">&lt; </w:t>
              </w:r>
              <w:r w:rsidR="00132B16" w:rsidRPr="003D142F">
                <w:rPr>
                  <w:b/>
                </w:rPr>
                <w:t>RESEGMENT</w:t>
              </w:r>
              <w:r w:rsidR="00132B16" w:rsidRPr="002341CA">
                <w:t xml:space="preserve"> : bit (1) &gt;</w:t>
              </w:r>
            </w:ins>
          </w:p>
          <w:p w:rsidR="00132B16" w:rsidRPr="002341CA" w:rsidRDefault="00132B16" w:rsidP="00132B16">
            <w:pPr>
              <w:pStyle w:val="TAL"/>
              <w:rPr>
                <w:ins w:id="3337" w:author="Ericsson LM" w:date="2016-05-09T20:29:00Z"/>
              </w:rPr>
            </w:pPr>
            <w:ins w:id="3338" w:author="Ericsson LM" w:date="2016-05-09T20:29:00Z">
              <w:r w:rsidRPr="002341CA">
                <w:tab/>
              </w:r>
              <w:r w:rsidRPr="002341CA">
                <w:tab/>
              </w:r>
              <w:r w:rsidRPr="002341CA">
                <w:tab/>
                <w:t>&lt; padding bits &gt; }</w:t>
              </w:r>
            </w:ins>
          </w:p>
          <w:p w:rsidR="00132B16" w:rsidRPr="002341CA" w:rsidRDefault="00132B16" w:rsidP="00132B16">
            <w:pPr>
              <w:pStyle w:val="TAL"/>
              <w:rPr>
                <w:ins w:id="3339" w:author="Ericsson LM" w:date="2016-05-09T20:29:00Z"/>
              </w:rPr>
            </w:pPr>
            <w:ins w:id="3340" w:author="Ericsson LM" w:date="2016-05-09T20:29:00Z">
              <w:r w:rsidRPr="002341CA">
                <w:tab/>
              </w:r>
              <w:r w:rsidRPr="002341CA">
                <w:tab/>
              </w:r>
              <w:r w:rsidRPr="002341CA">
                <w:tab/>
                <w:t>! &lt; Non-distribution part error : bit (*) = &lt;no string&gt; &gt; }</w:t>
              </w:r>
            </w:ins>
          </w:p>
          <w:p w:rsidR="00132B16" w:rsidRPr="002341CA" w:rsidRDefault="00132B16" w:rsidP="00132B16">
            <w:pPr>
              <w:pStyle w:val="TAL"/>
              <w:rPr>
                <w:ins w:id="3341" w:author="Ericsson LM" w:date="2016-05-09T20:29:00Z"/>
              </w:rPr>
            </w:pPr>
            <w:ins w:id="3342" w:author="Ericsson LM" w:date="2016-05-09T20:29:00Z">
              <w:r w:rsidRPr="002341CA">
                <w:tab/>
              </w:r>
              <w:r w:rsidRPr="002341CA">
                <w:tab/>
                <w:t>! &lt; Address information part error : bit (*) = &lt;no string&gt; &gt; }</w:t>
              </w:r>
            </w:ins>
          </w:p>
          <w:p w:rsidR="00132B16" w:rsidRPr="002341CA" w:rsidRDefault="00132B16" w:rsidP="00132B16">
            <w:pPr>
              <w:pStyle w:val="TAL"/>
              <w:rPr>
                <w:ins w:id="3343" w:author="Ericsson LM" w:date="2016-05-09T20:29:00Z"/>
              </w:rPr>
            </w:pPr>
            <w:ins w:id="3344" w:author="Ericsson LM" w:date="2016-05-09T20:29:00Z">
              <w:r w:rsidRPr="002341CA">
                <w:tab/>
                <w:t>! &lt; Distribution part error : bit (*) = &lt;no string&gt; &gt; ;</w:t>
              </w:r>
            </w:ins>
          </w:p>
          <w:p w:rsidR="00132B16" w:rsidRPr="002341CA" w:rsidRDefault="00132B16" w:rsidP="00132B16">
            <w:pPr>
              <w:pStyle w:val="TAL"/>
              <w:rPr>
                <w:ins w:id="3345" w:author="Ericsson LM" w:date="2016-05-09T20:29:00Z"/>
              </w:rPr>
            </w:pPr>
          </w:p>
          <w:p w:rsidR="00132B16" w:rsidRPr="002341CA" w:rsidRDefault="00132B16" w:rsidP="00132B16">
            <w:pPr>
              <w:pStyle w:val="TAL"/>
              <w:rPr>
                <w:ins w:id="3346" w:author="Ericsson LM" w:date="2016-05-09T20:29:00Z"/>
              </w:rPr>
            </w:pPr>
            <w:ins w:id="3347" w:author="Ericsson LM" w:date="2016-05-09T20:29:00Z">
              <w:r w:rsidRPr="002341CA">
                <w:t>&lt; PUAN</w:t>
              </w:r>
            </w:ins>
            <w:ins w:id="3348" w:author="Ericsson LM" w:date="2016-05-09T20:32:00Z">
              <w:r w:rsidR="001F4DFC" w:rsidRPr="002341CA">
                <w:t>CR</w:t>
              </w:r>
            </w:ins>
            <w:ins w:id="3349" w:author="Ericsson LM" w:date="2016-05-09T20:29:00Z">
              <w:r w:rsidRPr="002341CA">
                <w:t xml:space="preserve"> Fixed Uplink Allocation </w:t>
              </w:r>
              <w:proofErr w:type="spellStart"/>
              <w:r w:rsidRPr="002341CA">
                <w:t>struct</w:t>
              </w:r>
              <w:proofErr w:type="spellEnd"/>
              <w:r w:rsidRPr="002341CA">
                <w:t xml:space="preserve"> &gt; ::= </w:t>
              </w:r>
            </w:ins>
          </w:p>
          <w:p w:rsidR="00132B16" w:rsidRPr="002341CA" w:rsidRDefault="00132B16" w:rsidP="00132B16">
            <w:pPr>
              <w:pStyle w:val="TAL"/>
              <w:rPr>
                <w:ins w:id="3350" w:author="Ericsson LM" w:date="2016-05-09T20:29:00Z"/>
              </w:rPr>
            </w:pPr>
            <w:ins w:id="3351" w:author="Ericsson LM" w:date="2016-05-09T20:29:00Z">
              <w:r w:rsidRPr="002341CA">
                <w:tab/>
                <w:t xml:space="preserve">&lt; </w:t>
              </w:r>
              <w:r w:rsidRPr="003D142F">
                <w:rPr>
                  <w:b/>
                </w:rPr>
                <w:t>START_FIRST_UL_RLC_DATA_BLOCK</w:t>
              </w:r>
              <w:r w:rsidRPr="002341CA">
                <w:t xml:space="preserve"> : bit (4) &gt;</w:t>
              </w:r>
            </w:ins>
          </w:p>
          <w:p w:rsidR="00132B16" w:rsidRPr="002341CA" w:rsidRDefault="00132B16" w:rsidP="00132B16">
            <w:pPr>
              <w:pStyle w:val="TAL"/>
              <w:rPr>
                <w:ins w:id="3352" w:author="Ericsson LM" w:date="2016-05-09T20:29:00Z"/>
              </w:rPr>
            </w:pPr>
            <w:ins w:id="3353" w:author="Ericsson LM" w:date="2016-05-09T20:29:00Z">
              <w:r w:rsidRPr="002341CA">
                <w:tab/>
                <w:t>{ 1</w:t>
              </w:r>
              <w:r w:rsidRPr="002341CA">
                <w:tab/>
                <w:t>{</w:t>
              </w:r>
              <w:r w:rsidRPr="002341CA">
                <w:tab/>
                <w:t>0</w:t>
              </w:r>
              <w:r w:rsidRPr="002341CA">
                <w:tab/>
              </w:r>
            </w:ins>
            <w:ins w:id="3354" w:author="Ericsson LM" w:date="2016-05-26T03:09:00Z">
              <w:r w:rsidR="00DD2449" w:rsidRPr="002341CA">
                <w:t>-- next UL RLC Data block starts at first possible occasion after previous UL RLC Data block</w:t>
              </w:r>
            </w:ins>
          </w:p>
          <w:p w:rsidR="00D44000" w:rsidRPr="002341CA" w:rsidRDefault="00132B16" w:rsidP="00395945">
            <w:pPr>
              <w:pStyle w:val="TAL"/>
              <w:rPr>
                <w:ins w:id="3355" w:author="Ericsson LM" w:date="2016-05-09T20:24:00Z"/>
              </w:rPr>
            </w:pPr>
            <w:ins w:id="3356" w:author="Ericsson LM" w:date="2016-05-09T20:29:00Z">
              <w:r w:rsidRPr="002341CA">
                <w:tab/>
              </w:r>
              <w:r w:rsidRPr="002341CA">
                <w:tab/>
              </w:r>
              <w:r w:rsidRPr="002341CA">
                <w:tab/>
                <w:t xml:space="preserve">| 1 </w:t>
              </w:r>
            </w:ins>
            <w:ins w:id="3357" w:author="Ericsson LM" w:date="2016-05-26T03:10:00Z">
              <w:r w:rsidR="00DD2449" w:rsidRPr="002341CA">
                <w:t>&lt;</w:t>
              </w:r>
              <w:r w:rsidR="00DD2449" w:rsidRPr="00566626">
                <w:rPr>
                  <w:b/>
                </w:rPr>
                <w:t xml:space="preserve"> DELAY_NEXT_UL_RLC_DATA_BLOCK</w:t>
              </w:r>
              <w:r w:rsidR="00DD2449" w:rsidRPr="002341CA">
                <w:t xml:space="preserve"> : bit (3) &gt;</w:t>
              </w:r>
              <w:r w:rsidR="00DD2449" w:rsidRPr="002341CA">
                <w:tab/>
                <w:t>-- delay until start of next UL RLC Data block</w:t>
              </w:r>
              <w:r w:rsidR="00DD2449" w:rsidRPr="002341CA">
                <w:t xml:space="preserve"> </w:t>
              </w:r>
            </w:ins>
            <w:ins w:id="3358" w:author="Ericsson LM" w:date="2016-05-09T20:29:00Z">
              <w:r w:rsidRPr="002341CA">
                <w:t>} } ** 0;</w:t>
              </w:r>
            </w:ins>
          </w:p>
        </w:tc>
      </w:tr>
    </w:tbl>
    <w:p w:rsidR="00D44000" w:rsidRPr="002341CA" w:rsidRDefault="00D44000" w:rsidP="00D44000">
      <w:pPr>
        <w:rPr>
          <w:ins w:id="3359" w:author="Ericsson LM" w:date="2016-05-09T20:24:00Z"/>
        </w:rPr>
      </w:pPr>
    </w:p>
    <w:p w:rsidR="00D44000" w:rsidRPr="002341CA" w:rsidRDefault="00024B75" w:rsidP="00D44000">
      <w:pPr>
        <w:pStyle w:val="TH"/>
        <w:rPr>
          <w:ins w:id="3360" w:author="Ericsson LM" w:date="2016-05-09T20:24:00Z"/>
        </w:rPr>
      </w:pPr>
      <w:ins w:id="3361" w:author="Ericsson LM" w:date="2016-05-09T20:24:00Z">
        <w:r w:rsidRPr="002341CA">
          <w:t>Table 11.2.5</w:t>
        </w:r>
      </w:ins>
      <w:ins w:id="3362" w:author="Ericsson LM" w:date="2016-05-09T20:27:00Z">
        <w:r w:rsidRPr="002341CA">
          <w:t>9</w:t>
        </w:r>
      </w:ins>
      <w:ins w:id="3363" w:author="Ericsson LM" w:date="2016-05-09T20:24:00Z">
        <w:r w:rsidR="00D44000" w:rsidRPr="002341CA">
          <w:t xml:space="preserve">.2: </w:t>
        </w:r>
      </w:ins>
      <w:ins w:id="3364" w:author="Ericsson LM" w:date="2016-05-09T20:28:00Z">
        <w:r w:rsidR="00375314" w:rsidRPr="002341CA">
          <w:t xml:space="preserve">EC </w:t>
        </w:r>
        <w:r w:rsidR="00375314" w:rsidRPr="002341CA">
          <w:rPr>
            <w:caps/>
          </w:rPr>
          <w:t>Packet UPlink ACK/NACK AND CONTENTION RESOLUTION</w:t>
        </w:r>
      </w:ins>
      <w:ins w:id="3365" w:author="Ericsson LM" w:date="2016-05-09T20:24:00Z">
        <w:r w:rsidR="00D44000" w:rsidRPr="002341CA">
          <w:t xml:space="preserve"> information element details</w:t>
        </w:r>
      </w:ins>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848"/>
      </w:tblGrid>
      <w:tr w:rsidR="00D44000" w:rsidRPr="002341CA" w:rsidTr="00AC1E22">
        <w:trPr>
          <w:cantSplit/>
          <w:trHeight w:val="113"/>
          <w:ins w:id="3366" w:author="Ericsson LM" w:date="2016-05-09T20:24:00Z"/>
        </w:trPr>
        <w:tc>
          <w:tcPr>
            <w:tcW w:w="9848" w:type="dxa"/>
            <w:shd w:val="clear" w:color="auto" w:fill="auto"/>
          </w:tcPr>
          <w:p w:rsidR="00D44000" w:rsidRPr="002341CA" w:rsidRDefault="00D44000" w:rsidP="00AC1E22">
            <w:pPr>
              <w:rPr>
                <w:ins w:id="3367" w:author="Ericsson LM" w:date="2016-05-09T20:24:00Z"/>
                <w:b/>
              </w:rPr>
            </w:pPr>
            <w:ins w:id="3368" w:author="Ericsson LM" w:date="2016-05-09T20:24:00Z">
              <w:r w:rsidRPr="002341CA">
                <w:rPr>
                  <w:b/>
                </w:rPr>
                <w:t>USED_DL_COVERAGE_CLASS</w:t>
              </w:r>
              <w:r w:rsidRPr="002341CA">
                <w:t xml:space="preserve"> (2 bit field</w:t>
              </w:r>
              <w:proofErr w:type="gramStart"/>
              <w:r w:rsidRPr="002341CA">
                <w:t>)</w:t>
              </w:r>
              <w:proofErr w:type="gramEnd"/>
              <w:r w:rsidRPr="002341CA">
                <w:br/>
                <w:t>This information element is defined in sub-clause 12.71.</w:t>
              </w:r>
            </w:ins>
          </w:p>
        </w:tc>
      </w:tr>
      <w:tr w:rsidR="00D44000" w:rsidRPr="002341CA" w:rsidTr="00AC1E22">
        <w:trPr>
          <w:cantSplit/>
          <w:trHeight w:val="113"/>
          <w:ins w:id="3369" w:author="Ericsson LM" w:date="2016-05-09T20:24:00Z"/>
        </w:trPr>
        <w:tc>
          <w:tcPr>
            <w:tcW w:w="9848" w:type="dxa"/>
            <w:shd w:val="clear" w:color="auto" w:fill="auto"/>
          </w:tcPr>
          <w:p w:rsidR="00D44000" w:rsidRPr="002341CA" w:rsidRDefault="00F6012D" w:rsidP="00AC1E22">
            <w:pPr>
              <w:rPr>
                <w:ins w:id="3370" w:author="Ericsson LM" w:date="2016-05-09T20:24:00Z"/>
                <w:b/>
              </w:rPr>
            </w:pPr>
            <w:ins w:id="3371" w:author="Ericsson LM" w:date="2016-05-09T20:33:00Z">
              <w:r w:rsidRPr="002341CA">
                <w:rPr>
                  <w:b/>
                </w:rPr>
                <w:t>UPLINK_TFI</w:t>
              </w:r>
              <w:r w:rsidRPr="002341CA">
                <w:t xml:space="preserve"> (5 bit field</w:t>
              </w:r>
              <w:proofErr w:type="gramStart"/>
              <w:r w:rsidRPr="002341CA">
                <w:t>)</w:t>
              </w:r>
              <w:proofErr w:type="gramEnd"/>
              <w:r w:rsidRPr="002341CA">
                <w:br/>
                <w:t>This field identifies the uplink TBF to which this message applies. This field is coded the same as the TFI field defined in</w:t>
              </w:r>
              <w:r w:rsidRPr="002341CA">
                <w:rPr>
                  <w:i/>
                </w:rPr>
                <w:t xml:space="preserve"> </w:t>
              </w:r>
              <w:r w:rsidRPr="002341CA">
                <w:t>sub-clause 12.15.</w:t>
              </w:r>
            </w:ins>
          </w:p>
        </w:tc>
      </w:tr>
      <w:tr w:rsidR="000A3FAE" w:rsidRPr="002341CA" w:rsidTr="00AC1E22">
        <w:trPr>
          <w:cantSplit/>
          <w:trHeight w:val="113"/>
          <w:ins w:id="3372" w:author="Ericsson LM" w:date="2016-05-09T20:36:00Z"/>
        </w:trPr>
        <w:tc>
          <w:tcPr>
            <w:tcW w:w="9848" w:type="dxa"/>
            <w:shd w:val="clear" w:color="auto" w:fill="auto"/>
          </w:tcPr>
          <w:p w:rsidR="000A3FAE" w:rsidRPr="002341CA" w:rsidRDefault="000A3FAE" w:rsidP="001A0EC4">
            <w:pPr>
              <w:rPr>
                <w:ins w:id="3373" w:author="Ericsson LM" w:date="2016-05-09T20:36:00Z"/>
                <w:b/>
              </w:rPr>
            </w:pPr>
            <w:ins w:id="3374" w:author="Ericsson LM" w:date="2016-05-09T20:37:00Z">
              <w:r w:rsidRPr="002341CA">
                <w:rPr>
                  <w:b/>
                </w:rPr>
                <w:t xml:space="preserve">CONTENTION_RESOLUTION_TLLI </w:t>
              </w:r>
              <w:r w:rsidRPr="002341CA">
                <w:t>(32 bit field</w:t>
              </w:r>
              <w:proofErr w:type="gramStart"/>
              <w:r w:rsidRPr="002341CA">
                <w:t>)</w:t>
              </w:r>
              <w:proofErr w:type="gramEnd"/>
              <w:r w:rsidRPr="002341CA">
                <w:br/>
                <w:t xml:space="preserve">The CONTENTION_RESOLUTION_TLLI field </w:t>
              </w:r>
              <w:r w:rsidR="001A0EC4" w:rsidRPr="002341CA">
                <w:t xml:space="preserve">contains the TLLI that </w:t>
              </w:r>
              <w:r w:rsidRPr="002341CA">
                <w:t xml:space="preserve">the network has </w:t>
              </w:r>
            </w:ins>
            <w:ins w:id="3375" w:author="Ericsson LM" w:date="2016-05-09T20:38:00Z">
              <w:r w:rsidR="001A0EC4" w:rsidRPr="002341CA">
                <w:t xml:space="preserve">received </w:t>
              </w:r>
            </w:ins>
            <w:ins w:id="3376" w:author="Ericsson LM" w:date="2016-05-09T20:37:00Z">
              <w:r w:rsidR="001A0EC4" w:rsidRPr="002341CA">
                <w:t xml:space="preserve">in </w:t>
              </w:r>
              <w:r w:rsidRPr="002341CA">
                <w:t>uplink RLC data block</w:t>
              </w:r>
            </w:ins>
            <w:ins w:id="3377" w:author="Ericsson LM" w:date="2016-05-09T20:38:00Z">
              <w:r w:rsidR="001A0EC4" w:rsidRPr="002341CA">
                <w:t>(</w:t>
              </w:r>
            </w:ins>
            <w:ins w:id="3378" w:author="Ericsson LM" w:date="2016-05-09T20:37:00Z">
              <w:r w:rsidRPr="002341CA">
                <w:t>s</w:t>
              </w:r>
            </w:ins>
            <w:ins w:id="3379" w:author="Ericsson LM" w:date="2016-05-09T20:38:00Z">
              <w:r w:rsidR="001A0EC4" w:rsidRPr="002341CA">
                <w:t>)</w:t>
              </w:r>
            </w:ins>
            <w:ins w:id="3380" w:author="Ericsson LM" w:date="2016-05-09T20:37:00Z">
              <w:r w:rsidRPr="002341CA">
                <w:t xml:space="preserve">. The mobile station shall perform the contention resolution function </w:t>
              </w:r>
            </w:ins>
            <w:ins w:id="3381" w:author="Ericsson LM" w:date="2016-05-09T20:38:00Z">
              <w:r w:rsidR="001A0EC4" w:rsidRPr="002341CA">
                <w:t xml:space="preserve">using </w:t>
              </w:r>
            </w:ins>
            <w:ins w:id="3382" w:author="Ericsson LM" w:date="2016-05-09T20:37:00Z">
              <w:r w:rsidRPr="002341CA">
                <w:t xml:space="preserve">the TLLI information </w:t>
              </w:r>
            </w:ins>
            <w:ins w:id="3383" w:author="Ericsson LM" w:date="2016-05-09T20:38:00Z">
              <w:r w:rsidR="001A0EC4" w:rsidRPr="002341CA">
                <w:t>in this field</w:t>
              </w:r>
            </w:ins>
            <w:ins w:id="3384" w:author="Ericsson LM" w:date="2016-05-09T20:37:00Z">
              <w:r w:rsidRPr="002341CA">
                <w:t xml:space="preserve">. This </w:t>
              </w:r>
            </w:ins>
            <w:ins w:id="3385" w:author="Ericsson LM" w:date="2016-05-09T20:39:00Z">
              <w:r w:rsidR="001A0EC4" w:rsidRPr="002341CA">
                <w:t xml:space="preserve">coding of the field </w:t>
              </w:r>
            </w:ins>
            <w:ins w:id="3386" w:author="Ericsson LM" w:date="2016-05-09T20:37:00Z">
              <w:r w:rsidRPr="002341CA">
                <w:t>is defined in</w:t>
              </w:r>
              <w:r w:rsidRPr="002341CA">
                <w:rPr>
                  <w:i/>
                </w:rPr>
                <w:t xml:space="preserve"> </w:t>
              </w:r>
              <w:r w:rsidRPr="002341CA">
                <w:t>sub-clause 12.16.</w:t>
              </w:r>
            </w:ins>
          </w:p>
        </w:tc>
      </w:tr>
      <w:tr w:rsidR="00DB1161" w:rsidRPr="002341CA" w:rsidTr="00AC1E22">
        <w:trPr>
          <w:cantSplit/>
          <w:trHeight w:val="113"/>
          <w:ins w:id="3387" w:author="Ericsson LM" w:date="2016-05-09T20:36:00Z"/>
        </w:trPr>
        <w:tc>
          <w:tcPr>
            <w:tcW w:w="9848" w:type="dxa"/>
            <w:shd w:val="clear" w:color="auto" w:fill="auto"/>
          </w:tcPr>
          <w:p w:rsidR="00DB1161" w:rsidRPr="002341CA" w:rsidRDefault="00DB1161" w:rsidP="00AC1E22">
            <w:pPr>
              <w:rPr>
                <w:ins w:id="3388" w:author="Ericsson LM" w:date="2016-05-09T20:36:00Z"/>
                <w:b/>
              </w:rPr>
            </w:pPr>
            <w:ins w:id="3389" w:author="Ericsson LM" w:date="2016-05-09T20:36:00Z">
              <w:r w:rsidRPr="002341CA">
                <w:rPr>
                  <w:b/>
                </w:rPr>
                <w:t xml:space="preserve">EC Primary </w:t>
              </w:r>
              <w:proofErr w:type="spellStart"/>
              <w:r w:rsidRPr="002341CA">
                <w:rPr>
                  <w:b/>
                </w:rPr>
                <w:t>Ack</w:t>
              </w:r>
              <w:proofErr w:type="spellEnd"/>
              <w:r w:rsidRPr="002341CA">
                <w:rPr>
                  <w:b/>
                </w:rPr>
                <w:t>/</w:t>
              </w:r>
              <w:proofErr w:type="spellStart"/>
              <w:r w:rsidRPr="002341CA">
                <w:rPr>
                  <w:b/>
                </w:rPr>
                <w:t>Nack</w:t>
              </w:r>
              <w:proofErr w:type="spellEnd"/>
              <w:r w:rsidRPr="002341CA">
                <w:rPr>
                  <w:b/>
                </w:rPr>
                <w:t xml:space="preserve"> Description IE</w:t>
              </w:r>
              <w:r w:rsidRPr="002341CA">
                <w:rPr>
                  <w:b/>
                </w:rPr>
                <w:br/>
              </w:r>
              <w:r w:rsidRPr="002341CA">
                <w:t>This information element is defined in</w:t>
              </w:r>
              <w:r w:rsidRPr="002341CA">
                <w:rPr>
                  <w:i/>
                </w:rPr>
                <w:t xml:space="preserve"> </w:t>
              </w:r>
              <w:r w:rsidRPr="002341CA">
                <w:t>sub-clause 12.73.</w:t>
              </w:r>
            </w:ins>
          </w:p>
        </w:tc>
      </w:tr>
      <w:tr w:rsidR="00D44000" w:rsidRPr="002341CA" w:rsidTr="00AC1E22">
        <w:trPr>
          <w:cantSplit/>
          <w:trHeight w:val="113"/>
          <w:ins w:id="3390" w:author="Ericsson LM" w:date="2016-05-09T20:24:00Z"/>
        </w:trPr>
        <w:tc>
          <w:tcPr>
            <w:tcW w:w="9848" w:type="dxa"/>
            <w:shd w:val="clear" w:color="auto" w:fill="auto"/>
          </w:tcPr>
          <w:p w:rsidR="00D44000" w:rsidRPr="002341CA" w:rsidRDefault="00DB1161" w:rsidP="00AC1E22">
            <w:pPr>
              <w:rPr>
                <w:ins w:id="3391" w:author="Ericsson LM" w:date="2016-05-09T20:24:00Z"/>
                <w:b/>
              </w:rPr>
            </w:pPr>
            <w:ins w:id="3392" w:author="Ericsson LM" w:date="2016-05-09T20:35:00Z">
              <w:r w:rsidRPr="002341CA">
                <w:rPr>
                  <w:b/>
                </w:rPr>
                <w:t xml:space="preserve">RESEGMENT </w:t>
              </w:r>
              <w:r w:rsidRPr="002341CA">
                <w:t>(1 bit field</w:t>
              </w:r>
              <w:proofErr w:type="gramStart"/>
              <w:r w:rsidRPr="002341CA">
                <w:t>)</w:t>
              </w:r>
              <w:proofErr w:type="gramEnd"/>
              <w:r w:rsidRPr="002341CA">
                <w:rPr>
                  <w:b/>
                </w:rPr>
                <w:br/>
              </w:r>
              <w:r w:rsidRPr="002341CA">
                <w:t>This field is defined in</w:t>
              </w:r>
              <w:r w:rsidRPr="002341CA">
                <w:rPr>
                  <w:i/>
                </w:rPr>
                <w:t xml:space="preserve"> </w:t>
              </w:r>
              <w:r w:rsidRPr="002341CA">
                <w:t>sub-clause 12.10e.</w:t>
              </w:r>
            </w:ins>
          </w:p>
        </w:tc>
      </w:tr>
      <w:tr w:rsidR="009A6660" w:rsidRPr="002341CA" w:rsidTr="00AC1E22">
        <w:trPr>
          <w:cantSplit/>
          <w:trHeight w:val="113"/>
          <w:ins w:id="3393" w:author="Ericsson LM" w:date="2016-05-09T20:41:00Z"/>
        </w:trPr>
        <w:tc>
          <w:tcPr>
            <w:tcW w:w="9848" w:type="dxa"/>
            <w:shd w:val="clear" w:color="auto" w:fill="auto"/>
          </w:tcPr>
          <w:p w:rsidR="009A6660" w:rsidRPr="002341CA" w:rsidRDefault="009A6660" w:rsidP="00AC1E22">
            <w:pPr>
              <w:rPr>
                <w:ins w:id="3394" w:author="Ericsson LM" w:date="2016-05-09T20:41:00Z"/>
              </w:rPr>
            </w:pPr>
            <w:ins w:id="3395" w:author="Ericsson LM" w:date="2016-05-09T20:41:00Z">
              <w:r w:rsidRPr="002341CA">
                <w:rPr>
                  <w:b/>
                </w:rPr>
                <w:lastRenderedPageBreak/>
                <w:t xml:space="preserve">START_FIRST_UL_RLC_DATA_BLOCK </w:t>
              </w:r>
              <w:r w:rsidRPr="002341CA">
                <w:t>(4 bit field</w:t>
              </w:r>
              <w:proofErr w:type="gramStart"/>
              <w:r w:rsidRPr="002341CA">
                <w:t>)</w:t>
              </w:r>
              <w:proofErr w:type="gramEnd"/>
              <w:r w:rsidRPr="002341CA">
                <w:br/>
                <w:t>This field indicates the starting position of the resources for the first allocated RLC Data block in the fixed uplink allocation. The starting position is relative to the first TDMA frame (N) of the downlink block containing the last blind physical layer transmission of this EC PACKET UPLINK ACK/NACK AND CONTENTION RESOLUTION message, according to the USED_DL_COVERAGE_CLASS field. The encoding of the field is dependent of the uplink Coverage Class and TIMESLOT_MULTIPLICATOR assigned for the uplink EC TBF.</w:t>
              </w:r>
            </w:ins>
          </w:p>
          <w:p w:rsidR="009A6660" w:rsidRPr="002341CA" w:rsidRDefault="009A6660" w:rsidP="00AC1E22">
            <w:pPr>
              <w:rPr>
                <w:ins w:id="3396" w:author="Ericsson LM" w:date="2016-05-09T20:41:00Z"/>
              </w:rPr>
            </w:pPr>
            <w:ins w:id="3397" w:author="Ericsson LM" w:date="2016-05-09T20:41:00Z">
              <w:r w:rsidRPr="002341CA">
                <w:t xml:space="preserve">If uplink Coverage Class = CC1 and TIMESLOT_MULTIPLICATOR = 0 or if uplink Coverage Class = CC2,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398" w:author="Ericsson LM" w:date="2016-05-09T20:41:00Z"/>
              </w:rPr>
            </w:pPr>
            <w:ins w:id="3399" w:author="Ericsson LM" w:date="2016-05-09T20:41:00Z">
              <w:r w:rsidRPr="002341CA">
                <w:t>bit</w:t>
              </w:r>
            </w:ins>
          </w:p>
          <w:p w:rsidR="009A6660" w:rsidRPr="002341CA" w:rsidRDefault="009A6660" w:rsidP="00AC1E22">
            <w:pPr>
              <w:pStyle w:val="FP"/>
              <w:tabs>
                <w:tab w:val="left" w:pos="567"/>
              </w:tabs>
              <w:ind w:left="567" w:hanging="567"/>
              <w:rPr>
                <w:ins w:id="3400" w:author="Ericsson LM" w:date="2016-05-09T20:41:00Z"/>
              </w:rPr>
            </w:pPr>
            <w:ins w:id="3401" w:author="Ericsson LM" w:date="2016-05-09T20:41:00Z">
              <w:r w:rsidRPr="002341CA">
                <w:t>4 3 2 1</w:t>
              </w:r>
            </w:ins>
          </w:p>
          <w:p w:rsidR="009A6660" w:rsidRPr="002341CA" w:rsidRDefault="009A6660" w:rsidP="00AC1E22">
            <w:pPr>
              <w:pStyle w:val="FP"/>
              <w:tabs>
                <w:tab w:val="left" w:pos="567"/>
              </w:tabs>
              <w:ind w:left="567" w:hanging="567"/>
              <w:rPr>
                <w:ins w:id="3402" w:author="Ericsson LM" w:date="2016-05-09T20:41:00Z"/>
              </w:rPr>
            </w:pPr>
            <w:ins w:id="3403" w:author="Ericsson LM" w:date="2016-05-09T20:41:00Z">
              <w:r w:rsidRPr="002341CA">
                <w:t>0 0 0 0</w:t>
              </w:r>
              <w:r w:rsidRPr="002341CA">
                <w:tab/>
              </w:r>
              <w:r w:rsidRPr="002341CA">
                <w:tab/>
              </w:r>
              <w:r w:rsidRPr="002341CA">
                <w:tab/>
              </w:r>
              <w:r w:rsidRPr="002341CA">
                <w:tab/>
                <w:t>In the TDMA frame (N+13) mod 2715648</w:t>
              </w:r>
            </w:ins>
          </w:p>
          <w:p w:rsidR="009A6660" w:rsidRPr="002341CA" w:rsidRDefault="009A6660" w:rsidP="00AC1E22">
            <w:pPr>
              <w:pStyle w:val="FP"/>
              <w:tabs>
                <w:tab w:val="left" w:pos="567"/>
              </w:tabs>
              <w:ind w:left="567" w:hanging="567"/>
              <w:rPr>
                <w:ins w:id="3404" w:author="Ericsson LM" w:date="2016-05-09T20:41:00Z"/>
              </w:rPr>
            </w:pPr>
            <w:ins w:id="3405" w:author="Ericsson LM" w:date="2016-05-09T20:41:00Z">
              <w:r w:rsidRPr="002341CA">
                <w:t>0 0 0 1</w:t>
              </w:r>
              <w:r w:rsidRPr="002341CA">
                <w:tab/>
              </w:r>
              <w:r w:rsidRPr="002341CA">
                <w:tab/>
              </w:r>
              <w:r w:rsidRPr="002341CA">
                <w:tab/>
              </w:r>
              <w:r w:rsidRPr="002341CA">
                <w:tab/>
                <w:t>In the TDMA frame (N+17 or N+18) mod 2715648</w:t>
              </w:r>
            </w:ins>
          </w:p>
          <w:p w:rsidR="009A6660" w:rsidRPr="002341CA" w:rsidRDefault="009A6660" w:rsidP="00AC1E22">
            <w:pPr>
              <w:pStyle w:val="FP"/>
              <w:tabs>
                <w:tab w:val="left" w:pos="567"/>
              </w:tabs>
              <w:ind w:left="567" w:hanging="567"/>
              <w:rPr>
                <w:ins w:id="3406" w:author="Ericsson LM" w:date="2016-05-09T20:41:00Z"/>
              </w:rPr>
            </w:pPr>
            <w:ins w:id="3407" w:author="Ericsson LM" w:date="2016-05-09T20:41:00Z">
              <w:r w:rsidRPr="002341CA">
                <w:t>0 0 1 0</w:t>
              </w:r>
              <w:r w:rsidRPr="002341CA">
                <w:tab/>
              </w:r>
              <w:r w:rsidRPr="002341CA">
                <w:tab/>
              </w:r>
              <w:r w:rsidRPr="002341CA">
                <w:tab/>
              </w:r>
              <w:r w:rsidRPr="002341CA">
                <w:tab/>
                <w:t>In the TDMA frame (N+21 or N+22) mod 2715648</w:t>
              </w:r>
            </w:ins>
          </w:p>
          <w:p w:rsidR="009A6660" w:rsidRPr="002341CA" w:rsidRDefault="009A6660" w:rsidP="00AC1E22">
            <w:pPr>
              <w:pStyle w:val="FP"/>
              <w:tabs>
                <w:tab w:val="left" w:pos="567"/>
              </w:tabs>
              <w:ind w:left="567" w:hanging="567"/>
              <w:rPr>
                <w:ins w:id="3408" w:author="Ericsson LM" w:date="2016-05-09T20:41:00Z"/>
              </w:rPr>
            </w:pPr>
            <w:ins w:id="3409" w:author="Ericsson LM" w:date="2016-05-09T20:41:00Z">
              <w:r w:rsidRPr="002341CA">
                <w:t>0 0 1 1</w:t>
              </w:r>
              <w:r w:rsidRPr="002341CA">
                <w:tab/>
              </w:r>
              <w:r w:rsidRPr="002341CA">
                <w:tab/>
              </w:r>
              <w:r w:rsidRPr="002341CA">
                <w:tab/>
              </w:r>
              <w:r w:rsidRPr="002341CA">
                <w:tab/>
                <w:t>In the TDMA frame (N+26) mod 2715648</w:t>
              </w:r>
            </w:ins>
          </w:p>
          <w:p w:rsidR="009A6660" w:rsidRPr="002341CA" w:rsidRDefault="009A6660" w:rsidP="00AC1E22">
            <w:pPr>
              <w:pStyle w:val="FP"/>
              <w:tabs>
                <w:tab w:val="left" w:pos="567"/>
              </w:tabs>
              <w:ind w:left="567" w:hanging="567"/>
              <w:rPr>
                <w:ins w:id="3410" w:author="Ericsson LM" w:date="2016-05-09T20:41:00Z"/>
              </w:rPr>
            </w:pPr>
            <w:ins w:id="3411" w:author="Ericsson LM" w:date="2016-05-09T20:41:00Z">
              <w:r w:rsidRPr="002341CA">
                <w:t>0 1 0 0</w:t>
              </w:r>
              <w:r w:rsidRPr="002341CA">
                <w:tab/>
              </w:r>
              <w:r w:rsidRPr="002341CA">
                <w:tab/>
              </w:r>
              <w:r w:rsidRPr="002341CA">
                <w:tab/>
              </w:r>
              <w:r w:rsidRPr="002341CA">
                <w:tab/>
                <w:t>In the TDMA frame (N+30 or N+31) mod 2715648</w:t>
              </w:r>
            </w:ins>
          </w:p>
          <w:p w:rsidR="009A6660" w:rsidRPr="002341CA" w:rsidRDefault="009A6660" w:rsidP="00AC1E22">
            <w:pPr>
              <w:pStyle w:val="FP"/>
              <w:tabs>
                <w:tab w:val="left" w:pos="567"/>
              </w:tabs>
              <w:ind w:left="567" w:hanging="567"/>
              <w:rPr>
                <w:ins w:id="3412" w:author="Ericsson LM" w:date="2016-05-09T20:41:00Z"/>
              </w:rPr>
            </w:pPr>
            <w:ins w:id="3413" w:author="Ericsson LM" w:date="2016-05-09T20:41:00Z">
              <w:r w:rsidRPr="002341CA">
                <w:t>….</w:t>
              </w:r>
            </w:ins>
          </w:p>
          <w:p w:rsidR="009A6660" w:rsidRPr="002341CA" w:rsidRDefault="009A6660" w:rsidP="00AC1E22">
            <w:pPr>
              <w:pStyle w:val="FP"/>
              <w:tabs>
                <w:tab w:val="left" w:pos="567"/>
              </w:tabs>
              <w:ind w:left="567" w:hanging="567"/>
              <w:rPr>
                <w:ins w:id="3414" w:author="Ericsson LM" w:date="2016-05-09T20:41:00Z"/>
              </w:rPr>
            </w:pPr>
            <w:ins w:id="3415" w:author="Ericsson LM" w:date="2016-05-09T20:41:00Z">
              <w:r w:rsidRPr="002341CA">
                <w:t>1 1 1 0</w:t>
              </w:r>
              <w:r w:rsidRPr="002341CA">
                <w:tab/>
              </w:r>
              <w:r w:rsidRPr="002341CA">
                <w:tab/>
              </w:r>
              <w:r w:rsidRPr="002341CA">
                <w:tab/>
              </w:r>
              <w:r w:rsidRPr="002341CA">
                <w:tab/>
                <w:t>In the TDMA frame (N+73 or N+74) mod 2715648</w:t>
              </w:r>
            </w:ins>
          </w:p>
          <w:p w:rsidR="009A6660" w:rsidRPr="002341CA" w:rsidRDefault="0087059F" w:rsidP="00AC1E22">
            <w:pPr>
              <w:rPr>
                <w:ins w:id="3416" w:author="Ericsson LM" w:date="2016-05-09T20:41:00Z"/>
              </w:rPr>
            </w:pPr>
            <w:ins w:id="3417" w:author="Ericsson LM" w:date="2016-05-09T20:41:00Z">
              <w:r>
                <w:t>1 1 1 1</w:t>
              </w:r>
              <w:r>
                <w:tab/>
              </w:r>
              <w:r>
                <w:tab/>
              </w:r>
              <w:r>
                <w:tab/>
              </w:r>
              <w:r w:rsidR="009A6660" w:rsidRPr="002341CA">
                <w:t>In the TDMA frame (N+78) mod 2715648</w:t>
              </w:r>
            </w:ins>
          </w:p>
          <w:p w:rsidR="009A6660" w:rsidRPr="002341CA" w:rsidRDefault="009A6660" w:rsidP="00AC1E22">
            <w:pPr>
              <w:rPr>
                <w:ins w:id="3418" w:author="Ericsson LM" w:date="2016-05-09T20:41:00Z"/>
              </w:rPr>
            </w:pPr>
            <w:ins w:id="3419" w:author="Ericsson LM" w:date="2016-05-09T20:41:00Z">
              <w:r w:rsidRPr="002341CA">
                <w:t xml:space="preserve">If uplink Coverage Class = CC1 and TIMESLOT_MULTIPLICATOR = 1,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420" w:author="Ericsson LM" w:date="2016-05-09T20:41:00Z"/>
              </w:rPr>
            </w:pPr>
            <w:ins w:id="3421" w:author="Ericsson LM" w:date="2016-05-09T20:41:00Z">
              <w:r w:rsidRPr="002341CA">
                <w:t>bit</w:t>
              </w:r>
            </w:ins>
          </w:p>
          <w:p w:rsidR="009A6660" w:rsidRPr="002341CA" w:rsidRDefault="009A6660" w:rsidP="00AC1E22">
            <w:pPr>
              <w:pStyle w:val="FP"/>
              <w:tabs>
                <w:tab w:val="left" w:pos="567"/>
              </w:tabs>
              <w:ind w:left="567" w:hanging="567"/>
              <w:rPr>
                <w:ins w:id="3422" w:author="Ericsson LM" w:date="2016-05-09T20:41:00Z"/>
              </w:rPr>
            </w:pPr>
            <w:ins w:id="3423" w:author="Ericsson LM" w:date="2016-05-09T20:41:00Z">
              <w:r w:rsidRPr="002341CA">
                <w:t>4 3 2 1</w:t>
              </w:r>
            </w:ins>
          </w:p>
          <w:p w:rsidR="009A6660" w:rsidRPr="002341CA" w:rsidRDefault="009A6660" w:rsidP="00AC1E22">
            <w:pPr>
              <w:pStyle w:val="FP"/>
              <w:tabs>
                <w:tab w:val="left" w:pos="567"/>
              </w:tabs>
              <w:ind w:left="567" w:hanging="567"/>
              <w:rPr>
                <w:ins w:id="3424" w:author="Ericsson LM" w:date="2016-05-09T20:41:00Z"/>
              </w:rPr>
            </w:pPr>
            <w:ins w:id="3425" w:author="Ericsson LM" w:date="2016-05-09T20:41:00Z">
              <w:r w:rsidRPr="002341CA">
                <w:t>0 0 0 0</w:t>
              </w:r>
              <w:r w:rsidRPr="002341CA">
                <w:tab/>
              </w:r>
              <w:r w:rsidRPr="002341CA">
                <w:tab/>
              </w:r>
              <w:r w:rsidRPr="002341CA">
                <w:tab/>
              </w:r>
              <w:r w:rsidRPr="002341CA">
                <w:tab/>
                <w:t>In the timeslot with the lowest TN in TDMA frame (N+13) mod 2715648</w:t>
              </w:r>
            </w:ins>
          </w:p>
          <w:p w:rsidR="009A6660" w:rsidRPr="002341CA" w:rsidRDefault="009A6660" w:rsidP="00AC1E22">
            <w:pPr>
              <w:pStyle w:val="FP"/>
              <w:tabs>
                <w:tab w:val="left" w:pos="567"/>
              </w:tabs>
              <w:ind w:left="567" w:hanging="567"/>
              <w:rPr>
                <w:ins w:id="3426" w:author="Ericsson LM" w:date="2016-05-09T20:41:00Z"/>
              </w:rPr>
            </w:pPr>
            <w:ins w:id="3427" w:author="Ericsson LM" w:date="2016-05-09T20:41:00Z">
              <w:r w:rsidRPr="002341CA">
                <w:t>0 0 0 1</w:t>
              </w:r>
              <w:r w:rsidRPr="002341CA">
                <w:tab/>
              </w:r>
              <w:r w:rsidRPr="002341CA">
                <w:tab/>
              </w:r>
              <w:r w:rsidRPr="002341CA">
                <w:tab/>
              </w:r>
              <w:r w:rsidRPr="002341CA">
                <w:tab/>
                <w:t>In the timeslot with the highest TN in TDMA frame (N+13) mod 2715648</w:t>
              </w:r>
            </w:ins>
          </w:p>
          <w:p w:rsidR="009A6660" w:rsidRPr="002341CA" w:rsidRDefault="009A6660" w:rsidP="00AC1E22">
            <w:pPr>
              <w:pStyle w:val="FP"/>
              <w:tabs>
                <w:tab w:val="left" w:pos="567"/>
              </w:tabs>
              <w:ind w:left="567" w:hanging="567"/>
              <w:rPr>
                <w:ins w:id="3428" w:author="Ericsson LM" w:date="2016-05-09T20:41:00Z"/>
              </w:rPr>
            </w:pPr>
            <w:ins w:id="3429" w:author="Ericsson LM" w:date="2016-05-09T20:41:00Z">
              <w:r w:rsidRPr="002341CA">
                <w:t>0 0 1 0</w:t>
              </w:r>
              <w:r w:rsidRPr="002341CA">
                <w:tab/>
              </w:r>
              <w:r w:rsidRPr="002341CA">
                <w:tab/>
              </w:r>
              <w:r w:rsidRPr="002341CA">
                <w:tab/>
              </w:r>
              <w:r w:rsidRPr="002341CA">
                <w:tab/>
                <w:t>In the timeslot with the lowest TN in TDMA frame (N+17 or N+18) mod 2715648</w:t>
              </w:r>
            </w:ins>
          </w:p>
          <w:p w:rsidR="009A6660" w:rsidRPr="002341CA" w:rsidRDefault="009A6660" w:rsidP="00AC1E22">
            <w:pPr>
              <w:pStyle w:val="FP"/>
              <w:tabs>
                <w:tab w:val="left" w:pos="567"/>
              </w:tabs>
              <w:ind w:left="567" w:hanging="567"/>
              <w:rPr>
                <w:ins w:id="3430" w:author="Ericsson LM" w:date="2016-05-09T20:41:00Z"/>
              </w:rPr>
            </w:pPr>
            <w:ins w:id="3431" w:author="Ericsson LM" w:date="2016-05-09T20:41:00Z">
              <w:r w:rsidRPr="002341CA">
                <w:t>0 0 1 1</w:t>
              </w:r>
              <w:r w:rsidRPr="002341CA">
                <w:tab/>
              </w:r>
              <w:r w:rsidRPr="002341CA">
                <w:tab/>
              </w:r>
              <w:r w:rsidRPr="002341CA">
                <w:tab/>
              </w:r>
              <w:r w:rsidRPr="002341CA">
                <w:tab/>
                <w:t>In the timeslot with the highest TN in TDMA frame (N+17 or N+18) mod 2715648</w:t>
              </w:r>
            </w:ins>
          </w:p>
          <w:p w:rsidR="009A6660" w:rsidRPr="002341CA" w:rsidRDefault="009A6660" w:rsidP="00AC1E22">
            <w:pPr>
              <w:pStyle w:val="FP"/>
              <w:tabs>
                <w:tab w:val="left" w:pos="567"/>
              </w:tabs>
              <w:ind w:left="567" w:hanging="567"/>
              <w:rPr>
                <w:ins w:id="3432" w:author="Ericsson LM" w:date="2016-05-09T20:41:00Z"/>
              </w:rPr>
            </w:pPr>
            <w:ins w:id="3433" w:author="Ericsson LM" w:date="2016-05-09T20:41:00Z">
              <w:r w:rsidRPr="002341CA">
                <w:t>….</w:t>
              </w:r>
            </w:ins>
          </w:p>
          <w:p w:rsidR="009A6660" w:rsidRPr="002341CA" w:rsidRDefault="009A6660" w:rsidP="00AC1E22">
            <w:pPr>
              <w:pStyle w:val="FP"/>
              <w:tabs>
                <w:tab w:val="left" w:pos="567"/>
              </w:tabs>
              <w:ind w:left="567" w:hanging="567"/>
              <w:rPr>
                <w:ins w:id="3434" w:author="Ericsson LM" w:date="2016-05-09T20:41:00Z"/>
              </w:rPr>
            </w:pPr>
            <w:ins w:id="3435" w:author="Ericsson LM" w:date="2016-05-09T20:41:00Z">
              <w:r w:rsidRPr="002341CA">
                <w:t>1 1 1 0</w:t>
              </w:r>
              <w:r w:rsidRPr="002341CA">
                <w:tab/>
              </w:r>
              <w:r w:rsidRPr="002341CA">
                <w:tab/>
              </w:r>
              <w:r w:rsidRPr="002341CA">
                <w:tab/>
              </w:r>
              <w:r w:rsidRPr="002341CA">
                <w:tab/>
                <w:t>In the timeslot with the lowest TN in TDMA frame (N+43 or N+44) mod 2715648</w:t>
              </w:r>
            </w:ins>
          </w:p>
          <w:p w:rsidR="009A6660" w:rsidRPr="002341CA" w:rsidRDefault="0087059F" w:rsidP="00AC1E22">
            <w:pPr>
              <w:rPr>
                <w:ins w:id="3436" w:author="Ericsson LM" w:date="2016-05-09T20:41:00Z"/>
              </w:rPr>
            </w:pPr>
            <w:ins w:id="3437" w:author="Ericsson LM" w:date="2016-05-09T20:41:00Z">
              <w:r>
                <w:t>1 1 1 1</w:t>
              </w:r>
              <w:r>
                <w:tab/>
              </w:r>
              <w:r>
                <w:tab/>
              </w:r>
              <w:r>
                <w:tab/>
              </w:r>
              <w:r w:rsidR="009A6660" w:rsidRPr="002341CA">
                <w:t>In the timeslot with the highest TN in TDMA frame (N+43 or N+44) mod 2715648</w:t>
              </w:r>
            </w:ins>
          </w:p>
          <w:p w:rsidR="009A6660" w:rsidRPr="002341CA" w:rsidRDefault="009A6660" w:rsidP="00AC1E22">
            <w:pPr>
              <w:rPr>
                <w:ins w:id="3438" w:author="Ericsson LM" w:date="2016-05-09T20:41:00Z"/>
              </w:rPr>
            </w:pPr>
            <w:ins w:id="3439" w:author="Ericsson LM" w:date="2016-05-09T20:41:00Z">
              <w:r w:rsidRPr="002341CA">
                <w:t xml:space="preserve">If uplink Coverage Class = CC1 and TIMESLOT_MULTIPLICATOR = 2,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440" w:author="Ericsson LM" w:date="2016-05-09T20:41:00Z"/>
              </w:rPr>
            </w:pPr>
            <w:ins w:id="3441" w:author="Ericsson LM" w:date="2016-05-09T20:41:00Z">
              <w:r w:rsidRPr="002341CA">
                <w:t>bit</w:t>
              </w:r>
            </w:ins>
          </w:p>
          <w:p w:rsidR="009A6660" w:rsidRPr="002341CA" w:rsidRDefault="009A6660" w:rsidP="00AC1E22">
            <w:pPr>
              <w:pStyle w:val="FP"/>
              <w:tabs>
                <w:tab w:val="left" w:pos="567"/>
              </w:tabs>
              <w:ind w:left="567" w:hanging="567"/>
              <w:rPr>
                <w:ins w:id="3442" w:author="Ericsson LM" w:date="2016-05-09T20:41:00Z"/>
              </w:rPr>
            </w:pPr>
            <w:ins w:id="3443" w:author="Ericsson LM" w:date="2016-05-09T20:41:00Z">
              <w:r w:rsidRPr="002341CA">
                <w:t>4 3 2 1</w:t>
              </w:r>
            </w:ins>
          </w:p>
          <w:p w:rsidR="009A6660" w:rsidRPr="002341CA" w:rsidRDefault="009A6660" w:rsidP="00AC1E22">
            <w:pPr>
              <w:pStyle w:val="FP"/>
              <w:tabs>
                <w:tab w:val="left" w:pos="567"/>
              </w:tabs>
              <w:ind w:left="567" w:hanging="567"/>
              <w:rPr>
                <w:ins w:id="3444" w:author="Ericsson LM" w:date="2016-05-09T20:41:00Z"/>
              </w:rPr>
            </w:pPr>
            <w:ins w:id="3445" w:author="Ericsson LM" w:date="2016-05-09T20:41:00Z">
              <w:r w:rsidRPr="002341CA">
                <w:t>0 0 0 0</w:t>
              </w:r>
              <w:r w:rsidRPr="002341CA">
                <w:tab/>
              </w:r>
              <w:r w:rsidRPr="002341CA">
                <w:tab/>
              </w:r>
              <w:r w:rsidRPr="002341CA">
                <w:tab/>
              </w:r>
              <w:r w:rsidRPr="002341CA">
                <w:tab/>
                <w:t>In the timeslot with the lowest TN in TDMA frame (N+13) mod 2715648</w:t>
              </w:r>
            </w:ins>
          </w:p>
          <w:p w:rsidR="009A6660" w:rsidRPr="002341CA" w:rsidRDefault="009A6660" w:rsidP="00AC1E22">
            <w:pPr>
              <w:pStyle w:val="FP"/>
              <w:tabs>
                <w:tab w:val="left" w:pos="567"/>
              </w:tabs>
              <w:ind w:left="567" w:hanging="567"/>
              <w:rPr>
                <w:ins w:id="3446" w:author="Ericsson LM" w:date="2016-05-09T20:41:00Z"/>
              </w:rPr>
            </w:pPr>
            <w:ins w:id="3447" w:author="Ericsson LM" w:date="2016-05-09T20:41: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A6660" w:rsidRPr="002341CA" w:rsidRDefault="009A6660" w:rsidP="00AC1E22">
            <w:pPr>
              <w:pStyle w:val="FP"/>
              <w:tabs>
                <w:tab w:val="left" w:pos="567"/>
              </w:tabs>
              <w:ind w:left="567" w:hanging="567"/>
              <w:rPr>
                <w:ins w:id="3448" w:author="Ericsson LM" w:date="2016-05-09T20:41:00Z"/>
              </w:rPr>
            </w:pPr>
            <w:ins w:id="3449" w:author="Ericsson LM" w:date="2016-05-09T20:41:00Z">
              <w:r w:rsidRPr="002341CA">
                <w:t>0 0 1 0</w:t>
              </w:r>
              <w:r w:rsidRPr="002341CA">
                <w:tab/>
              </w:r>
              <w:r w:rsidRPr="002341CA">
                <w:tab/>
              </w:r>
              <w:r w:rsidRPr="002341CA">
                <w:tab/>
              </w:r>
              <w:r w:rsidRPr="002341CA">
                <w:tab/>
                <w:t>In the timeslot with the highest TN in TDMA frame (N+13) mod 2715648</w:t>
              </w:r>
            </w:ins>
          </w:p>
          <w:p w:rsidR="009A6660" w:rsidRPr="002341CA" w:rsidRDefault="009A6660" w:rsidP="00AC1E22">
            <w:pPr>
              <w:pStyle w:val="FP"/>
              <w:tabs>
                <w:tab w:val="left" w:pos="567"/>
              </w:tabs>
              <w:ind w:left="567" w:hanging="567"/>
              <w:rPr>
                <w:ins w:id="3450" w:author="Ericsson LM" w:date="2016-05-09T20:41:00Z"/>
              </w:rPr>
            </w:pPr>
            <w:ins w:id="3451" w:author="Ericsson LM" w:date="2016-05-09T20:41:00Z">
              <w:r w:rsidRPr="002341CA">
                <w:t>0 0 1 1</w:t>
              </w:r>
              <w:r w:rsidRPr="002341CA">
                <w:tab/>
              </w:r>
              <w:r w:rsidRPr="002341CA">
                <w:tab/>
              </w:r>
              <w:r w:rsidRPr="002341CA">
                <w:tab/>
              </w:r>
              <w:r w:rsidRPr="002341CA">
                <w:tab/>
                <w:t>In the timeslot with the lowest TN in TDMA frame (N+17 or N+18) mod 2715648</w:t>
              </w:r>
            </w:ins>
          </w:p>
          <w:p w:rsidR="009A6660" w:rsidRPr="002341CA" w:rsidRDefault="009A6660" w:rsidP="00AC1E22">
            <w:pPr>
              <w:pStyle w:val="FP"/>
              <w:tabs>
                <w:tab w:val="left" w:pos="567"/>
              </w:tabs>
              <w:ind w:left="567" w:hanging="567"/>
              <w:rPr>
                <w:ins w:id="3452" w:author="Ericsson LM" w:date="2016-05-09T20:41:00Z"/>
              </w:rPr>
            </w:pPr>
            <w:ins w:id="3453" w:author="Ericsson LM" w:date="2016-05-09T20:41:00Z">
              <w:r w:rsidRPr="002341CA">
                <w:t>0 1 0 0</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(N+17 or N+18) mod 2715648</w:t>
              </w:r>
            </w:ins>
          </w:p>
          <w:p w:rsidR="009A6660" w:rsidRPr="002341CA" w:rsidRDefault="009A6660" w:rsidP="00AC1E22">
            <w:pPr>
              <w:pStyle w:val="FP"/>
              <w:tabs>
                <w:tab w:val="left" w:pos="567"/>
              </w:tabs>
              <w:ind w:left="567" w:hanging="567"/>
              <w:rPr>
                <w:ins w:id="3454" w:author="Ericsson LM" w:date="2016-05-09T20:41:00Z"/>
              </w:rPr>
            </w:pPr>
            <w:ins w:id="3455" w:author="Ericsson LM" w:date="2016-05-09T20:41:00Z">
              <w:r w:rsidRPr="002341CA">
                <w:t>0 1 0 1</w:t>
              </w:r>
              <w:r w:rsidRPr="002341CA">
                <w:tab/>
              </w:r>
              <w:r w:rsidRPr="002341CA">
                <w:tab/>
              </w:r>
              <w:r w:rsidRPr="002341CA">
                <w:tab/>
              </w:r>
              <w:r w:rsidRPr="002341CA">
                <w:tab/>
                <w:t>In the timeslot with the highest TN in TDMA frame (N+17 or N+18) mod 2715648</w:t>
              </w:r>
            </w:ins>
          </w:p>
          <w:p w:rsidR="009A6660" w:rsidRPr="002341CA" w:rsidRDefault="009A6660" w:rsidP="00AC1E22">
            <w:pPr>
              <w:pStyle w:val="FP"/>
              <w:tabs>
                <w:tab w:val="left" w:pos="567"/>
              </w:tabs>
              <w:ind w:left="567" w:hanging="567"/>
              <w:rPr>
                <w:ins w:id="3456" w:author="Ericsson LM" w:date="2016-05-09T20:41:00Z"/>
              </w:rPr>
            </w:pPr>
            <w:ins w:id="3457" w:author="Ericsson LM" w:date="2016-05-09T20:41:00Z">
              <w:r w:rsidRPr="002341CA">
                <w:t>….</w:t>
              </w:r>
            </w:ins>
          </w:p>
          <w:p w:rsidR="009A6660" w:rsidRPr="002341CA" w:rsidRDefault="009A6660" w:rsidP="00AC1E22">
            <w:pPr>
              <w:pStyle w:val="FP"/>
              <w:tabs>
                <w:tab w:val="left" w:pos="567"/>
              </w:tabs>
              <w:ind w:left="567" w:hanging="567"/>
              <w:rPr>
                <w:ins w:id="3458" w:author="Ericsson LM" w:date="2016-05-09T20:41:00Z"/>
              </w:rPr>
            </w:pPr>
            <w:ins w:id="3459" w:author="Ericsson LM" w:date="2016-05-09T20:41:00Z">
              <w:r w:rsidRPr="002341CA">
                <w:t>1 1 1 0</w:t>
              </w:r>
              <w:r w:rsidRPr="002341CA">
                <w:tab/>
              </w:r>
              <w:r w:rsidRPr="002341CA">
                <w:tab/>
              </w:r>
              <w:r w:rsidRPr="002341CA">
                <w:tab/>
              </w:r>
              <w:r w:rsidRPr="002341CA">
                <w:tab/>
                <w:t>In the timeslot with the highest TN in TDMA frame (N+30 or N+31) mod 2715648</w:t>
              </w:r>
            </w:ins>
          </w:p>
          <w:p w:rsidR="009A6660" w:rsidRPr="002341CA" w:rsidRDefault="0087059F" w:rsidP="00AC1E22">
            <w:pPr>
              <w:rPr>
                <w:ins w:id="3460" w:author="Ericsson LM" w:date="2016-05-09T20:41:00Z"/>
              </w:rPr>
            </w:pPr>
            <w:ins w:id="3461" w:author="Ericsson LM" w:date="2016-05-09T20:41:00Z">
              <w:r>
                <w:t>1 1 1 1</w:t>
              </w:r>
              <w:r>
                <w:tab/>
              </w:r>
              <w:r>
                <w:tab/>
              </w:r>
              <w:r>
                <w:tab/>
              </w:r>
              <w:r w:rsidR="009A6660" w:rsidRPr="002341CA">
                <w:t>In the timeslot with the lowest TN in TDMA frame (N+34 or N+35) mod 2715648</w:t>
              </w:r>
            </w:ins>
          </w:p>
          <w:p w:rsidR="009A6660" w:rsidRPr="002341CA" w:rsidRDefault="009A6660" w:rsidP="00AC1E22">
            <w:pPr>
              <w:rPr>
                <w:ins w:id="3462" w:author="Ericsson LM" w:date="2016-05-09T20:41:00Z"/>
              </w:rPr>
            </w:pPr>
            <w:ins w:id="3463" w:author="Ericsson LM" w:date="2016-05-09T20:41:00Z">
              <w:r w:rsidRPr="002341CA">
                <w:t xml:space="preserve">If uplink Coverage Class = CC1 and TIMESLOT_MULTIPLICATOR = 3,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464" w:author="Ericsson LM" w:date="2016-05-09T20:41:00Z"/>
              </w:rPr>
            </w:pPr>
            <w:ins w:id="3465" w:author="Ericsson LM" w:date="2016-05-09T20:41:00Z">
              <w:r w:rsidRPr="002341CA">
                <w:t>bit</w:t>
              </w:r>
            </w:ins>
          </w:p>
          <w:p w:rsidR="009A6660" w:rsidRPr="002341CA" w:rsidRDefault="009A6660" w:rsidP="00AC1E22">
            <w:pPr>
              <w:pStyle w:val="FP"/>
              <w:tabs>
                <w:tab w:val="left" w:pos="567"/>
              </w:tabs>
              <w:ind w:left="567" w:hanging="567"/>
              <w:rPr>
                <w:ins w:id="3466" w:author="Ericsson LM" w:date="2016-05-09T20:41:00Z"/>
              </w:rPr>
            </w:pPr>
            <w:ins w:id="3467" w:author="Ericsson LM" w:date="2016-05-09T20:41:00Z">
              <w:r w:rsidRPr="002341CA">
                <w:t>4 3 2 1</w:t>
              </w:r>
            </w:ins>
          </w:p>
          <w:p w:rsidR="009A6660" w:rsidRPr="002341CA" w:rsidRDefault="009A6660" w:rsidP="00AC1E22">
            <w:pPr>
              <w:pStyle w:val="FP"/>
              <w:tabs>
                <w:tab w:val="left" w:pos="567"/>
              </w:tabs>
              <w:ind w:left="567" w:hanging="567"/>
              <w:rPr>
                <w:ins w:id="3468" w:author="Ericsson LM" w:date="2016-05-09T20:41:00Z"/>
              </w:rPr>
            </w:pPr>
            <w:ins w:id="3469" w:author="Ericsson LM" w:date="2016-05-09T20:41:00Z">
              <w:r w:rsidRPr="002341CA">
                <w:t>0 0 0 0</w:t>
              </w:r>
              <w:r w:rsidRPr="002341CA">
                <w:tab/>
              </w:r>
              <w:r w:rsidRPr="002341CA">
                <w:tab/>
              </w:r>
              <w:r w:rsidRPr="002341CA">
                <w:tab/>
              </w:r>
              <w:r w:rsidRPr="002341CA">
                <w:tab/>
                <w:t>In the timeslot with the lowest TN in TDMA frame (N+13) mod 2715648</w:t>
              </w:r>
            </w:ins>
          </w:p>
          <w:p w:rsidR="009A6660" w:rsidRPr="002341CA" w:rsidRDefault="009A6660" w:rsidP="00AC1E22">
            <w:pPr>
              <w:pStyle w:val="FP"/>
              <w:tabs>
                <w:tab w:val="left" w:pos="567"/>
              </w:tabs>
              <w:ind w:left="567" w:hanging="567"/>
              <w:rPr>
                <w:ins w:id="3470" w:author="Ericsson LM" w:date="2016-05-09T20:41:00Z"/>
              </w:rPr>
            </w:pPr>
            <w:ins w:id="3471" w:author="Ericsson LM" w:date="2016-05-09T20:41: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9A6660" w:rsidRPr="002341CA" w:rsidRDefault="009A6660" w:rsidP="00AC1E22">
            <w:pPr>
              <w:pStyle w:val="FP"/>
              <w:tabs>
                <w:tab w:val="left" w:pos="567"/>
              </w:tabs>
              <w:ind w:left="567" w:hanging="567"/>
              <w:rPr>
                <w:ins w:id="3472" w:author="Ericsson LM" w:date="2016-05-09T20:41:00Z"/>
              </w:rPr>
            </w:pPr>
            <w:ins w:id="3473" w:author="Ericsson LM" w:date="2016-05-09T20:41: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9A6660" w:rsidRPr="002341CA" w:rsidRDefault="009A6660" w:rsidP="00AC1E22">
            <w:pPr>
              <w:pStyle w:val="FP"/>
              <w:tabs>
                <w:tab w:val="left" w:pos="567"/>
              </w:tabs>
              <w:ind w:left="567" w:hanging="567"/>
              <w:rPr>
                <w:ins w:id="3474" w:author="Ericsson LM" w:date="2016-05-09T20:41:00Z"/>
              </w:rPr>
            </w:pPr>
            <w:ins w:id="3475" w:author="Ericsson LM" w:date="2016-05-09T20:41:00Z">
              <w:r w:rsidRPr="002341CA">
                <w:t>0 0 1 1</w:t>
              </w:r>
              <w:r w:rsidRPr="002341CA">
                <w:tab/>
              </w:r>
              <w:r w:rsidRPr="002341CA">
                <w:tab/>
              </w:r>
              <w:r w:rsidRPr="002341CA">
                <w:tab/>
              </w:r>
              <w:r w:rsidRPr="002341CA">
                <w:tab/>
                <w:t>In the timeslot with the highest TN in TDMA frame (N+13) mod 2715648</w:t>
              </w:r>
            </w:ins>
          </w:p>
          <w:p w:rsidR="009A6660" w:rsidRPr="002341CA" w:rsidRDefault="009A6660" w:rsidP="00AC1E22">
            <w:pPr>
              <w:pStyle w:val="FP"/>
              <w:tabs>
                <w:tab w:val="left" w:pos="567"/>
              </w:tabs>
              <w:ind w:left="567" w:hanging="567"/>
              <w:rPr>
                <w:ins w:id="3476" w:author="Ericsson LM" w:date="2016-05-09T20:41:00Z"/>
              </w:rPr>
            </w:pPr>
            <w:ins w:id="3477" w:author="Ericsson LM" w:date="2016-05-09T20:41:00Z">
              <w:r w:rsidRPr="002341CA">
                <w:t>0 1 0 0</w:t>
              </w:r>
              <w:r w:rsidRPr="002341CA">
                <w:tab/>
              </w:r>
              <w:r w:rsidRPr="002341CA">
                <w:tab/>
              </w:r>
              <w:r w:rsidRPr="002341CA">
                <w:tab/>
              </w:r>
              <w:r w:rsidRPr="002341CA">
                <w:tab/>
                <w:t>In the timeslot with the lowest TN in TDMA frame (N+17 or N+18) mod 2715648</w:t>
              </w:r>
            </w:ins>
          </w:p>
          <w:p w:rsidR="009A6660" w:rsidRPr="002341CA" w:rsidRDefault="009A6660" w:rsidP="00AC1E22">
            <w:pPr>
              <w:pStyle w:val="FP"/>
              <w:tabs>
                <w:tab w:val="left" w:pos="567"/>
              </w:tabs>
              <w:ind w:left="567" w:hanging="567"/>
              <w:rPr>
                <w:ins w:id="3478" w:author="Ericsson LM" w:date="2016-05-09T20:41:00Z"/>
              </w:rPr>
            </w:pPr>
            <w:ins w:id="3479" w:author="Ericsson LM" w:date="2016-05-09T20:41:00Z">
              <w:r w:rsidRPr="002341CA">
                <w:t>0 1 0 1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(N+17 or N+18) mod 2715648</w:t>
              </w:r>
            </w:ins>
          </w:p>
          <w:p w:rsidR="009A6660" w:rsidRPr="002341CA" w:rsidRDefault="009A6660" w:rsidP="00AC1E22">
            <w:pPr>
              <w:pStyle w:val="FP"/>
              <w:tabs>
                <w:tab w:val="left" w:pos="567"/>
              </w:tabs>
              <w:ind w:left="567" w:hanging="567"/>
              <w:rPr>
                <w:ins w:id="3480" w:author="Ericsson LM" w:date="2016-05-09T20:41:00Z"/>
              </w:rPr>
            </w:pPr>
            <w:ins w:id="3481" w:author="Ericsson LM" w:date="2016-05-09T20:41:00Z">
              <w:r w:rsidRPr="002341CA">
                <w:t>….</w:t>
              </w:r>
            </w:ins>
          </w:p>
          <w:p w:rsidR="009A6660" w:rsidRPr="002341CA" w:rsidRDefault="009A6660" w:rsidP="00AC1E22">
            <w:pPr>
              <w:pStyle w:val="FP"/>
              <w:tabs>
                <w:tab w:val="left" w:pos="567"/>
              </w:tabs>
              <w:ind w:left="567" w:hanging="567"/>
              <w:rPr>
                <w:ins w:id="3482" w:author="Ericsson LM" w:date="2016-05-09T20:41:00Z"/>
              </w:rPr>
            </w:pPr>
            <w:ins w:id="3483" w:author="Ericsson LM" w:date="2016-05-09T20:41:00Z">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(N+26) mod 2715648</w:t>
              </w:r>
            </w:ins>
          </w:p>
          <w:p w:rsidR="009A6660" w:rsidRPr="009F03AB" w:rsidRDefault="009A6660" w:rsidP="009F03AB">
            <w:pPr>
              <w:pStyle w:val="FP"/>
              <w:tabs>
                <w:tab w:val="left" w:pos="567"/>
              </w:tabs>
              <w:spacing w:after="180"/>
              <w:ind w:left="562" w:hanging="562"/>
              <w:rPr>
                <w:ins w:id="3484" w:author="Ericsson LM" w:date="2016-05-09T20:41:00Z"/>
              </w:rPr>
            </w:pPr>
            <w:ins w:id="3485" w:author="Ericsson LM" w:date="2016-05-09T20:41:00Z">
              <w:r w:rsidRPr="002341CA">
                <w:t>1 1 1 1</w:t>
              </w:r>
              <w:r w:rsidRPr="002341CA">
                <w:tab/>
              </w:r>
              <w:r w:rsidRPr="002341CA">
                <w:tab/>
              </w:r>
              <w:r w:rsidRPr="002341CA">
                <w:tab/>
              </w:r>
              <w:r w:rsidRPr="002341CA">
                <w:tab/>
              </w:r>
            </w:ins>
            <w:ins w:id="3486" w:author="Ericsson LM" w:date="2016-05-17T14:09:00Z">
              <w:r w:rsidR="0087059F" w:rsidRPr="002341CA">
                <w:tab/>
              </w:r>
            </w:ins>
            <w:ins w:id="3487" w:author="Ericsson LM" w:date="2016-05-09T20:41:00Z">
              <w:r w:rsidRPr="002341CA">
                <w:t>In the timeslot with the highest TN in TDMA frame (N+26) mod 2715648</w:t>
              </w:r>
            </w:ins>
          </w:p>
        </w:tc>
      </w:tr>
      <w:tr w:rsidR="000F1CDD" w:rsidRPr="002341CA" w:rsidTr="00AC1E22">
        <w:trPr>
          <w:cantSplit/>
          <w:trHeight w:val="113"/>
          <w:ins w:id="3488" w:author="Ericsson LM" w:date="2016-05-15T21:48:00Z"/>
        </w:trPr>
        <w:tc>
          <w:tcPr>
            <w:tcW w:w="9848" w:type="dxa"/>
            <w:shd w:val="clear" w:color="auto" w:fill="auto"/>
          </w:tcPr>
          <w:p w:rsidR="000F1CDD" w:rsidRPr="002341CA" w:rsidRDefault="000F1CDD" w:rsidP="000F1CDD">
            <w:pPr>
              <w:rPr>
                <w:ins w:id="3489" w:author="Ericsson LM" w:date="2016-05-15T21:49:00Z"/>
              </w:rPr>
            </w:pPr>
            <w:ins w:id="3490" w:author="Ericsson LM" w:date="2016-05-15T21:49:00Z">
              <w:r w:rsidRPr="002341CA">
                <w:lastRenderedPageBreak/>
                <w:t xml:space="preserve">If </w:t>
              </w:r>
              <w:proofErr w:type="spellStart"/>
              <w:r w:rsidRPr="002341CA">
                <w:t>uplink_Coverage_Class</w:t>
              </w:r>
              <w:proofErr w:type="spellEnd"/>
              <w:r w:rsidRPr="002341CA">
                <w:t xml:space="preserve"> = CC1 and TIMESLOT_MULTIPLICATOR = 4, the START_FN_FIRST_UL_RLC_DATA_BLOCK field </w:t>
              </w:r>
              <w:r w:rsidRPr="002341CA">
                <w:rPr>
                  <w:bCs/>
                </w:rPr>
                <w:t>is encoded according to the following table:</w:t>
              </w:r>
            </w:ins>
          </w:p>
          <w:p w:rsidR="000F1CDD" w:rsidRPr="002341CA" w:rsidRDefault="000F1CDD" w:rsidP="000F1CDD">
            <w:pPr>
              <w:pStyle w:val="FP"/>
              <w:tabs>
                <w:tab w:val="left" w:pos="567"/>
              </w:tabs>
              <w:ind w:left="567" w:hanging="567"/>
              <w:rPr>
                <w:ins w:id="3491" w:author="Ericsson LM" w:date="2016-05-15T21:49:00Z"/>
              </w:rPr>
            </w:pPr>
            <w:ins w:id="3492" w:author="Ericsson LM" w:date="2016-05-15T21:49:00Z">
              <w:r w:rsidRPr="002341CA">
                <w:t>bit</w:t>
              </w:r>
            </w:ins>
          </w:p>
          <w:p w:rsidR="000F1CDD" w:rsidRPr="002341CA" w:rsidRDefault="000F1CDD" w:rsidP="000F1CDD">
            <w:pPr>
              <w:pStyle w:val="FP"/>
              <w:tabs>
                <w:tab w:val="left" w:pos="567"/>
              </w:tabs>
              <w:ind w:left="567" w:hanging="567"/>
              <w:rPr>
                <w:ins w:id="3493" w:author="Ericsson LM" w:date="2016-05-15T21:49:00Z"/>
              </w:rPr>
            </w:pPr>
            <w:ins w:id="3494" w:author="Ericsson LM" w:date="2016-05-15T21:49:00Z">
              <w:r w:rsidRPr="002341CA">
                <w:t>4 3 2 1</w:t>
              </w:r>
            </w:ins>
          </w:p>
          <w:p w:rsidR="000F1CDD" w:rsidRPr="002341CA" w:rsidRDefault="000F1CDD" w:rsidP="000F1CDD">
            <w:pPr>
              <w:pStyle w:val="FP"/>
              <w:tabs>
                <w:tab w:val="left" w:pos="567"/>
              </w:tabs>
              <w:ind w:left="567" w:hanging="567"/>
              <w:rPr>
                <w:ins w:id="3495" w:author="Ericsson LM" w:date="2016-05-15T21:49:00Z"/>
              </w:rPr>
            </w:pPr>
            <w:ins w:id="3496" w:author="Ericsson LM" w:date="2016-05-15T21:49:00Z">
              <w:r w:rsidRPr="002341CA">
                <w:t>0 0 0 0</w:t>
              </w:r>
              <w:r w:rsidRPr="002341CA">
                <w:tab/>
              </w:r>
              <w:r w:rsidRPr="002341CA">
                <w:tab/>
              </w:r>
              <w:r w:rsidRPr="002341CA">
                <w:tab/>
              </w:r>
              <w:r w:rsidRPr="002341CA">
                <w:tab/>
                <w:t>In the timeslot with the lowest TN in TDMA frame (N+13) mod 2715648</w:t>
              </w:r>
            </w:ins>
          </w:p>
          <w:p w:rsidR="000F1CDD" w:rsidRPr="002341CA" w:rsidRDefault="000F1CDD" w:rsidP="000F1CDD">
            <w:pPr>
              <w:pStyle w:val="FP"/>
              <w:tabs>
                <w:tab w:val="left" w:pos="567"/>
              </w:tabs>
              <w:ind w:left="567" w:hanging="567"/>
              <w:rPr>
                <w:ins w:id="3497" w:author="Ericsson LM" w:date="2016-05-15T21:49:00Z"/>
              </w:rPr>
            </w:pPr>
            <w:ins w:id="3498" w:author="Ericsson LM" w:date="2016-05-15T21:49: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0F1CDD" w:rsidRPr="002341CA" w:rsidRDefault="000F1CDD" w:rsidP="000F1CDD">
            <w:pPr>
              <w:pStyle w:val="FP"/>
              <w:tabs>
                <w:tab w:val="left" w:pos="567"/>
              </w:tabs>
              <w:ind w:left="567" w:hanging="567"/>
              <w:rPr>
                <w:ins w:id="3499" w:author="Ericsson LM" w:date="2016-05-15T21:49:00Z"/>
              </w:rPr>
            </w:pPr>
            <w:ins w:id="3500" w:author="Ericsson LM" w:date="2016-05-15T21:49: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0F1CDD" w:rsidRPr="002341CA" w:rsidRDefault="000F1CDD" w:rsidP="000F1CDD">
            <w:pPr>
              <w:pStyle w:val="FP"/>
              <w:tabs>
                <w:tab w:val="left" w:pos="567"/>
              </w:tabs>
              <w:ind w:left="567" w:hanging="567"/>
              <w:rPr>
                <w:ins w:id="3501" w:author="Ericsson LM" w:date="2016-05-15T21:49:00Z"/>
              </w:rPr>
            </w:pPr>
            <w:ins w:id="3502" w:author="Ericsson LM" w:date="2016-05-15T21:49: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03" w:author="Ericsson LM" w:date="2016-05-15T21:49:00Z"/>
              </w:rPr>
            </w:pPr>
            <w:ins w:id="3504" w:author="Ericsson LM" w:date="2016-05-15T21:49:00Z">
              <w:r w:rsidRPr="002341CA">
                <w:t>0 1 0 0</w:t>
              </w:r>
              <w:r w:rsidRPr="002341CA">
                <w:tab/>
              </w:r>
              <w:r w:rsidRPr="002341CA">
                <w:tab/>
              </w:r>
              <w:r w:rsidRPr="002341CA">
                <w:tab/>
              </w:r>
              <w:r w:rsidRPr="002341CA">
                <w:tab/>
                <w:t>In the timeslot with the highest TN in TDMA frame (N+13) mod 2715648</w:t>
              </w:r>
            </w:ins>
          </w:p>
          <w:p w:rsidR="000F1CDD" w:rsidRPr="002341CA" w:rsidRDefault="000F1CDD" w:rsidP="000F1CDD">
            <w:pPr>
              <w:pStyle w:val="FP"/>
              <w:tabs>
                <w:tab w:val="left" w:pos="567"/>
              </w:tabs>
              <w:ind w:left="567" w:hanging="567"/>
              <w:rPr>
                <w:ins w:id="3505" w:author="Ericsson LM" w:date="2016-05-15T21:49:00Z"/>
              </w:rPr>
            </w:pPr>
            <w:ins w:id="3506" w:author="Ericsson LM" w:date="2016-05-15T21:49:00Z">
              <w:r w:rsidRPr="002341CA">
                <w:t>0 1 0 1</w:t>
              </w:r>
              <w:r w:rsidRPr="002341CA">
                <w:tab/>
              </w:r>
              <w:r w:rsidRPr="002341CA">
                <w:tab/>
              </w:r>
              <w:r w:rsidRPr="002341CA">
                <w:tab/>
              </w:r>
              <w:r w:rsidRPr="002341CA">
                <w:tab/>
                <w:t>In the timeslot with the lowest TN in TDMA frame (N+17 or N+18) mod 2715648</w:t>
              </w:r>
            </w:ins>
          </w:p>
          <w:p w:rsidR="000F1CDD" w:rsidRPr="002341CA" w:rsidRDefault="000F1CDD" w:rsidP="000F1CDD">
            <w:pPr>
              <w:pStyle w:val="FP"/>
              <w:tabs>
                <w:tab w:val="left" w:pos="567"/>
              </w:tabs>
              <w:ind w:left="567" w:hanging="567"/>
              <w:rPr>
                <w:ins w:id="3507" w:author="Ericsson LM" w:date="2016-05-15T21:49:00Z"/>
              </w:rPr>
            </w:pPr>
            <w:ins w:id="3508" w:author="Ericsson LM" w:date="2016-05-15T21:49:00Z">
              <w:r w:rsidRPr="002341CA">
                <w:t>….</w:t>
              </w:r>
            </w:ins>
          </w:p>
          <w:p w:rsidR="000F1CDD" w:rsidRPr="002341CA" w:rsidRDefault="000F1CDD" w:rsidP="000F1CDD">
            <w:pPr>
              <w:pStyle w:val="FP"/>
              <w:tabs>
                <w:tab w:val="left" w:pos="567"/>
              </w:tabs>
              <w:ind w:left="567" w:hanging="567"/>
              <w:rPr>
                <w:ins w:id="3509" w:author="Ericsson LM" w:date="2016-05-15T21:49:00Z"/>
              </w:rPr>
            </w:pPr>
            <w:ins w:id="3510" w:author="Ericsson LM" w:date="2016-05-15T21:49:00Z">
              <w:r w:rsidRPr="002341CA">
                <w:t>1 1 1 0</w:t>
              </w:r>
              <w:r w:rsidRPr="002341CA">
                <w:tab/>
              </w:r>
              <w:r w:rsidRPr="002341CA">
                <w:tab/>
              </w:r>
              <w:r w:rsidRPr="002341CA">
                <w:tab/>
              </w:r>
              <w:r w:rsidRPr="002341CA">
                <w:tab/>
                <w:t>In the timeslot with the highest TN in TDMA frame (N+21 or N+22) mod 2715648</w:t>
              </w:r>
            </w:ins>
          </w:p>
          <w:p w:rsidR="000F1CDD" w:rsidRPr="002341CA" w:rsidRDefault="0087059F" w:rsidP="000F1CDD">
            <w:pPr>
              <w:rPr>
                <w:ins w:id="3511" w:author="Ericsson LM" w:date="2016-05-15T21:49:00Z"/>
              </w:rPr>
            </w:pPr>
            <w:ins w:id="3512" w:author="Ericsson LM" w:date="2016-05-15T21:49:00Z">
              <w:r>
                <w:t>1 1 1 1</w:t>
              </w:r>
              <w:r>
                <w:tab/>
              </w:r>
              <w:r>
                <w:tab/>
              </w:r>
              <w:r>
                <w:tab/>
              </w:r>
              <w:r w:rsidR="000F1CDD" w:rsidRPr="002341CA">
                <w:t>In the timeslot with the lowest TN in TDMA frame (N+26) mod 2715648</w:t>
              </w:r>
            </w:ins>
          </w:p>
          <w:p w:rsidR="000F1CDD" w:rsidRPr="002341CA" w:rsidRDefault="000F1CDD" w:rsidP="000F1CDD">
            <w:pPr>
              <w:rPr>
                <w:ins w:id="3513" w:author="Ericsson LM" w:date="2016-05-15T21:49:00Z"/>
              </w:rPr>
            </w:pPr>
            <w:ins w:id="3514" w:author="Ericsson LM" w:date="2016-05-15T21:49:00Z">
              <w:r w:rsidRPr="002341CA">
                <w:t xml:space="preserve">If </w:t>
              </w:r>
              <w:proofErr w:type="spellStart"/>
              <w:r w:rsidRPr="002341CA">
                <w:t>uplink_Coverage_Class</w:t>
              </w:r>
              <w:proofErr w:type="spellEnd"/>
              <w:r w:rsidRPr="002341CA">
                <w:t xml:space="preserve"> = CC1 and TIMESLOT_MULTIPLICATOR = 5, the START_FN_FIRST_UL_RLC_DATA_BLOCK field </w:t>
              </w:r>
              <w:r w:rsidRPr="002341CA">
                <w:rPr>
                  <w:bCs/>
                </w:rPr>
                <w:t>is encoded according to the following table:</w:t>
              </w:r>
            </w:ins>
          </w:p>
          <w:p w:rsidR="000F1CDD" w:rsidRPr="002341CA" w:rsidRDefault="000F1CDD" w:rsidP="000F1CDD">
            <w:pPr>
              <w:pStyle w:val="FP"/>
              <w:tabs>
                <w:tab w:val="left" w:pos="567"/>
              </w:tabs>
              <w:ind w:left="567" w:hanging="567"/>
              <w:rPr>
                <w:ins w:id="3515" w:author="Ericsson LM" w:date="2016-05-15T21:49:00Z"/>
              </w:rPr>
            </w:pPr>
            <w:ins w:id="3516" w:author="Ericsson LM" w:date="2016-05-15T21:49:00Z">
              <w:r w:rsidRPr="002341CA">
                <w:t>bit</w:t>
              </w:r>
            </w:ins>
          </w:p>
          <w:p w:rsidR="000F1CDD" w:rsidRPr="002341CA" w:rsidRDefault="000F1CDD" w:rsidP="000F1CDD">
            <w:pPr>
              <w:pStyle w:val="FP"/>
              <w:tabs>
                <w:tab w:val="left" w:pos="567"/>
              </w:tabs>
              <w:ind w:left="567" w:hanging="567"/>
              <w:rPr>
                <w:ins w:id="3517" w:author="Ericsson LM" w:date="2016-05-15T21:49:00Z"/>
              </w:rPr>
            </w:pPr>
            <w:ins w:id="3518" w:author="Ericsson LM" w:date="2016-05-15T21:49:00Z">
              <w:r w:rsidRPr="002341CA">
                <w:t>4 3 2 1</w:t>
              </w:r>
            </w:ins>
          </w:p>
          <w:p w:rsidR="000F1CDD" w:rsidRPr="002341CA" w:rsidRDefault="000F1CDD" w:rsidP="000F1CDD">
            <w:pPr>
              <w:pStyle w:val="FP"/>
              <w:tabs>
                <w:tab w:val="left" w:pos="567"/>
              </w:tabs>
              <w:ind w:left="567" w:hanging="567"/>
              <w:rPr>
                <w:ins w:id="3519" w:author="Ericsson LM" w:date="2016-05-15T21:49:00Z"/>
              </w:rPr>
            </w:pPr>
            <w:ins w:id="3520" w:author="Ericsson LM" w:date="2016-05-15T21:49:00Z">
              <w:r w:rsidRPr="002341CA">
                <w:t>0 0 0 0</w:t>
              </w:r>
              <w:r w:rsidRPr="002341CA">
                <w:tab/>
              </w:r>
              <w:r w:rsidRPr="002341CA">
                <w:tab/>
              </w:r>
              <w:r w:rsidRPr="002341CA">
                <w:tab/>
              </w:r>
              <w:r w:rsidRPr="002341CA">
                <w:tab/>
                <w:t>In the timeslot with the lowest TN in TDMA frame (N+13) mod 2715648</w:t>
              </w:r>
            </w:ins>
          </w:p>
          <w:p w:rsidR="000F1CDD" w:rsidRPr="002341CA" w:rsidRDefault="000F1CDD" w:rsidP="000F1CDD">
            <w:pPr>
              <w:pStyle w:val="FP"/>
              <w:tabs>
                <w:tab w:val="left" w:pos="567"/>
              </w:tabs>
              <w:ind w:left="567" w:hanging="567"/>
              <w:rPr>
                <w:ins w:id="3521" w:author="Ericsson LM" w:date="2016-05-15T21:49:00Z"/>
              </w:rPr>
            </w:pPr>
            <w:ins w:id="3522" w:author="Ericsson LM" w:date="2016-05-15T21:49: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0F1CDD" w:rsidRPr="002341CA" w:rsidRDefault="000F1CDD" w:rsidP="000F1CDD">
            <w:pPr>
              <w:pStyle w:val="FP"/>
              <w:tabs>
                <w:tab w:val="left" w:pos="567"/>
              </w:tabs>
              <w:ind w:left="567" w:hanging="567"/>
              <w:rPr>
                <w:ins w:id="3523" w:author="Ericsson LM" w:date="2016-05-15T21:49:00Z"/>
              </w:rPr>
            </w:pPr>
            <w:ins w:id="3524" w:author="Ericsson LM" w:date="2016-05-15T21:49: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0F1CDD" w:rsidRPr="002341CA" w:rsidRDefault="000F1CDD" w:rsidP="000F1CDD">
            <w:pPr>
              <w:pStyle w:val="FP"/>
              <w:tabs>
                <w:tab w:val="left" w:pos="567"/>
              </w:tabs>
              <w:ind w:left="567" w:hanging="567"/>
              <w:rPr>
                <w:ins w:id="3525" w:author="Ericsson LM" w:date="2016-05-15T21:49:00Z"/>
              </w:rPr>
            </w:pPr>
            <w:ins w:id="3526" w:author="Ericsson LM" w:date="2016-05-15T21:49: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27" w:author="Ericsson LM" w:date="2016-05-15T21:49:00Z"/>
              </w:rPr>
            </w:pPr>
            <w:ins w:id="3528" w:author="Ericsson LM" w:date="2016-05-15T21:49: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29" w:author="Ericsson LM" w:date="2016-05-15T21:49:00Z"/>
              </w:rPr>
            </w:pPr>
            <w:ins w:id="3530" w:author="Ericsson LM" w:date="2016-05-15T21:49:00Z">
              <w:r w:rsidRPr="002341CA">
                <w:t>0 1 0 1</w:t>
              </w:r>
              <w:r w:rsidRPr="002341CA">
                <w:tab/>
              </w:r>
              <w:r w:rsidRPr="002341CA">
                <w:tab/>
              </w:r>
              <w:r w:rsidRPr="002341CA">
                <w:tab/>
              </w:r>
              <w:r w:rsidRPr="002341CA">
                <w:tab/>
                <w:t>In the timeslot with the highest TN in TDMA frame (N+13) mod 2715648</w:t>
              </w:r>
            </w:ins>
          </w:p>
          <w:p w:rsidR="000F1CDD" w:rsidRPr="002341CA" w:rsidRDefault="000F1CDD" w:rsidP="000F1CDD">
            <w:pPr>
              <w:pStyle w:val="FP"/>
              <w:tabs>
                <w:tab w:val="left" w:pos="567"/>
              </w:tabs>
              <w:ind w:left="567" w:hanging="567"/>
              <w:rPr>
                <w:ins w:id="3531" w:author="Ericsson LM" w:date="2016-05-15T21:49:00Z"/>
              </w:rPr>
            </w:pPr>
            <w:ins w:id="3532" w:author="Ericsson LM" w:date="2016-05-15T21:49:00Z">
              <w:r w:rsidRPr="002341CA">
                <w:t>0 1 1 0</w:t>
              </w:r>
              <w:r w:rsidRPr="002341CA">
                <w:tab/>
              </w:r>
              <w:r w:rsidRPr="002341CA">
                <w:tab/>
              </w:r>
              <w:r w:rsidRPr="002341CA">
                <w:tab/>
              </w:r>
              <w:r w:rsidRPr="002341CA">
                <w:tab/>
                <w:t>In the timeslot with the lowest TN in TDMA frame (N+17 or N+18) mod 2715648</w:t>
              </w:r>
            </w:ins>
          </w:p>
          <w:p w:rsidR="000F1CDD" w:rsidRPr="002341CA" w:rsidRDefault="000F1CDD" w:rsidP="000F1CDD">
            <w:pPr>
              <w:pStyle w:val="FP"/>
              <w:tabs>
                <w:tab w:val="left" w:pos="567"/>
              </w:tabs>
              <w:ind w:left="567" w:hanging="567"/>
              <w:rPr>
                <w:ins w:id="3533" w:author="Ericsson LM" w:date="2016-05-15T21:49:00Z"/>
              </w:rPr>
            </w:pPr>
            <w:ins w:id="3534" w:author="Ericsson LM" w:date="2016-05-15T21:49:00Z">
              <w:r w:rsidRPr="002341CA">
                <w:t>….</w:t>
              </w:r>
            </w:ins>
          </w:p>
          <w:p w:rsidR="000F1CDD" w:rsidRPr="002341CA" w:rsidRDefault="000F1CDD" w:rsidP="000F1CDD">
            <w:pPr>
              <w:pStyle w:val="FP"/>
              <w:tabs>
                <w:tab w:val="left" w:pos="567"/>
              </w:tabs>
              <w:ind w:left="567" w:hanging="567"/>
              <w:rPr>
                <w:ins w:id="3535" w:author="Ericsson LM" w:date="2016-05-15T21:49:00Z"/>
              </w:rPr>
            </w:pPr>
            <w:ins w:id="3536" w:author="Ericsson LM" w:date="2016-05-15T21:49:00Z">
              <w:r w:rsidRPr="002341CA">
                <w:t>1 1 1 0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(N+21 or N+22) mod 2715648</w:t>
              </w:r>
            </w:ins>
          </w:p>
          <w:p w:rsidR="000F1CDD" w:rsidRPr="002341CA" w:rsidRDefault="0087059F" w:rsidP="000F1CDD">
            <w:pPr>
              <w:rPr>
                <w:ins w:id="3537" w:author="Ericsson LM" w:date="2016-05-15T21:49:00Z"/>
              </w:rPr>
            </w:pPr>
            <w:ins w:id="3538" w:author="Ericsson LM" w:date="2016-05-15T21:49:00Z">
              <w:r>
                <w:t>1 1 1 1</w:t>
              </w:r>
              <w:r>
                <w:tab/>
              </w:r>
              <w:r>
                <w:tab/>
              </w:r>
              <w:r>
                <w:tab/>
              </w:r>
              <w:r w:rsidR="000F1CDD" w:rsidRPr="002341CA">
                <w:t>In the timeslot with the 4</w:t>
              </w:r>
              <w:r w:rsidR="000F1CDD" w:rsidRPr="002341CA">
                <w:rPr>
                  <w:vertAlign w:val="superscript"/>
                </w:rPr>
                <w:t>th</w:t>
              </w:r>
              <w:r w:rsidR="000F1CDD" w:rsidRPr="002341CA">
                <w:t xml:space="preserve"> lowest TN in TDMA frame (N+21 or N+22) mod 2715648</w:t>
              </w:r>
            </w:ins>
          </w:p>
          <w:p w:rsidR="000F1CDD" w:rsidRPr="002341CA" w:rsidRDefault="000F1CDD" w:rsidP="000F1CDD">
            <w:pPr>
              <w:rPr>
                <w:ins w:id="3539" w:author="Ericsson LM" w:date="2016-05-15T21:49:00Z"/>
              </w:rPr>
            </w:pPr>
            <w:ins w:id="3540" w:author="Ericsson LM" w:date="2016-05-15T21:49:00Z">
              <w:r w:rsidRPr="002341CA">
                <w:t xml:space="preserve">If </w:t>
              </w:r>
              <w:proofErr w:type="spellStart"/>
              <w:r w:rsidRPr="002341CA">
                <w:t>uplink_Coverage_Class</w:t>
              </w:r>
              <w:proofErr w:type="spellEnd"/>
              <w:r w:rsidRPr="002341CA">
                <w:t xml:space="preserve"> = CC1 and TIMESLOT_MULTIPLICATOR = 6, the START_FN_FIRST_UL_RLC_DATA_BLOCK field </w:t>
              </w:r>
              <w:r w:rsidRPr="002341CA">
                <w:rPr>
                  <w:bCs/>
                </w:rPr>
                <w:t>is encoded according to the following table:</w:t>
              </w:r>
            </w:ins>
          </w:p>
          <w:p w:rsidR="000F1CDD" w:rsidRPr="002341CA" w:rsidRDefault="000F1CDD" w:rsidP="000F1CDD">
            <w:pPr>
              <w:pStyle w:val="FP"/>
              <w:tabs>
                <w:tab w:val="left" w:pos="567"/>
              </w:tabs>
              <w:ind w:left="567" w:hanging="567"/>
              <w:rPr>
                <w:ins w:id="3541" w:author="Ericsson LM" w:date="2016-05-15T21:49:00Z"/>
              </w:rPr>
            </w:pPr>
            <w:ins w:id="3542" w:author="Ericsson LM" w:date="2016-05-15T21:49:00Z">
              <w:r w:rsidRPr="002341CA">
                <w:t>bit</w:t>
              </w:r>
            </w:ins>
          </w:p>
          <w:p w:rsidR="000F1CDD" w:rsidRPr="002341CA" w:rsidRDefault="000F1CDD" w:rsidP="000F1CDD">
            <w:pPr>
              <w:pStyle w:val="FP"/>
              <w:tabs>
                <w:tab w:val="left" w:pos="567"/>
              </w:tabs>
              <w:ind w:left="567" w:hanging="567"/>
              <w:rPr>
                <w:ins w:id="3543" w:author="Ericsson LM" w:date="2016-05-15T21:49:00Z"/>
              </w:rPr>
            </w:pPr>
            <w:ins w:id="3544" w:author="Ericsson LM" w:date="2016-05-15T21:49:00Z">
              <w:r w:rsidRPr="002341CA">
                <w:t>4 3 2 1</w:t>
              </w:r>
            </w:ins>
          </w:p>
          <w:p w:rsidR="000F1CDD" w:rsidRPr="002341CA" w:rsidRDefault="000F1CDD" w:rsidP="000F1CDD">
            <w:pPr>
              <w:pStyle w:val="FP"/>
              <w:tabs>
                <w:tab w:val="left" w:pos="567"/>
              </w:tabs>
              <w:ind w:left="567" w:hanging="567"/>
              <w:rPr>
                <w:ins w:id="3545" w:author="Ericsson LM" w:date="2016-05-15T21:49:00Z"/>
              </w:rPr>
            </w:pPr>
            <w:ins w:id="3546" w:author="Ericsson LM" w:date="2016-05-15T21:49:00Z">
              <w:r w:rsidRPr="002341CA">
                <w:t>0 0 0 0</w:t>
              </w:r>
              <w:r w:rsidRPr="002341CA">
                <w:tab/>
              </w:r>
              <w:r w:rsidRPr="002341CA">
                <w:tab/>
              </w:r>
              <w:r w:rsidRPr="002341CA">
                <w:tab/>
              </w:r>
              <w:r w:rsidRPr="002341CA">
                <w:tab/>
                <w:t>In the timeslot with the lowest TN in TDMA frame (N+13) mod 2715648</w:t>
              </w:r>
            </w:ins>
          </w:p>
          <w:p w:rsidR="000F1CDD" w:rsidRPr="002341CA" w:rsidRDefault="000F1CDD" w:rsidP="000F1CDD">
            <w:pPr>
              <w:pStyle w:val="FP"/>
              <w:tabs>
                <w:tab w:val="left" w:pos="567"/>
              </w:tabs>
              <w:ind w:left="567" w:hanging="567"/>
              <w:rPr>
                <w:ins w:id="3547" w:author="Ericsson LM" w:date="2016-05-15T21:49:00Z"/>
              </w:rPr>
            </w:pPr>
            <w:ins w:id="3548" w:author="Ericsson LM" w:date="2016-05-15T21:49: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0F1CDD" w:rsidRPr="002341CA" w:rsidRDefault="000F1CDD" w:rsidP="000F1CDD">
            <w:pPr>
              <w:pStyle w:val="FP"/>
              <w:tabs>
                <w:tab w:val="left" w:pos="567"/>
              </w:tabs>
              <w:ind w:left="567" w:hanging="567"/>
              <w:rPr>
                <w:ins w:id="3549" w:author="Ericsson LM" w:date="2016-05-15T21:49:00Z"/>
              </w:rPr>
            </w:pPr>
            <w:ins w:id="3550" w:author="Ericsson LM" w:date="2016-05-15T21:49: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0F1CDD" w:rsidRPr="002341CA" w:rsidRDefault="000F1CDD" w:rsidP="000F1CDD">
            <w:pPr>
              <w:pStyle w:val="FP"/>
              <w:tabs>
                <w:tab w:val="left" w:pos="567"/>
              </w:tabs>
              <w:ind w:left="567" w:hanging="567"/>
              <w:rPr>
                <w:ins w:id="3551" w:author="Ericsson LM" w:date="2016-05-15T21:49:00Z"/>
              </w:rPr>
            </w:pPr>
            <w:ins w:id="3552" w:author="Ericsson LM" w:date="2016-05-15T21:49: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53" w:author="Ericsson LM" w:date="2016-05-15T21:49:00Z"/>
              </w:rPr>
            </w:pPr>
            <w:ins w:id="3554" w:author="Ericsson LM" w:date="2016-05-15T21:49: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55" w:author="Ericsson LM" w:date="2016-05-15T21:49:00Z"/>
              </w:rPr>
            </w:pPr>
            <w:ins w:id="3556" w:author="Ericsson LM" w:date="2016-05-15T21:49: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0F1CDD" w:rsidRPr="002341CA" w:rsidRDefault="000F1CDD" w:rsidP="000F1CDD">
            <w:pPr>
              <w:pStyle w:val="FP"/>
              <w:tabs>
                <w:tab w:val="left" w:pos="567"/>
              </w:tabs>
              <w:ind w:left="567" w:hanging="567"/>
              <w:rPr>
                <w:ins w:id="3557" w:author="Ericsson LM" w:date="2016-05-15T21:49:00Z"/>
              </w:rPr>
            </w:pPr>
            <w:ins w:id="3558" w:author="Ericsson LM" w:date="2016-05-15T21:49:00Z">
              <w:r w:rsidRPr="002341CA">
                <w:t>0 1 1 0</w:t>
              </w:r>
              <w:r w:rsidRPr="002341CA">
                <w:tab/>
              </w:r>
              <w:r w:rsidRPr="002341CA">
                <w:tab/>
              </w:r>
              <w:r w:rsidRPr="002341CA">
                <w:tab/>
              </w:r>
              <w:r w:rsidRPr="002341CA">
                <w:tab/>
                <w:t>In the timeslot with the highest TN in TDMA frame (N+13) mod 2715648</w:t>
              </w:r>
            </w:ins>
          </w:p>
          <w:p w:rsidR="000F1CDD" w:rsidRPr="002341CA" w:rsidRDefault="000F1CDD" w:rsidP="000F1CDD">
            <w:pPr>
              <w:pStyle w:val="FP"/>
              <w:tabs>
                <w:tab w:val="left" w:pos="567"/>
              </w:tabs>
              <w:ind w:left="567" w:hanging="567"/>
              <w:rPr>
                <w:ins w:id="3559" w:author="Ericsson LM" w:date="2016-05-15T21:49:00Z"/>
              </w:rPr>
            </w:pPr>
            <w:ins w:id="3560" w:author="Ericsson LM" w:date="2016-05-15T21:49:00Z">
              <w:r w:rsidRPr="002341CA">
                <w:t>0 1 1 1</w:t>
              </w:r>
              <w:r w:rsidRPr="002341CA">
                <w:tab/>
              </w:r>
              <w:r w:rsidRPr="002341CA">
                <w:tab/>
              </w:r>
              <w:r w:rsidRPr="002341CA">
                <w:tab/>
              </w:r>
              <w:r w:rsidRPr="002341CA">
                <w:tab/>
                <w:t>In the timeslot with the lowest TN in TDMA frame (N+17 or N+18) mod 2715648</w:t>
              </w:r>
            </w:ins>
          </w:p>
          <w:p w:rsidR="000F1CDD" w:rsidRPr="002341CA" w:rsidRDefault="000F1CDD" w:rsidP="000F1CDD">
            <w:pPr>
              <w:pStyle w:val="FP"/>
              <w:tabs>
                <w:tab w:val="left" w:pos="567"/>
              </w:tabs>
              <w:ind w:left="567" w:hanging="567"/>
              <w:rPr>
                <w:ins w:id="3561" w:author="Ericsson LM" w:date="2016-05-15T21:49:00Z"/>
              </w:rPr>
            </w:pPr>
            <w:ins w:id="3562" w:author="Ericsson LM" w:date="2016-05-15T21:49:00Z">
              <w:r w:rsidRPr="002341CA">
                <w:t>….</w:t>
              </w:r>
            </w:ins>
          </w:p>
          <w:p w:rsidR="000F1CDD" w:rsidRPr="002341CA" w:rsidRDefault="000F1CDD" w:rsidP="000F1CDD">
            <w:pPr>
              <w:pStyle w:val="FP"/>
              <w:tabs>
                <w:tab w:val="left" w:pos="567"/>
              </w:tabs>
              <w:ind w:left="567" w:hanging="567"/>
              <w:rPr>
                <w:ins w:id="3563" w:author="Ericsson LM" w:date="2016-05-15T21:49:00Z"/>
              </w:rPr>
            </w:pPr>
            <w:ins w:id="3564" w:author="Ericsson LM" w:date="2016-05-15T21:49:00Z">
              <w:r w:rsidRPr="002341CA">
                <w:t>1 1 1 0</w:t>
              </w:r>
              <w:r w:rsidRPr="002341CA">
                <w:tab/>
              </w:r>
              <w:r w:rsidRPr="002341CA">
                <w:tab/>
              </w:r>
              <w:r w:rsidRPr="002341CA">
                <w:tab/>
              </w:r>
              <w:r w:rsidRPr="002341CA">
                <w:tab/>
                <w:t>In the timeslot with the lowest TN in TDMA frame (N+21 or N+22) mod 2715648</w:t>
              </w:r>
            </w:ins>
          </w:p>
          <w:p w:rsidR="000F1CDD" w:rsidRPr="009F03AB" w:rsidRDefault="0087059F" w:rsidP="000F1CDD">
            <w:pPr>
              <w:rPr>
                <w:ins w:id="3565" w:author="Ericsson LM" w:date="2016-05-15T21:48:00Z"/>
              </w:rPr>
            </w:pPr>
            <w:ins w:id="3566" w:author="Ericsson LM" w:date="2016-05-15T21:49:00Z">
              <w:r>
                <w:t>1 1 1 1</w:t>
              </w:r>
              <w:r>
                <w:tab/>
              </w:r>
              <w:r>
                <w:tab/>
              </w:r>
              <w:r>
                <w:tab/>
              </w:r>
              <w:r w:rsidR="000F1CDD" w:rsidRPr="002341CA">
                <w:t>In the timeslot with the 2</w:t>
              </w:r>
              <w:r w:rsidR="000F1CDD" w:rsidRPr="002341CA">
                <w:rPr>
                  <w:vertAlign w:val="superscript"/>
                </w:rPr>
                <w:t>nd</w:t>
              </w:r>
              <w:r w:rsidR="000F1CDD" w:rsidRPr="002341CA">
                <w:t xml:space="preserve"> lowest TN in TDMA frame (N+21 or N+22) mod 2715648</w:t>
              </w:r>
            </w:ins>
          </w:p>
        </w:tc>
      </w:tr>
      <w:tr w:rsidR="009A6660" w:rsidRPr="002341CA" w:rsidTr="00AC1E22">
        <w:trPr>
          <w:cantSplit/>
          <w:trHeight w:val="113"/>
          <w:ins w:id="3567" w:author="Ericsson LM" w:date="2016-05-09T20:41:00Z"/>
        </w:trPr>
        <w:tc>
          <w:tcPr>
            <w:tcW w:w="9848" w:type="dxa"/>
            <w:shd w:val="clear" w:color="auto" w:fill="auto"/>
          </w:tcPr>
          <w:p w:rsidR="003F3846" w:rsidRPr="002341CA" w:rsidRDefault="003F3846" w:rsidP="003F3846">
            <w:pPr>
              <w:rPr>
                <w:ins w:id="3568" w:author="Ericsson LM" w:date="2016-05-17T14:11:00Z"/>
              </w:rPr>
            </w:pPr>
            <w:ins w:id="3569" w:author="Ericsson LM" w:date="2016-05-17T14:11:00Z">
              <w:r w:rsidRPr="002341CA">
                <w:lastRenderedPageBreak/>
                <w:t xml:space="preserve">If </w:t>
              </w:r>
              <w:proofErr w:type="spellStart"/>
              <w:r w:rsidRPr="002341CA">
                <w:t>uplink_Coverage_Class</w:t>
              </w:r>
              <w:proofErr w:type="spellEnd"/>
              <w:r w:rsidRPr="002341CA">
                <w:t xml:space="preserve"> = CC1 and TIMESLOT_MULTIPLICATOR = 7, the START_FN_FIRST_UL_RLC_DATA_BLOCK field </w:t>
              </w:r>
              <w:r w:rsidRPr="002341CA">
                <w:rPr>
                  <w:bCs/>
                </w:rPr>
                <w:t>is encoded according to the following table:</w:t>
              </w:r>
            </w:ins>
          </w:p>
          <w:p w:rsidR="003F3846" w:rsidRPr="002341CA" w:rsidRDefault="003F3846" w:rsidP="003F3846">
            <w:pPr>
              <w:pStyle w:val="FP"/>
              <w:tabs>
                <w:tab w:val="left" w:pos="567"/>
              </w:tabs>
              <w:ind w:left="567" w:hanging="567"/>
              <w:rPr>
                <w:ins w:id="3570" w:author="Ericsson LM" w:date="2016-05-17T14:11:00Z"/>
              </w:rPr>
            </w:pPr>
            <w:ins w:id="3571" w:author="Ericsson LM" w:date="2016-05-17T14:11:00Z">
              <w:r w:rsidRPr="002341CA">
                <w:t>bit</w:t>
              </w:r>
            </w:ins>
          </w:p>
          <w:p w:rsidR="003F3846" w:rsidRPr="002341CA" w:rsidRDefault="003F3846" w:rsidP="003F3846">
            <w:pPr>
              <w:pStyle w:val="FP"/>
              <w:tabs>
                <w:tab w:val="left" w:pos="567"/>
              </w:tabs>
              <w:ind w:left="567" w:hanging="567"/>
              <w:rPr>
                <w:ins w:id="3572" w:author="Ericsson LM" w:date="2016-05-17T14:11:00Z"/>
              </w:rPr>
            </w:pPr>
            <w:ins w:id="3573" w:author="Ericsson LM" w:date="2016-05-17T14:11:00Z">
              <w:r w:rsidRPr="002341CA">
                <w:t>4 3 2 1</w:t>
              </w:r>
            </w:ins>
          </w:p>
          <w:p w:rsidR="003F3846" w:rsidRPr="002341CA" w:rsidRDefault="003F3846" w:rsidP="003F3846">
            <w:pPr>
              <w:pStyle w:val="FP"/>
              <w:tabs>
                <w:tab w:val="left" w:pos="567"/>
              </w:tabs>
              <w:ind w:left="567" w:hanging="567"/>
              <w:rPr>
                <w:ins w:id="3574" w:author="Ericsson LM" w:date="2016-05-17T14:11:00Z"/>
              </w:rPr>
            </w:pPr>
            <w:ins w:id="3575" w:author="Ericsson LM" w:date="2016-05-17T14:11:00Z">
              <w:r w:rsidRPr="002341CA">
                <w:t>0 0 0 0</w:t>
              </w:r>
              <w:r w:rsidRPr="002341CA">
                <w:tab/>
              </w:r>
              <w:r w:rsidRPr="002341CA">
                <w:tab/>
              </w:r>
              <w:r w:rsidRPr="002341CA">
                <w:tab/>
              </w:r>
              <w:r w:rsidRPr="002341CA">
                <w:tab/>
                <w:t>In the timeslot with the lowest TN in TDMA frame (N+13) mod 2715648</w:t>
              </w:r>
            </w:ins>
          </w:p>
          <w:p w:rsidR="003F3846" w:rsidRPr="002341CA" w:rsidRDefault="003F3846" w:rsidP="003F3846">
            <w:pPr>
              <w:pStyle w:val="FP"/>
              <w:tabs>
                <w:tab w:val="left" w:pos="567"/>
              </w:tabs>
              <w:ind w:left="567" w:hanging="567"/>
              <w:rPr>
                <w:ins w:id="3576" w:author="Ericsson LM" w:date="2016-05-17T14:11:00Z"/>
              </w:rPr>
            </w:pPr>
            <w:ins w:id="3577" w:author="Ericsson LM" w:date="2016-05-17T14:11:00Z">
              <w:r w:rsidRPr="002341CA">
                <w:t>0 0 0 1</w:t>
              </w:r>
              <w:r w:rsidRPr="002341CA">
                <w:tab/>
              </w:r>
              <w:r w:rsidRPr="002341CA">
                <w:tab/>
              </w:r>
              <w:r w:rsidRPr="002341CA">
                <w:tab/>
              </w:r>
              <w:r w:rsidRPr="002341CA">
                <w:tab/>
                <w:t>In the timeslot with the 2</w:t>
              </w:r>
              <w:r w:rsidRPr="002341CA">
                <w:rPr>
                  <w:vertAlign w:val="superscript"/>
                </w:rPr>
                <w:t>nd</w:t>
              </w:r>
              <w:r w:rsidRPr="002341CA">
                <w:t xml:space="preserve"> lowest TN in TDMA frame (N+13) mod 2715648</w:t>
              </w:r>
            </w:ins>
          </w:p>
          <w:p w:rsidR="003F3846" w:rsidRPr="002341CA" w:rsidRDefault="003F3846" w:rsidP="003F3846">
            <w:pPr>
              <w:pStyle w:val="FP"/>
              <w:tabs>
                <w:tab w:val="left" w:pos="567"/>
              </w:tabs>
              <w:ind w:left="567" w:hanging="567"/>
              <w:rPr>
                <w:ins w:id="3578" w:author="Ericsson LM" w:date="2016-05-17T14:11:00Z"/>
              </w:rPr>
            </w:pPr>
            <w:ins w:id="3579" w:author="Ericsson LM" w:date="2016-05-17T14:11:00Z">
              <w:r w:rsidRPr="002341CA">
                <w:t>0 0 1 0</w:t>
              </w:r>
              <w:r w:rsidRPr="002341CA">
                <w:tab/>
              </w:r>
              <w:r w:rsidRPr="002341CA">
                <w:tab/>
              </w:r>
              <w:r w:rsidRPr="002341CA">
                <w:tab/>
              </w:r>
              <w:r w:rsidRPr="002341CA">
                <w:tab/>
                <w:t>In the timeslot with the 3</w:t>
              </w:r>
              <w:r w:rsidRPr="002341CA">
                <w:rPr>
                  <w:vertAlign w:val="superscript"/>
                </w:rPr>
                <w:t>rd</w:t>
              </w:r>
              <w:r w:rsidRPr="002341CA">
                <w:t xml:space="preserve"> lowest TN in TDMA frame (N+13) mod 2715648</w:t>
              </w:r>
            </w:ins>
          </w:p>
          <w:p w:rsidR="003F3846" w:rsidRPr="002341CA" w:rsidRDefault="003F3846" w:rsidP="003F3846">
            <w:pPr>
              <w:pStyle w:val="FP"/>
              <w:tabs>
                <w:tab w:val="left" w:pos="567"/>
              </w:tabs>
              <w:ind w:left="567" w:hanging="567"/>
              <w:rPr>
                <w:ins w:id="3580" w:author="Ericsson LM" w:date="2016-05-17T14:11:00Z"/>
              </w:rPr>
            </w:pPr>
            <w:ins w:id="3581" w:author="Ericsson LM" w:date="2016-05-17T14:11:00Z">
              <w:r w:rsidRPr="002341CA">
                <w:t>0 0 1 1</w:t>
              </w:r>
              <w:r w:rsidRPr="002341CA">
                <w:tab/>
              </w:r>
              <w:r w:rsidRPr="002341CA">
                <w:tab/>
              </w:r>
              <w:r w:rsidRPr="002341CA">
                <w:tab/>
              </w:r>
              <w:r w:rsidRPr="002341CA">
                <w:tab/>
                <w:t>In the timeslot with the 4</w:t>
              </w:r>
              <w:r w:rsidRPr="002341CA">
                <w:rPr>
                  <w:vertAlign w:val="superscript"/>
                </w:rPr>
                <w:t>th</w:t>
              </w:r>
              <w:r w:rsidRPr="002341CA">
                <w:t xml:space="preserve"> lowest TN in TDMA frame (N+13) mod 2715648</w:t>
              </w:r>
            </w:ins>
          </w:p>
          <w:p w:rsidR="003F3846" w:rsidRPr="002341CA" w:rsidRDefault="003F3846" w:rsidP="003F3846">
            <w:pPr>
              <w:pStyle w:val="FP"/>
              <w:tabs>
                <w:tab w:val="left" w:pos="567"/>
              </w:tabs>
              <w:ind w:left="567" w:hanging="567"/>
              <w:rPr>
                <w:ins w:id="3582" w:author="Ericsson LM" w:date="2016-05-17T14:11:00Z"/>
              </w:rPr>
            </w:pPr>
            <w:ins w:id="3583" w:author="Ericsson LM" w:date="2016-05-17T14:11:00Z">
              <w:r w:rsidRPr="002341CA">
                <w:t>0 1 0 0</w:t>
              </w:r>
              <w:r w:rsidRPr="002341CA">
                <w:tab/>
              </w:r>
              <w:r w:rsidRPr="002341CA">
                <w:tab/>
              </w:r>
              <w:r w:rsidRPr="002341CA">
                <w:tab/>
              </w:r>
              <w:r w:rsidRPr="002341CA">
                <w:tab/>
                <w:t>In the timeslot with the 5</w:t>
              </w:r>
              <w:r w:rsidRPr="002341CA">
                <w:rPr>
                  <w:vertAlign w:val="superscript"/>
                </w:rPr>
                <w:t>th</w:t>
              </w:r>
              <w:r w:rsidRPr="002341CA">
                <w:t xml:space="preserve"> lowest TN in TDMA frame (N+13) mod 2715648</w:t>
              </w:r>
            </w:ins>
          </w:p>
          <w:p w:rsidR="003F3846" w:rsidRPr="002341CA" w:rsidRDefault="003F3846" w:rsidP="003F3846">
            <w:pPr>
              <w:pStyle w:val="FP"/>
              <w:tabs>
                <w:tab w:val="left" w:pos="567"/>
              </w:tabs>
              <w:ind w:left="567" w:hanging="567"/>
              <w:rPr>
                <w:ins w:id="3584" w:author="Ericsson LM" w:date="2016-05-17T14:11:00Z"/>
              </w:rPr>
            </w:pPr>
            <w:ins w:id="3585" w:author="Ericsson LM" w:date="2016-05-17T14:11:00Z">
              <w:r w:rsidRPr="002341CA">
                <w:t>0 1 0 1</w:t>
              </w:r>
              <w:r w:rsidRPr="002341CA">
                <w:tab/>
              </w:r>
              <w:r w:rsidRPr="002341CA">
                <w:tab/>
              </w:r>
              <w:r w:rsidRPr="002341CA">
                <w:tab/>
              </w:r>
              <w:r w:rsidRPr="002341CA">
                <w:tab/>
                <w:t>In the timeslot with the 6</w:t>
              </w:r>
              <w:r w:rsidRPr="002341CA">
                <w:rPr>
                  <w:vertAlign w:val="superscript"/>
                </w:rPr>
                <w:t>th</w:t>
              </w:r>
              <w:r w:rsidRPr="002341CA">
                <w:t xml:space="preserve"> lowest TN in TDMA frame (N+13) mod 2715648</w:t>
              </w:r>
            </w:ins>
          </w:p>
          <w:p w:rsidR="003F3846" w:rsidRPr="002341CA" w:rsidRDefault="003F3846" w:rsidP="003F3846">
            <w:pPr>
              <w:pStyle w:val="FP"/>
              <w:tabs>
                <w:tab w:val="left" w:pos="567"/>
              </w:tabs>
              <w:ind w:left="567" w:hanging="567"/>
              <w:rPr>
                <w:ins w:id="3586" w:author="Ericsson LM" w:date="2016-05-17T14:11:00Z"/>
              </w:rPr>
            </w:pPr>
            <w:ins w:id="3587" w:author="Ericsson LM" w:date="2016-05-17T14:11:00Z">
              <w:r w:rsidRPr="002341CA">
                <w:t>0 1 1 0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(N+13) mod 2715648</w:t>
              </w:r>
            </w:ins>
          </w:p>
          <w:p w:rsidR="003F3846" w:rsidRPr="002341CA" w:rsidRDefault="003F3846" w:rsidP="003F3846">
            <w:pPr>
              <w:pStyle w:val="FP"/>
              <w:tabs>
                <w:tab w:val="left" w:pos="567"/>
              </w:tabs>
              <w:ind w:left="567" w:hanging="567"/>
              <w:rPr>
                <w:ins w:id="3588" w:author="Ericsson LM" w:date="2016-05-17T14:11:00Z"/>
              </w:rPr>
            </w:pPr>
            <w:ins w:id="3589" w:author="Ericsson LM" w:date="2016-05-17T14:11:00Z">
              <w:r w:rsidRPr="002341CA">
                <w:t>0 1 1 1</w:t>
              </w:r>
              <w:r w:rsidRPr="002341CA">
                <w:tab/>
              </w:r>
              <w:r w:rsidRPr="002341CA">
                <w:tab/>
              </w:r>
              <w:r w:rsidRPr="002341CA">
                <w:tab/>
              </w:r>
              <w:r w:rsidRPr="002341CA">
                <w:tab/>
                <w:t>In the timeslot with the highest TN in TDMA frame (N+13) mod 2715648</w:t>
              </w:r>
            </w:ins>
          </w:p>
          <w:p w:rsidR="003F3846" w:rsidRPr="002341CA" w:rsidRDefault="003F3846" w:rsidP="003F3846">
            <w:pPr>
              <w:pStyle w:val="FP"/>
              <w:tabs>
                <w:tab w:val="left" w:pos="567"/>
              </w:tabs>
              <w:ind w:left="567" w:hanging="567"/>
              <w:rPr>
                <w:ins w:id="3590" w:author="Ericsson LM" w:date="2016-05-17T14:11:00Z"/>
              </w:rPr>
            </w:pPr>
            <w:ins w:id="3591" w:author="Ericsson LM" w:date="2016-05-17T14:11:00Z">
              <w:r w:rsidRPr="002341CA">
                <w:t>1 0 0 0</w:t>
              </w:r>
              <w:r w:rsidRPr="002341CA">
                <w:tab/>
              </w:r>
              <w:r w:rsidRPr="002341CA">
                <w:tab/>
              </w:r>
              <w:r w:rsidRPr="002341CA">
                <w:tab/>
              </w:r>
              <w:r w:rsidRPr="002341CA">
                <w:tab/>
                <w:t>In the timeslot with the lowest TN in TDMA frame (N+17 or N+18) mod 2715648</w:t>
              </w:r>
            </w:ins>
          </w:p>
          <w:p w:rsidR="003F3846" w:rsidRPr="002341CA" w:rsidRDefault="003F3846" w:rsidP="003F3846">
            <w:pPr>
              <w:pStyle w:val="FP"/>
              <w:tabs>
                <w:tab w:val="left" w:pos="567"/>
              </w:tabs>
              <w:ind w:left="567" w:hanging="567"/>
              <w:rPr>
                <w:ins w:id="3592" w:author="Ericsson LM" w:date="2016-05-17T14:11:00Z"/>
              </w:rPr>
            </w:pPr>
            <w:ins w:id="3593" w:author="Ericsson LM" w:date="2016-05-17T14:11:00Z">
              <w:r w:rsidRPr="002341CA">
                <w:t>….</w:t>
              </w:r>
            </w:ins>
          </w:p>
          <w:p w:rsidR="003F3846" w:rsidRPr="002341CA" w:rsidRDefault="003F3846" w:rsidP="003F3846">
            <w:pPr>
              <w:pStyle w:val="FP"/>
              <w:tabs>
                <w:tab w:val="left" w:pos="567"/>
              </w:tabs>
              <w:ind w:left="567" w:hanging="567"/>
              <w:rPr>
                <w:ins w:id="3594" w:author="Ericsson LM" w:date="2016-05-17T14:11:00Z"/>
              </w:rPr>
            </w:pPr>
            <w:ins w:id="3595" w:author="Ericsson LM" w:date="2016-05-17T14:11:00Z">
              <w:r w:rsidRPr="002341CA">
                <w:t>1 1 1 0</w:t>
              </w:r>
              <w:r w:rsidRPr="002341CA">
                <w:tab/>
              </w:r>
              <w:r w:rsidRPr="002341CA">
                <w:tab/>
              </w:r>
              <w:r w:rsidRPr="002341CA">
                <w:tab/>
              </w:r>
              <w:r w:rsidRPr="002341CA">
                <w:tab/>
                <w:t>In the timeslot with the 7</w:t>
              </w:r>
              <w:r w:rsidRPr="002341CA">
                <w:rPr>
                  <w:vertAlign w:val="superscript"/>
                </w:rPr>
                <w:t>th</w:t>
              </w:r>
              <w:r w:rsidRPr="002341CA">
                <w:t xml:space="preserve"> lowest TN in TDMA frame (N+17 or N+18) mod 2715648</w:t>
              </w:r>
            </w:ins>
          </w:p>
          <w:p w:rsidR="003F3846" w:rsidRDefault="003F3846" w:rsidP="003F3846">
            <w:pPr>
              <w:rPr>
                <w:ins w:id="3596" w:author="Ericsson LM" w:date="2016-05-17T14:11:00Z"/>
              </w:rPr>
            </w:pPr>
            <w:ins w:id="3597" w:author="Ericsson LM" w:date="2016-05-17T14:11:00Z">
              <w:r w:rsidRPr="002341CA">
                <w:t>1 1 1 1</w:t>
              </w:r>
              <w:r w:rsidRPr="002341CA">
                <w:tab/>
              </w:r>
              <w:r w:rsidRPr="002341CA">
                <w:tab/>
              </w:r>
              <w:r w:rsidRPr="002341CA">
                <w:tab/>
              </w:r>
              <w:r w:rsidRPr="002341CA">
                <w:tab/>
                <w:t>In the timeslot with the highest TN in TDMA frame (N+17 or N+18) mod 2715648</w:t>
              </w:r>
            </w:ins>
          </w:p>
          <w:p w:rsidR="009A6660" w:rsidRPr="002341CA" w:rsidRDefault="009A6660" w:rsidP="00AC1E22">
            <w:pPr>
              <w:rPr>
                <w:ins w:id="3598" w:author="Ericsson LM" w:date="2016-05-09T20:41:00Z"/>
              </w:rPr>
            </w:pPr>
            <w:ins w:id="3599" w:author="Ericsson LM" w:date="2016-05-09T20:41:00Z">
              <w:r w:rsidRPr="002341CA">
                <w:t xml:space="preserve">If uplink Coverage Class = CC3,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600" w:author="Ericsson LM" w:date="2016-05-09T20:41:00Z"/>
              </w:rPr>
            </w:pPr>
            <w:ins w:id="3601" w:author="Ericsson LM" w:date="2016-05-09T20:41:00Z">
              <w:r w:rsidRPr="002341CA">
                <w:t>bit</w:t>
              </w:r>
            </w:ins>
          </w:p>
          <w:p w:rsidR="009A6660" w:rsidRPr="002341CA" w:rsidRDefault="009A6660" w:rsidP="00AC1E22">
            <w:pPr>
              <w:pStyle w:val="FP"/>
              <w:tabs>
                <w:tab w:val="left" w:pos="567"/>
              </w:tabs>
              <w:ind w:left="567" w:hanging="567"/>
              <w:rPr>
                <w:ins w:id="3602" w:author="Ericsson LM" w:date="2016-05-09T20:41:00Z"/>
              </w:rPr>
            </w:pPr>
            <w:ins w:id="3603" w:author="Ericsson LM" w:date="2016-05-09T20:41:00Z">
              <w:r w:rsidRPr="002341CA">
                <w:t>4 3 2 1</w:t>
              </w:r>
            </w:ins>
          </w:p>
          <w:p w:rsidR="009A6660" w:rsidRPr="002341CA" w:rsidRDefault="009A6660" w:rsidP="00AC1E22">
            <w:pPr>
              <w:pStyle w:val="FP"/>
              <w:tabs>
                <w:tab w:val="left" w:pos="567"/>
              </w:tabs>
              <w:ind w:left="567" w:hanging="567"/>
              <w:rPr>
                <w:ins w:id="3604" w:author="Ericsson LM" w:date="2016-05-09T20:41:00Z"/>
              </w:rPr>
            </w:pPr>
            <w:ins w:id="3605" w:author="Ericsson LM" w:date="2016-05-09T20:41:00Z">
              <w:r w:rsidRPr="002341CA">
                <w:t>0 0 0 0</w:t>
              </w:r>
              <w:r w:rsidRPr="002341CA">
                <w:tab/>
              </w:r>
              <w:r w:rsidRPr="002341CA">
                <w:tab/>
              </w:r>
              <w:r w:rsidRPr="002341CA">
                <w:tab/>
              </w:r>
              <w:r w:rsidRPr="002341CA">
                <w:tab/>
                <w:t>In the TDMA frame (N+13) mod 2715648 or (N+17 or N+18) mod 2715648</w:t>
              </w:r>
            </w:ins>
          </w:p>
          <w:p w:rsidR="009A6660" w:rsidRPr="002341CA" w:rsidRDefault="009A6660" w:rsidP="00AC1E22">
            <w:pPr>
              <w:pStyle w:val="FP"/>
              <w:tabs>
                <w:tab w:val="left" w:pos="567"/>
              </w:tabs>
              <w:ind w:left="567" w:hanging="567"/>
              <w:rPr>
                <w:ins w:id="3606" w:author="Ericsson LM" w:date="2016-05-09T20:41:00Z"/>
              </w:rPr>
            </w:pPr>
            <w:ins w:id="3607" w:author="Ericsson LM" w:date="2016-05-09T20:41:00Z">
              <w:r w:rsidRPr="002341CA">
                <w:t>0 0 0 1</w:t>
              </w:r>
              <w:r w:rsidRPr="002341CA">
                <w:tab/>
              </w:r>
              <w:r w:rsidRPr="002341CA">
                <w:tab/>
              </w:r>
              <w:r w:rsidRPr="002341CA">
                <w:tab/>
              </w:r>
              <w:r w:rsidRPr="002341CA">
                <w:tab/>
                <w:t>In the TDMA frame (N+21 or N+22) mod 2715648 or (N+26) mod 2715648</w:t>
              </w:r>
            </w:ins>
          </w:p>
          <w:p w:rsidR="009A6660" w:rsidRPr="002341CA" w:rsidRDefault="009A6660" w:rsidP="00AC1E22">
            <w:pPr>
              <w:pStyle w:val="FP"/>
              <w:tabs>
                <w:tab w:val="left" w:pos="567"/>
              </w:tabs>
              <w:ind w:left="567" w:hanging="567"/>
              <w:rPr>
                <w:ins w:id="3608" w:author="Ericsson LM" w:date="2016-05-09T20:41:00Z"/>
              </w:rPr>
            </w:pPr>
            <w:ins w:id="3609" w:author="Ericsson LM" w:date="2016-05-09T20:41:00Z">
              <w:r w:rsidRPr="002341CA">
                <w:t>0 0 1 0</w:t>
              </w:r>
              <w:r w:rsidRPr="002341CA">
                <w:tab/>
              </w:r>
              <w:r w:rsidRPr="002341CA">
                <w:tab/>
              </w:r>
              <w:r w:rsidRPr="002341CA">
                <w:tab/>
              </w:r>
              <w:r w:rsidRPr="002341CA">
                <w:tab/>
                <w:t>In the TDMA frame (N+30 or N+31) mod 2715648 or (N+34 or N+35) mod 2715648</w:t>
              </w:r>
            </w:ins>
          </w:p>
          <w:p w:rsidR="009A6660" w:rsidRPr="002341CA" w:rsidRDefault="009A6660" w:rsidP="00AC1E22">
            <w:pPr>
              <w:pStyle w:val="FP"/>
              <w:tabs>
                <w:tab w:val="left" w:pos="567"/>
              </w:tabs>
              <w:ind w:left="567" w:hanging="567"/>
              <w:rPr>
                <w:ins w:id="3610" w:author="Ericsson LM" w:date="2016-05-09T20:41:00Z"/>
              </w:rPr>
            </w:pPr>
            <w:ins w:id="3611" w:author="Ericsson LM" w:date="2016-05-09T20:41:00Z">
              <w:r w:rsidRPr="002341CA">
                <w:t>0 0 1 1</w:t>
              </w:r>
              <w:r w:rsidRPr="002341CA">
                <w:tab/>
              </w:r>
              <w:r w:rsidRPr="002341CA">
                <w:tab/>
              </w:r>
              <w:r w:rsidRPr="002341CA">
                <w:tab/>
              </w:r>
              <w:r w:rsidRPr="002341CA">
                <w:tab/>
                <w:t>In the TDMA frame (N+39) mod 2715648 or (N+43 or N+44) mod 2715648</w:t>
              </w:r>
            </w:ins>
          </w:p>
          <w:p w:rsidR="009A6660" w:rsidRPr="002341CA" w:rsidRDefault="009A6660" w:rsidP="00AC1E22">
            <w:pPr>
              <w:pStyle w:val="FP"/>
              <w:tabs>
                <w:tab w:val="left" w:pos="567"/>
              </w:tabs>
              <w:ind w:left="567" w:hanging="567"/>
              <w:rPr>
                <w:ins w:id="3612" w:author="Ericsson LM" w:date="2016-05-09T20:41:00Z"/>
              </w:rPr>
            </w:pPr>
            <w:ins w:id="3613" w:author="Ericsson LM" w:date="2016-05-09T20:41:00Z">
              <w:r w:rsidRPr="002341CA">
                <w:t>0 1 0 0</w:t>
              </w:r>
              <w:r w:rsidRPr="002341CA">
                <w:tab/>
              </w:r>
              <w:r w:rsidRPr="002341CA">
                <w:tab/>
              </w:r>
              <w:r w:rsidRPr="002341CA">
                <w:tab/>
              </w:r>
              <w:r w:rsidRPr="002341CA">
                <w:tab/>
                <w:t>In the TDMA frame (N+47 or N+48) mod 2715648 or (N+52) mod 2715648</w:t>
              </w:r>
            </w:ins>
          </w:p>
          <w:p w:rsidR="009A6660" w:rsidRPr="002341CA" w:rsidRDefault="009A6660" w:rsidP="00AC1E22">
            <w:pPr>
              <w:pStyle w:val="FP"/>
              <w:tabs>
                <w:tab w:val="left" w:pos="567"/>
              </w:tabs>
              <w:ind w:left="567" w:hanging="567"/>
              <w:rPr>
                <w:ins w:id="3614" w:author="Ericsson LM" w:date="2016-05-09T20:41:00Z"/>
              </w:rPr>
            </w:pPr>
            <w:ins w:id="3615" w:author="Ericsson LM" w:date="2016-05-09T20:41:00Z">
              <w:r w:rsidRPr="002341CA">
                <w:t>….</w:t>
              </w:r>
            </w:ins>
          </w:p>
          <w:p w:rsidR="009A6660" w:rsidRPr="002341CA" w:rsidRDefault="009A6660" w:rsidP="00AC1E22">
            <w:pPr>
              <w:pStyle w:val="FP"/>
              <w:tabs>
                <w:tab w:val="left" w:pos="567"/>
              </w:tabs>
              <w:ind w:left="567" w:hanging="567"/>
              <w:rPr>
                <w:ins w:id="3616" w:author="Ericsson LM" w:date="2016-05-09T20:41:00Z"/>
              </w:rPr>
            </w:pPr>
            <w:ins w:id="3617" w:author="Ericsson LM" w:date="2016-05-09T20:41:00Z">
              <w:r w:rsidRPr="002341CA">
                <w:t>1 1 1 0</w:t>
              </w:r>
              <w:r w:rsidRPr="002341CA">
                <w:tab/>
              </w:r>
              <w:r w:rsidRPr="002341CA">
                <w:tab/>
              </w:r>
              <w:r w:rsidRPr="002341CA">
                <w:tab/>
              </w:r>
              <w:r w:rsidRPr="002341CA">
                <w:tab/>
                <w:t>In the TDMA frame (N+134 or N+135) mod 2715648 or (N+138 or N+139) mod 2715648</w:t>
              </w:r>
            </w:ins>
          </w:p>
          <w:p w:rsidR="009A6660" w:rsidRPr="002341CA" w:rsidRDefault="009A6660" w:rsidP="00AC1E22">
            <w:pPr>
              <w:rPr>
                <w:ins w:id="3618" w:author="Ericsson LM" w:date="2016-05-09T20:41:00Z"/>
              </w:rPr>
            </w:pPr>
            <w:ins w:id="3619" w:author="Ericsson LM" w:date="2016-05-09T20:41:00Z">
              <w:r w:rsidRPr="002341CA">
                <w:t>1 1 1 1</w:t>
              </w:r>
              <w:r w:rsidRPr="002341CA">
                <w:tab/>
              </w:r>
              <w:r w:rsidRPr="002341CA">
                <w:tab/>
              </w:r>
              <w:r w:rsidRPr="002341CA">
                <w:tab/>
                <w:t>In the TDMA frame (N+143) mod 2715648 or (N+147 or N+148) mod 2715648</w:t>
              </w:r>
            </w:ins>
          </w:p>
          <w:p w:rsidR="009A6660" w:rsidRPr="002341CA" w:rsidRDefault="009A6660" w:rsidP="00AC1E22">
            <w:pPr>
              <w:rPr>
                <w:ins w:id="3620" w:author="Ericsson LM" w:date="2016-05-09T20:41:00Z"/>
              </w:rPr>
            </w:pPr>
            <w:ins w:id="3621" w:author="Ericsson LM" w:date="2016-05-09T20:41:00Z">
              <w:r w:rsidRPr="002341CA">
                <w:t xml:space="preserve">If uplink Coverage Class = CC4, the START_FN_FIRST_UL_RLC_DATA_BLOCK field </w:t>
              </w:r>
              <w:r w:rsidRPr="002341CA">
                <w:rPr>
                  <w:bCs/>
                </w:rPr>
                <w:t>is encoded according to the following table:</w:t>
              </w:r>
            </w:ins>
          </w:p>
          <w:p w:rsidR="009A6660" w:rsidRPr="002341CA" w:rsidRDefault="009A6660" w:rsidP="00AC1E22">
            <w:pPr>
              <w:pStyle w:val="FP"/>
              <w:tabs>
                <w:tab w:val="left" w:pos="567"/>
              </w:tabs>
              <w:ind w:left="567" w:hanging="567"/>
              <w:rPr>
                <w:ins w:id="3622" w:author="Ericsson LM" w:date="2016-05-09T20:41:00Z"/>
              </w:rPr>
            </w:pPr>
            <w:ins w:id="3623" w:author="Ericsson LM" w:date="2016-05-09T20:41:00Z">
              <w:r w:rsidRPr="002341CA">
                <w:t>bit</w:t>
              </w:r>
            </w:ins>
          </w:p>
          <w:p w:rsidR="009A6660" w:rsidRPr="002341CA" w:rsidRDefault="009A6660" w:rsidP="00AC1E22">
            <w:pPr>
              <w:pStyle w:val="FP"/>
              <w:tabs>
                <w:tab w:val="left" w:pos="567"/>
              </w:tabs>
              <w:ind w:left="567" w:hanging="567"/>
              <w:rPr>
                <w:ins w:id="3624" w:author="Ericsson LM" w:date="2016-05-09T20:41:00Z"/>
              </w:rPr>
            </w:pPr>
            <w:ins w:id="3625" w:author="Ericsson LM" w:date="2016-05-09T20:41:00Z">
              <w:r w:rsidRPr="002341CA">
                <w:t>4 3 2 1</w:t>
              </w:r>
            </w:ins>
          </w:p>
          <w:p w:rsidR="009A6660" w:rsidRPr="002341CA" w:rsidRDefault="009A6660" w:rsidP="00AC1E22">
            <w:pPr>
              <w:pStyle w:val="FP"/>
              <w:tabs>
                <w:tab w:val="left" w:pos="567"/>
              </w:tabs>
              <w:ind w:left="567" w:hanging="567"/>
              <w:rPr>
                <w:ins w:id="3626" w:author="Ericsson LM" w:date="2016-05-09T20:41:00Z"/>
              </w:rPr>
            </w:pPr>
            <w:ins w:id="3627" w:author="Ericsson LM" w:date="2016-05-09T20:41:00Z">
              <w:r w:rsidRPr="002341CA">
                <w:t>0 0 0 0</w:t>
              </w:r>
              <w:r w:rsidRPr="002341CA">
                <w:tab/>
              </w:r>
              <w:r w:rsidRPr="002341CA">
                <w:tab/>
              </w:r>
              <w:r w:rsidRPr="002341CA">
                <w:tab/>
              </w:r>
              <w:r w:rsidRPr="002341CA">
                <w:tab/>
                <w:t>In the TDMA frame (N+13) mod 2715648 or (N+17 or N+18) mod 2715648 or (N+21 or N+22) mod 2715648 or (N+26) mod 2715648</w:t>
              </w:r>
            </w:ins>
          </w:p>
          <w:p w:rsidR="009A6660" w:rsidRPr="002341CA" w:rsidRDefault="009A6660" w:rsidP="00AC1E22">
            <w:pPr>
              <w:pStyle w:val="FP"/>
              <w:tabs>
                <w:tab w:val="left" w:pos="567"/>
              </w:tabs>
              <w:ind w:left="567" w:hanging="567"/>
              <w:rPr>
                <w:ins w:id="3628" w:author="Ericsson LM" w:date="2016-05-09T20:41:00Z"/>
              </w:rPr>
            </w:pPr>
            <w:ins w:id="3629" w:author="Ericsson LM" w:date="2016-05-09T20:41:00Z">
              <w:r w:rsidRPr="002341CA">
                <w:t>0 0 0 1</w:t>
              </w:r>
              <w:r w:rsidRPr="002341CA">
                <w:tab/>
              </w:r>
              <w:r w:rsidRPr="002341CA">
                <w:tab/>
              </w:r>
              <w:r w:rsidRPr="002341CA">
                <w:tab/>
              </w:r>
              <w:r w:rsidRPr="002341CA">
                <w:tab/>
                <w:t>In the TDMA frame (N+30 or N+31) mod 2715648 or (N+34 or N+35) mod 2715648 or (N+39) mod 2715648 or (N+43 or N+44) mod 2715648</w:t>
              </w:r>
            </w:ins>
          </w:p>
          <w:p w:rsidR="009A6660" w:rsidRPr="002341CA" w:rsidRDefault="009A6660" w:rsidP="00AC1E22">
            <w:pPr>
              <w:pStyle w:val="FP"/>
              <w:tabs>
                <w:tab w:val="left" w:pos="567"/>
              </w:tabs>
              <w:ind w:left="567" w:hanging="567"/>
              <w:rPr>
                <w:ins w:id="3630" w:author="Ericsson LM" w:date="2016-05-09T20:41:00Z"/>
              </w:rPr>
            </w:pPr>
            <w:ins w:id="3631" w:author="Ericsson LM" w:date="2016-05-09T20:41:00Z">
              <w:r w:rsidRPr="002341CA">
                <w:t>0 0 1 0</w:t>
              </w:r>
              <w:r w:rsidRPr="002341CA">
                <w:tab/>
              </w:r>
              <w:r w:rsidRPr="002341CA">
                <w:tab/>
              </w:r>
              <w:r w:rsidRPr="002341CA">
                <w:tab/>
              </w:r>
              <w:r w:rsidRPr="002341CA">
                <w:tab/>
                <w:t>In the TDMA frame (N+47 or N+48) mod 2715648 or (N+52) mod 2715648 or (N+56 or N+57) mod 2715648 or (N+60 or N+61) mod 2715648</w:t>
              </w:r>
            </w:ins>
          </w:p>
          <w:p w:rsidR="009A6660" w:rsidRPr="002341CA" w:rsidRDefault="009A6660" w:rsidP="00AC1E22">
            <w:pPr>
              <w:pStyle w:val="FP"/>
              <w:tabs>
                <w:tab w:val="left" w:pos="567"/>
              </w:tabs>
              <w:ind w:left="567" w:hanging="567"/>
              <w:rPr>
                <w:ins w:id="3632" w:author="Ericsson LM" w:date="2016-05-09T20:41:00Z"/>
              </w:rPr>
            </w:pPr>
            <w:ins w:id="3633" w:author="Ericsson LM" w:date="2016-05-09T20:41:00Z">
              <w:r w:rsidRPr="002341CA">
                <w:t>0 0 1 1</w:t>
              </w:r>
              <w:r w:rsidRPr="002341CA">
                <w:tab/>
              </w:r>
              <w:r w:rsidRPr="002341CA">
                <w:tab/>
              </w:r>
              <w:r w:rsidRPr="002341CA">
                <w:tab/>
              </w:r>
              <w:r w:rsidRPr="002341CA">
                <w:tab/>
                <w:t>In the TDMA frame (N+65) mod 2715648 or (N+69 or N+70) mod 2715648 or (N+73 or N+74) mod 2715648 or (N+78) mod 2715648</w:t>
              </w:r>
            </w:ins>
          </w:p>
          <w:p w:rsidR="009A6660" w:rsidRPr="002341CA" w:rsidRDefault="009A6660" w:rsidP="00AC1E22">
            <w:pPr>
              <w:pStyle w:val="FP"/>
              <w:tabs>
                <w:tab w:val="left" w:pos="567"/>
              </w:tabs>
              <w:ind w:left="567" w:hanging="567"/>
              <w:rPr>
                <w:ins w:id="3634" w:author="Ericsson LM" w:date="2016-05-09T20:41:00Z"/>
              </w:rPr>
            </w:pPr>
            <w:ins w:id="3635" w:author="Ericsson LM" w:date="2016-05-09T20:41:00Z">
              <w:r w:rsidRPr="002341CA">
                <w:t>0 1 0 0</w:t>
              </w:r>
              <w:r w:rsidRPr="002341CA">
                <w:tab/>
              </w:r>
              <w:r w:rsidRPr="002341CA">
                <w:tab/>
              </w:r>
              <w:r w:rsidRPr="002341CA">
                <w:tab/>
              </w:r>
              <w:r w:rsidRPr="002341CA">
                <w:tab/>
                <w:t>In the TDMA frame (N+82 or N+83) mod 2715648 or (N+86 or N+87) mod 2715648 or (N+91) mod 2715648 or (N+95 or N+96) mod 2715648</w:t>
              </w:r>
            </w:ins>
          </w:p>
          <w:p w:rsidR="009A6660" w:rsidRPr="002341CA" w:rsidRDefault="009A6660" w:rsidP="00AC1E22">
            <w:pPr>
              <w:pStyle w:val="FP"/>
              <w:tabs>
                <w:tab w:val="left" w:pos="567"/>
              </w:tabs>
              <w:ind w:left="567" w:hanging="567"/>
              <w:rPr>
                <w:ins w:id="3636" w:author="Ericsson LM" w:date="2016-05-09T20:41:00Z"/>
              </w:rPr>
            </w:pPr>
            <w:ins w:id="3637" w:author="Ericsson LM" w:date="2016-05-09T20:41:00Z">
              <w:r w:rsidRPr="002341CA">
                <w:t>….</w:t>
              </w:r>
            </w:ins>
          </w:p>
          <w:p w:rsidR="009A6660" w:rsidRPr="002341CA" w:rsidRDefault="009A6660" w:rsidP="00AC1E22">
            <w:pPr>
              <w:pStyle w:val="FP"/>
              <w:tabs>
                <w:tab w:val="left" w:pos="567"/>
              </w:tabs>
              <w:ind w:left="567" w:hanging="567"/>
              <w:rPr>
                <w:ins w:id="3638" w:author="Ericsson LM" w:date="2016-05-09T20:41:00Z"/>
              </w:rPr>
            </w:pPr>
            <w:ins w:id="3639" w:author="Ericsson LM" w:date="2016-05-09T20:41:00Z">
              <w:r w:rsidRPr="002341CA">
                <w:t>1 1 1 0</w:t>
              </w:r>
              <w:r w:rsidRPr="002341CA">
                <w:tab/>
              </w:r>
              <w:r w:rsidRPr="002341CA">
                <w:tab/>
              </w:r>
              <w:r w:rsidRPr="002341CA">
                <w:tab/>
              </w:r>
              <w:r w:rsidRPr="002341CA">
                <w:tab/>
                <w:t>In the TDMA frame (N+255 or N+256) mod 2715648 or (N+260) mod 2715648 or (N+264 or N+265) mod 2715648 or (N+268 or N+269) mod 2715648</w:t>
              </w:r>
            </w:ins>
          </w:p>
          <w:p w:rsidR="009A6660" w:rsidRPr="002341CA" w:rsidRDefault="009A6660" w:rsidP="00AC1E22">
            <w:pPr>
              <w:rPr>
                <w:ins w:id="3640" w:author="Ericsson LM" w:date="2016-05-09T20:41:00Z"/>
                <w:b/>
              </w:rPr>
            </w:pPr>
            <w:ins w:id="3641" w:author="Ericsson LM" w:date="2016-05-09T20:41:00Z">
              <w:r w:rsidRPr="002341CA">
                <w:t>1 1 1 1</w:t>
              </w:r>
              <w:r w:rsidRPr="002341CA">
                <w:tab/>
              </w:r>
              <w:r w:rsidRPr="002341CA">
                <w:tab/>
              </w:r>
              <w:r w:rsidRPr="002341CA">
                <w:tab/>
                <w:t>In the TDMA frame (N+273) mod 2715648 or (N+277 or N+278) mod 2715648 or (N+281 or N+282) mod 2715648 or (N+286) mod 2715648</w:t>
              </w:r>
            </w:ins>
          </w:p>
        </w:tc>
      </w:tr>
      <w:tr w:rsidR="009A6660" w:rsidRPr="002341CA" w:rsidTr="00AC1E22">
        <w:trPr>
          <w:cantSplit/>
          <w:trHeight w:val="113"/>
          <w:ins w:id="3642" w:author="Ericsson LM" w:date="2016-05-09T20:42:00Z"/>
        </w:trPr>
        <w:tc>
          <w:tcPr>
            <w:tcW w:w="9848" w:type="dxa"/>
            <w:shd w:val="clear" w:color="auto" w:fill="auto"/>
          </w:tcPr>
          <w:p w:rsidR="009A6660" w:rsidRPr="002341CA" w:rsidRDefault="009A6660" w:rsidP="009A6660">
            <w:pPr>
              <w:rPr>
                <w:ins w:id="3643" w:author="Ericsson LM" w:date="2016-05-09T20:43:00Z"/>
              </w:rPr>
            </w:pPr>
            <w:ins w:id="3644" w:author="Ericsson LM" w:date="2016-05-09T20:43:00Z">
              <w:r w:rsidRPr="002341CA">
                <w:rPr>
                  <w:b/>
                </w:rPr>
                <w:lastRenderedPageBreak/>
                <w:t xml:space="preserve">DELAY_NEXT_UL_RLC_DATA_BLOCK </w:t>
              </w:r>
              <w:r w:rsidRPr="002341CA">
                <w:t>(3 bit field</w:t>
              </w:r>
              <w:proofErr w:type="gramStart"/>
              <w:r w:rsidRPr="002341CA">
                <w:t>)</w:t>
              </w:r>
              <w:proofErr w:type="gramEnd"/>
              <w:r w:rsidRPr="002341CA">
                <w:br/>
                <w:t xml:space="preserve">This field indicates the position of the next allocated RLC Data block in the fixed uplink allocation. The position is calculated as the number of transmission opportunities from the previous uplink allocation, according to the assigned UL_COVERAGE_CLASS and TIMESLOT_MULTIPLICATOR, where the next uplink allocation for the mobile station is placed and where the mobile station thus shall transmit </w:t>
              </w:r>
            </w:ins>
            <w:ins w:id="3645" w:author="Ericsson LM" w:date="2016-05-09T20:44:00Z">
              <w:r w:rsidRPr="002341CA">
                <w:t>the</w:t>
              </w:r>
            </w:ins>
            <w:ins w:id="3646" w:author="Ericsson LM" w:date="2016-05-09T20:43:00Z">
              <w:r w:rsidRPr="002341CA">
                <w:t xml:space="preserve"> next UL RLC data block. In the transmission opportunity/</w:t>
              </w:r>
              <w:proofErr w:type="spellStart"/>
              <w:r w:rsidRPr="002341CA">
                <w:t>ies</w:t>
              </w:r>
              <w:proofErr w:type="spellEnd"/>
              <w:r w:rsidRPr="002341CA">
                <w:t xml:space="preserve"> between the previous uplink allocation and this allocation the mobile station is not allocated any resource, and shall thus not transmit.</w:t>
              </w:r>
            </w:ins>
          </w:p>
          <w:p w:rsidR="009A6660" w:rsidRPr="002341CA" w:rsidRDefault="009A6660" w:rsidP="009A6660">
            <w:pPr>
              <w:rPr>
                <w:ins w:id="3647" w:author="Ericsson LM" w:date="2016-05-09T20:43:00Z"/>
              </w:rPr>
            </w:pPr>
            <w:ins w:id="3648" w:author="Ericsson LM" w:date="2016-05-09T20:43:00Z">
              <w:r w:rsidRPr="002341CA">
                <w:t xml:space="preserve">This field </w:t>
              </w:r>
              <w:r w:rsidRPr="002341CA">
                <w:rPr>
                  <w:bCs/>
                </w:rPr>
                <w:t>is encoded according to the following table:</w:t>
              </w:r>
            </w:ins>
          </w:p>
          <w:p w:rsidR="009A6660" w:rsidRPr="002341CA" w:rsidRDefault="009A6660" w:rsidP="009A6660">
            <w:pPr>
              <w:pStyle w:val="FP"/>
              <w:tabs>
                <w:tab w:val="left" w:pos="567"/>
              </w:tabs>
              <w:ind w:left="567" w:hanging="567"/>
              <w:rPr>
                <w:ins w:id="3649" w:author="Ericsson LM" w:date="2016-05-09T20:43:00Z"/>
              </w:rPr>
            </w:pPr>
            <w:ins w:id="3650" w:author="Ericsson LM" w:date="2016-05-09T20:43:00Z">
              <w:r w:rsidRPr="002341CA">
                <w:t>bit</w:t>
              </w:r>
            </w:ins>
          </w:p>
          <w:p w:rsidR="009A6660" w:rsidRPr="002341CA" w:rsidRDefault="009A6660" w:rsidP="009A6660">
            <w:pPr>
              <w:pStyle w:val="FP"/>
              <w:tabs>
                <w:tab w:val="left" w:pos="567"/>
              </w:tabs>
              <w:ind w:left="567" w:hanging="567"/>
              <w:rPr>
                <w:ins w:id="3651" w:author="Ericsson LM" w:date="2016-05-09T20:43:00Z"/>
              </w:rPr>
            </w:pPr>
            <w:ins w:id="3652" w:author="Ericsson LM" w:date="2016-05-09T20:43:00Z">
              <w:r w:rsidRPr="002341CA">
                <w:t>3 2 1</w:t>
              </w:r>
            </w:ins>
          </w:p>
          <w:p w:rsidR="009A6660" w:rsidRPr="002341CA" w:rsidRDefault="009A6660" w:rsidP="009A6660">
            <w:pPr>
              <w:pStyle w:val="FP"/>
              <w:tabs>
                <w:tab w:val="left" w:pos="567"/>
              </w:tabs>
              <w:ind w:left="567" w:hanging="567"/>
              <w:rPr>
                <w:ins w:id="3653" w:author="Ericsson LM" w:date="2016-05-09T20:43:00Z"/>
              </w:rPr>
            </w:pPr>
            <w:ins w:id="3654" w:author="Ericsson LM" w:date="2016-05-09T20:43:00Z">
              <w:r w:rsidRPr="002341CA">
                <w:t>0 0 0</w:t>
              </w:r>
              <w:r w:rsidRPr="002341CA">
                <w:tab/>
              </w:r>
              <w:r w:rsidRPr="002341CA">
                <w:tab/>
              </w:r>
              <w:r w:rsidRPr="002341CA">
                <w:tab/>
              </w:r>
              <w:r w:rsidRPr="002341CA">
                <w:tab/>
                <w:t>In the 2</w:t>
              </w:r>
              <w:r w:rsidRPr="002341CA">
                <w:rPr>
                  <w:vertAlign w:val="superscript"/>
                </w:rPr>
                <w:t>nd</w:t>
              </w:r>
              <w:r w:rsidRPr="002341CA">
                <w:t xml:space="preserve"> next transmission opportunity</w:t>
              </w:r>
            </w:ins>
          </w:p>
          <w:p w:rsidR="009A6660" w:rsidRPr="002341CA" w:rsidRDefault="009A6660" w:rsidP="009A6660">
            <w:pPr>
              <w:pStyle w:val="FP"/>
              <w:tabs>
                <w:tab w:val="left" w:pos="567"/>
              </w:tabs>
              <w:ind w:left="567" w:hanging="567"/>
              <w:rPr>
                <w:ins w:id="3655" w:author="Ericsson LM" w:date="2016-05-09T20:43:00Z"/>
              </w:rPr>
            </w:pPr>
            <w:ins w:id="3656" w:author="Ericsson LM" w:date="2016-05-09T20:43:00Z">
              <w:r w:rsidRPr="002341CA">
                <w:t>0 0 1</w:t>
              </w:r>
              <w:r w:rsidRPr="002341CA">
                <w:tab/>
              </w:r>
              <w:r w:rsidRPr="002341CA">
                <w:tab/>
              </w:r>
              <w:r w:rsidRPr="002341CA">
                <w:tab/>
              </w:r>
              <w:r w:rsidRPr="002341CA">
                <w:tab/>
                <w:t>In the 3</w:t>
              </w:r>
              <w:r w:rsidRPr="002341CA">
                <w:rPr>
                  <w:vertAlign w:val="superscript"/>
                </w:rPr>
                <w:t>rd</w:t>
              </w:r>
              <w:r w:rsidRPr="002341CA">
                <w:t xml:space="preserve"> next transmission opportunity</w:t>
              </w:r>
            </w:ins>
          </w:p>
          <w:p w:rsidR="009A6660" w:rsidRPr="002341CA" w:rsidRDefault="009A6660" w:rsidP="009A6660">
            <w:pPr>
              <w:pStyle w:val="FP"/>
              <w:tabs>
                <w:tab w:val="left" w:pos="567"/>
              </w:tabs>
              <w:ind w:left="567" w:hanging="567"/>
              <w:rPr>
                <w:ins w:id="3657" w:author="Ericsson LM" w:date="2016-05-09T20:43:00Z"/>
              </w:rPr>
            </w:pPr>
            <w:ins w:id="3658" w:author="Ericsson LM" w:date="2016-05-09T20:43:00Z">
              <w:r w:rsidRPr="002341CA">
                <w:t>0 1 0</w:t>
              </w:r>
              <w:r w:rsidRPr="002341CA">
                <w:tab/>
              </w:r>
              <w:r w:rsidRPr="002341CA">
                <w:tab/>
              </w:r>
              <w:r w:rsidRPr="002341CA">
                <w:tab/>
              </w:r>
              <w:r w:rsidRPr="002341CA">
                <w:tab/>
                <w:t>In the 4</w:t>
              </w:r>
              <w:r w:rsidRPr="002341CA">
                <w:rPr>
                  <w:vertAlign w:val="superscript"/>
                </w:rPr>
                <w:t>th</w:t>
              </w:r>
              <w:r w:rsidRPr="002341CA">
                <w:t xml:space="preserve"> next transmission opportunity</w:t>
              </w:r>
            </w:ins>
          </w:p>
          <w:p w:rsidR="009A6660" w:rsidRPr="002341CA" w:rsidRDefault="009A6660" w:rsidP="009A6660">
            <w:pPr>
              <w:pStyle w:val="FP"/>
              <w:tabs>
                <w:tab w:val="left" w:pos="567"/>
              </w:tabs>
              <w:ind w:left="567" w:hanging="567"/>
              <w:rPr>
                <w:ins w:id="3659" w:author="Ericsson LM" w:date="2016-05-09T20:43:00Z"/>
              </w:rPr>
            </w:pPr>
            <w:ins w:id="3660" w:author="Ericsson LM" w:date="2016-05-09T20:43:00Z">
              <w:r w:rsidRPr="002341CA">
                <w:t>….</w:t>
              </w:r>
            </w:ins>
          </w:p>
          <w:p w:rsidR="009A6660" w:rsidRPr="002341CA" w:rsidRDefault="009A6660" w:rsidP="009A6660">
            <w:pPr>
              <w:pStyle w:val="FP"/>
              <w:tabs>
                <w:tab w:val="left" w:pos="567"/>
              </w:tabs>
              <w:ind w:left="567" w:hanging="567"/>
              <w:rPr>
                <w:ins w:id="3661" w:author="Ericsson LM" w:date="2016-05-09T20:43:00Z"/>
              </w:rPr>
            </w:pPr>
            <w:ins w:id="3662" w:author="Ericsson LM" w:date="2016-05-09T20:43:00Z">
              <w:r w:rsidRPr="002341CA">
                <w:t>1 1 0</w:t>
              </w:r>
              <w:r w:rsidRPr="002341CA">
                <w:tab/>
              </w:r>
              <w:r w:rsidRPr="002341CA">
                <w:tab/>
              </w:r>
              <w:r w:rsidRPr="002341CA">
                <w:tab/>
              </w:r>
              <w:r w:rsidRPr="002341CA">
                <w:tab/>
                <w:t>In the 8</w:t>
              </w:r>
              <w:r w:rsidRPr="002341CA">
                <w:rPr>
                  <w:vertAlign w:val="superscript"/>
                </w:rPr>
                <w:t>th</w:t>
              </w:r>
              <w:r w:rsidRPr="002341CA">
                <w:t xml:space="preserve"> next transmission opportunity</w:t>
              </w:r>
            </w:ins>
          </w:p>
          <w:p w:rsidR="009A6660" w:rsidRPr="002341CA" w:rsidRDefault="0087059F" w:rsidP="009A6660">
            <w:pPr>
              <w:rPr>
                <w:ins w:id="3663" w:author="Ericsson LM" w:date="2016-05-09T20:42:00Z"/>
              </w:rPr>
            </w:pPr>
            <w:ins w:id="3664" w:author="Ericsson LM" w:date="2016-05-09T20:43:00Z">
              <w:r>
                <w:t>1 1 1</w:t>
              </w:r>
              <w:r>
                <w:tab/>
              </w:r>
              <w:r>
                <w:tab/>
              </w:r>
              <w:r>
                <w:tab/>
              </w:r>
              <w:r w:rsidR="009A6660" w:rsidRPr="002341CA">
                <w:t>In the 9</w:t>
              </w:r>
              <w:r w:rsidR="009A6660" w:rsidRPr="002341CA">
                <w:rPr>
                  <w:vertAlign w:val="superscript"/>
                </w:rPr>
                <w:t>th</w:t>
              </w:r>
              <w:r w:rsidR="009A6660" w:rsidRPr="002341CA">
                <w:t xml:space="preserve"> next transmission opportunity</w:t>
              </w:r>
            </w:ins>
          </w:p>
        </w:tc>
      </w:tr>
    </w:tbl>
    <w:p w:rsidR="00D44000" w:rsidRPr="002341CA" w:rsidRDefault="00D44000" w:rsidP="00C34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C34938"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C34938" w:rsidRPr="002341CA" w:rsidRDefault="00C34938"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C34938" w:rsidRPr="002341CA" w:rsidRDefault="00C34938" w:rsidP="00C34938">
      <w:pPr>
        <w:rPr>
          <w:noProof/>
        </w:rPr>
      </w:pPr>
    </w:p>
    <w:p w:rsidR="00E417FA" w:rsidRPr="002341CA" w:rsidRDefault="00E417FA" w:rsidP="00E417FA">
      <w:pPr>
        <w:pStyle w:val="Heading2"/>
      </w:pPr>
      <w:bookmarkStart w:id="3665" w:name="_Toc446495874"/>
      <w:r w:rsidRPr="002341CA">
        <w:t>12.72</w:t>
      </w:r>
      <w:r w:rsidRPr="002341CA">
        <w:tab/>
        <w:t>EC</w:t>
      </w:r>
      <w:del w:id="3666" w:author="Ericsson LM" w:date="2016-05-08T12:22:00Z">
        <w:r w:rsidRPr="002341CA" w:rsidDel="00E417FA">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w:t>
      </w:r>
      <w:bookmarkEnd w:id="3665"/>
    </w:p>
    <w:p w:rsidR="00E417FA" w:rsidRPr="002341CA" w:rsidRDefault="00E417FA" w:rsidP="00E417FA">
      <w:pPr>
        <w:keepNext/>
        <w:keepLines/>
      </w:pPr>
      <w:r w:rsidRPr="002341CA">
        <w:t>The EC</w:t>
      </w:r>
      <w:del w:id="3667" w:author="Ericsson LM" w:date="2016-05-08T12:22:00Z">
        <w:r w:rsidRPr="002341CA" w:rsidDel="00E417FA">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 information element contains the RLC parameters used to acknowledge or negatively acknowledge a group of RLC data blocks.</w:t>
      </w:r>
    </w:p>
    <w:p w:rsidR="00E417FA" w:rsidRPr="002341CA" w:rsidRDefault="00E417FA" w:rsidP="00E417FA">
      <w:pPr>
        <w:pStyle w:val="TH"/>
      </w:pPr>
      <w:r w:rsidRPr="002341CA">
        <w:t xml:space="preserve">Table 12.72.1: </w:t>
      </w:r>
      <w:r w:rsidRPr="002341CA">
        <w:rPr>
          <w:i/>
        </w:rPr>
        <w:t>EC</w:t>
      </w:r>
      <w:del w:id="3668" w:author="Ericsson LM" w:date="2016-05-08T12:29:00Z">
        <w:r w:rsidRPr="002341CA" w:rsidDel="003356AC">
          <w:rPr>
            <w:i/>
          </w:rPr>
          <w:delText>-EGPRS</w:delText>
        </w:r>
      </w:del>
      <w:r w:rsidRPr="002341CA">
        <w:rPr>
          <w:i/>
        </w:rPr>
        <w:t xml:space="preserve"> </w:t>
      </w:r>
      <w:proofErr w:type="spellStart"/>
      <w:r w:rsidRPr="002341CA">
        <w:rPr>
          <w:i/>
        </w:rPr>
        <w:t>Ack</w:t>
      </w:r>
      <w:proofErr w:type="spellEnd"/>
      <w:r w:rsidRPr="002341CA">
        <w:rPr>
          <w:i/>
        </w:rPr>
        <w:t>/</w:t>
      </w:r>
      <w:proofErr w:type="spellStart"/>
      <w:r w:rsidRPr="002341CA">
        <w:rPr>
          <w:i/>
        </w:rPr>
        <w:t>Nack</w:t>
      </w:r>
      <w:proofErr w:type="spellEnd"/>
      <w:r w:rsidRPr="002341CA">
        <w:rPr>
          <w:i/>
        </w:rPr>
        <w:t xml:space="preserve"> Description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c>
          <w:tcPr>
            <w:tcW w:w="9848" w:type="dxa"/>
          </w:tcPr>
          <w:p w:rsidR="00E417FA" w:rsidRPr="002341CA" w:rsidRDefault="00E417FA" w:rsidP="007E2940">
            <w:pPr>
              <w:pStyle w:val="TAL"/>
            </w:pPr>
            <w:r w:rsidRPr="002341CA">
              <w:t>&lt; EC</w:t>
            </w:r>
            <w:del w:id="3669" w:author="Ericsson LM" w:date="2016-05-08T12:29:00Z">
              <w:r w:rsidRPr="002341CA" w:rsidDel="003356AC">
                <w:delText>-EGPRS</w:delText>
              </w:r>
            </w:del>
            <w:r w:rsidRPr="002341CA">
              <w:t xml:space="preserve"> </w:t>
            </w:r>
            <w:proofErr w:type="spellStart"/>
            <w:r w:rsidRPr="002341CA">
              <w:t>Ack</w:t>
            </w:r>
            <w:proofErr w:type="spellEnd"/>
            <w:r w:rsidRPr="002341CA">
              <w:t>/</w:t>
            </w:r>
            <w:proofErr w:type="spellStart"/>
            <w:r w:rsidRPr="002341CA">
              <w:t>Nack</w:t>
            </w:r>
            <w:proofErr w:type="spellEnd"/>
            <w:r w:rsidRPr="002341CA">
              <w:t xml:space="preserve"> Description IE &gt; ::=</w:t>
            </w:r>
          </w:p>
          <w:p w:rsidR="00E417FA" w:rsidRPr="002341CA" w:rsidRDefault="00E417FA" w:rsidP="007E2940">
            <w:pPr>
              <w:pStyle w:val="TAL"/>
            </w:pPr>
            <w:r w:rsidRPr="002341CA">
              <w:tab/>
              <w:t xml:space="preserve">&lt; </w:t>
            </w:r>
            <w:r w:rsidRPr="002341CA">
              <w:rPr>
                <w:b/>
              </w:rPr>
              <w:t>STARTING_SEQUENCE_NUMBER</w:t>
            </w:r>
            <w:r w:rsidRPr="002341CA">
              <w:t xml:space="preserve"> : bit (5) &gt;</w:t>
            </w:r>
          </w:p>
          <w:p w:rsidR="00E417FA" w:rsidRPr="002341CA" w:rsidRDefault="00E417FA" w:rsidP="007E2940">
            <w:pPr>
              <w:pStyle w:val="TAL"/>
            </w:pPr>
            <w:r w:rsidRPr="002341CA">
              <w:tab/>
              <w:t xml:space="preserve">&lt; </w:t>
            </w:r>
            <w:r w:rsidRPr="002341CA">
              <w:rPr>
                <w:b/>
              </w:rPr>
              <w:t>RECEIVED_BLOCK_BITMAP</w:t>
            </w:r>
            <w:r w:rsidRPr="002341CA">
              <w:t xml:space="preserve"> : bit (16) &gt;;</w:t>
            </w:r>
          </w:p>
          <w:p w:rsidR="00E417FA" w:rsidRPr="002341CA" w:rsidRDefault="00E417FA" w:rsidP="007E2940">
            <w:pPr>
              <w:pStyle w:val="TAL"/>
            </w:pPr>
          </w:p>
        </w:tc>
      </w:tr>
    </w:tbl>
    <w:p w:rsidR="009A6182" w:rsidRPr="002341CA" w:rsidRDefault="009A6182" w:rsidP="009A61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9A6182"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9A6182" w:rsidRPr="002341CA" w:rsidRDefault="009A6182"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9A6182" w:rsidRPr="002341CA" w:rsidRDefault="009A6182" w:rsidP="009A6182">
      <w:pPr>
        <w:rPr>
          <w:noProof/>
        </w:rPr>
      </w:pPr>
    </w:p>
    <w:p w:rsidR="00E417FA" w:rsidRPr="002341CA" w:rsidRDefault="00E417FA" w:rsidP="00E417FA">
      <w:pPr>
        <w:pStyle w:val="Heading2"/>
      </w:pPr>
      <w:bookmarkStart w:id="3670" w:name="_Toc446495875"/>
      <w:r w:rsidRPr="002341CA">
        <w:t>12.73</w:t>
      </w:r>
      <w:r w:rsidRPr="002341CA">
        <w:tab/>
        <w:t>EC</w:t>
      </w:r>
      <w:del w:id="3671" w:author="Ericsson LM" w:date="2016-05-08T12:28:00Z">
        <w:r w:rsidRPr="002341CA" w:rsidDel="003356AC">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w:t>
      </w:r>
      <w:bookmarkEnd w:id="3670"/>
    </w:p>
    <w:p w:rsidR="00E417FA" w:rsidRPr="002341CA" w:rsidRDefault="00E417FA" w:rsidP="00E417FA">
      <w:pPr>
        <w:keepNext/>
        <w:keepLines/>
      </w:pPr>
      <w:r w:rsidRPr="002341CA">
        <w:t>The EC</w:t>
      </w:r>
      <w:del w:id="3672" w:author="Ericsson LM" w:date="2016-05-08T12:28:00Z">
        <w:r w:rsidRPr="002341CA" w:rsidDel="003356AC">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 information element contains the RLC parameters used to acknowledge or negatively acknowledge a group of RLC data blocks in an EC</w:t>
      </w:r>
      <w:del w:id="3673" w:author="Ericsson LM" w:date="2016-05-08T12:28:00Z">
        <w:r w:rsidRPr="002341CA" w:rsidDel="003356AC">
          <w:delText>-EGPRS</w:delText>
        </w:r>
      </w:del>
      <w:r w:rsidRPr="002341CA">
        <w:t xml:space="preserve"> Packet Uplink </w:t>
      </w:r>
      <w:proofErr w:type="spellStart"/>
      <w:r w:rsidRPr="002341CA">
        <w:t>Ack</w:t>
      </w:r>
      <w:proofErr w:type="spellEnd"/>
      <w:r w:rsidRPr="002341CA">
        <w:t>/</w:t>
      </w:r>
      <w:proofErr w:type="spellStart"/>
      <w:r w:rsidRPr="002341CA">
        <w:t>Nack</w:t>
      </w:r>
      <w:proofErr w:type="spellEnd"/>
      <w:r w:rsidRPr="002341CA">
        <w:t xml:space="preserve"> message</w:t>
      </w:r>
      <w:ins w:id="3674" w:author="Ericsson LM" w:date="2016-05-09T20:52:00Z">
        <w:r w:rsidR="00EB2586" w:rsidRPr="002341CA">
          <w:t>,</w:t>
        </w:r>
      </w:ins>
      <w:r w:rsidRPr="002341CA">
        <w:t xml:space="preserve"> including the TLLI </w:t>
      </w:r>
      <w:ins w:id="3675" w:author="Ericsson LM" w:date="2016-05-08T12:29:00Z">
        <w:r w:rsidR="003356AC" w:rsidRPr="002341CA">
          <w:t xml:space="preserve">or the </w:t>
        </w:r>
        <w:proofErr w:type="spellStart"/>
        <w:r w:rsidR="003356AC" w:rsidRPr="002341CA">
          <w:t>rTLLI</w:t>
        </w:r>
        <w:proofErr w:type="spellEnd"/>
        <w:r w:rsidR="003356AC" w:rsidRPr="002341CA">
          <w:t xml:space="preserve"> </w:t>
        </w:r>
      </w:ins>
      <w:r w:rsidRPr="002341CA">
        <w:t>(for contention resolution)</w:t>
      </w:r>
      <w:ins w:id="3676" w:author="Ericsson LM" w:date="2016-05-09T20:52:00Z">
        <w:r w:rsidR="00EB2586" w:rsidRPr="002341CA">
          <w:t>,</w:t>
        </w:r>
        <w:r w:rsidR="00A47A4F" w:rsidRPr="002341CA">
          <w:t xml:space="preserve"> or in an EC Packet Uplink </w:t>
        </w:r>
        <w:proofErr w:type="spellStart"/>
        <w:r w:rsidR="00A47A4F" w:rsidRPr="002341CA">
          <w:t>Ack</w:t>
        </w:r>
        <w:proofErr w:type="spellEnd"/>
        <w:r w:rsidR="00A47A4F" w:rsidRPr="002341CA">
          <w:t>/</w:t>
        </w:r>
        <w:proofErr w:type="spellStart"/>
        <w:r w:rsidR="00A47A4F" w:rsidRPr="002341CA">
          <w:t>Nack</w:t>
        </w:r>
        <w:proofErr w:type="spellEnd"/>
        <w:r w:rsidR="00A47A4F" w:rsidRPr="002341CA">
          <w:t xml:space="preserve"> and Contention Resolution message</w:t>
        </w:r>
      </w:ins>
      <w:r w:rsidRPr="002341CA">
        <w:t xml:space="preserve">. </w:t>
      </w:r>
    </w:p>
    <w:p w:rsidR="00E417FA" w:rsidRPr="002341CA" w:rsidRDefault="00E417FA" w:rsidP="00E417FA">
      <w:pPr>
        <w:pStyle w:val="TH"/>
      </w:pPr>
      <w:r w:rsidRPr="002341CA">
        <w:t xml:space="preserve">Table 12.73.1: </w:t>
      </w:r>
      <w:r w:rsidRPr="002341CA">
        <w:rPr>
          <w:i/>
        </w:rPr>
        <w:t>EC</w:t>
      </w:r>
      <w:del w:id="3677" w:author="Ericsson LM" w:date="2016-05-08T12:29:00Z">
        <w:r w:rsidRPr="002341CA" w:rsidDel="003356AC">
          <w:rPr>
            <w:i/>
          </w:rPr>
          <w:delText>-EGPRS</w:delText>
        </w:r>
      </w:del>
      <w:r w:rsidRPr="002341CA">
        <w:rPr>
          <w:i/>
        </w:rPr>
        <w:t xml:space="preserve"> Primary </w:t>
      </w:r>
      <w:proofErr w:type="spellStart"/>
      <w:r w:rsidRPr="002341CA">
        <w:rPr>
          <w:i/>
        </w:rPr>
        <w:t>Ack</w:t>
      </w:r>
      <w:proofErr w:type="spellEnd"/>
      <w:r w:rsidRPr="002341CA">
        <w:rPr>
          <w:i/>
        </w:rPr>
        <w:t>/</w:t>
      </w:r>
      <w:proofErr w:type="spellStart"/>
      <w:r w:rsidRPr="002341CA">
        <w:rPr>
          <w:i/>
        </w:rPr>
        <w:t>Nack</w:t>
      </w:r>
      <w:proofErr w:type="spellEnd"/>
      <w:r w:rsidRPr="002341CA">
        <w:rPr>
          <w:i/>
        </w:rPr>
        <w:t xml:space="preserve"> Description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c>
          <w:tcPr>
            <w:tcW w:w="9848" w:type="dxa"/>
          </w:tcPr>
          <w:p w:rsidR="00E417FA" w:rsidRPr="002341CA" w:rsidRDefault="00E417FA" w:rsidP="007E2940">
            <w:pPr>
              <w:pStyle w:val="TAL"/>
            </w:pPr>
            <w:r w:rsidRPr="002341CA">
              <w:t>&lt; EC</w:t>
            </w:r>
            <w:del w:id="3678" w:author="Ericsson LM" w:date="2016-05-08T12:29:00Z">
              <w:r w:rsidRPr="002341CA" w:rsidDel="003356AC">
                <w:delText>-EGPRS</w:delText>
              </w:r>
            </w:del>
            <w:r w:rsidRPr="002341CA">
              <w:t xml:space="preserve"> Primary </w:t>
            </w:r>
            <w:proofErr w:type="spellStart"/>
            <w:r w:rsidRPr="002341CA">
              <w:t>Ack</w:t>
            </w:r>
            <w:proofErr w:type="spellEnd"/>
            <w:r w:rsidRPr="002341CA">
              <w:t>/</w:t>
            </w:r>
            <w:proofErr w:type="spellStart"/>
            <w:r w:rsidRPr="002341CA">
              <w:t>Nack</w:t>
            </w:r>
            <w:proofErr w:type="spellEnd"/>
            <w:r w:rsidRPr="002341CA">
              <w:t xml:space="preserve"> Description IE &gt; ::=</w:t>
            </w:r>
          </w:p>
          <w:p w:rsidR="00E417FA" w:rsidRPr="002341CA" w:rsidRDefault="00E417FA" w:rsidP="007E2940">
            <w:pPr>
              <w:pStyle w:val="TAL"/>
            </w:pPr>
            <w:r w:rsidRPr="002341CA">
              <w:tab/>
              <w:t xml:space="preserve">&lt; </w:t>
            </w:r>
            <w:r w:rsidRPr="002341CA">
              <w:rPr>
                <w:b/>
              </w:rPr>
              <w:t>STARTING_SEQUENCE_NUMBER</w:t>
            </w:r>
            <w:r w:rsidRPr="002341CA">
              <w:t xml:space="preserve"> : bit (5) &gt;</w:t>
            </w:r>
          </w:p>
          <w:p w:rsidR="00E417FA" w:rsidRPr="002341CA" w:rsidRDefault="00E417FA" w:rsidP="007E2940">
            <w:pPr>
              <w:pStyle w:val="TAL"/>
            </w:pPr>
            <w:r w:rsidRPr="002341CA">
              <w:tab/>
              <w:t xml:space="preserve">&lt; </w:t>
            </w:r>
            <w:r w:rsidRPr="002341CA">
              <w:rPr>
                <w:b/>
              </w:rPr>
              <w:t>RECEIVED_BLOCK_BITMAP</w:t>
            </w:r>
            <w:r w:rsidRPr="002341CA">
              <w:t xml:space="preserve"> : bit (8) &gt;;</w:t>
            </w:r>
          </w:p>
          <w:p w:rsidR="00E417FA" w:rsidRPr="002341CA" w:rsidRDefault="00E417FA" w:rsidP="007E2940">
            <w:pPr>
              <w:pStyle w:val="TAL"/>
            </w:pPr>
          </w:p>
        </w:tc>
      </w:tr>
    </w:tbl>
    <w:p w:rsidR="009A6182" w:rsidRPr="002341CA" w:rsidRDefault="009A6182" w:rsidP="009A61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9A6182"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9A6182" w:rsidRPr="002341CA" w:rsidRDefault="009A6182"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9A6182" w:rsidRPr="002341CA" w:rsidRDefault="009A6182" w:rsidP="009A6182">
      <w:pPr>
        <w:rPr>
          <w:noProof/>
        </w:rPr>
      </w:pPr>
    </w:p>
    <w:p w:rsidR="00E417FA" w:rsidRPr="002341CA" w:rsidRDefault="00E417FA" w:rsidP="00E417FA">
      <w:pPr>
        <w:pStyle w:val="Heading2"/>
      </w:pPr>
      <w:bookmarkStart w:id="3679" w:name="_Toc446495876"/>
      <w:r w:rsidRPr="002341CA">
        <w:lastRenderedPageBreak/>
        <w:t>12.74</w:t>
      </w:r>
      <w:r w:rsidRPr="002341CA">
        <w:tab/>
        <w:t>EC</w:t>
      </w:r>
      <w:del w:id="3680" w:author="Ericsson LM" w:date="2016-05-08T12:28:00Z">
        <w:r w:rsidRPr="002341CA" w:rsidDel="003356AC">
          <w:delText>-EGPRS</w:delText>
        </w:r>
      </w:del>
      <w:r w:rsidRPr="002341CA">
        <w:t xml:space="preserve"> Packet Timing Advance</w:t>
      </w:r>
      <w:bookmarkEnd w:id="3679"/>
    </w:p>
    <w:p w:rsidR="00E417FA" w:rsidRPr="002341CA" w:rsidRDefault="00E417FA" w:rsidP="00E417FA">
      <w:pPr>
        <w:keepNext/>
        <w:keepLines/>
      </w:pPr>
      <w:r w:rsidRPr="002341CA">
        <w:t>The EC</w:t>
      </w:r>
      <w:del w:id="3681" w:author="Ericsson LM" w:date="2016-05-08T12:28:00Z">
        <w:r w:rsidRPr="002341CA" w:rsidDel="003356AC">
          <w:delText>-EGPRS</w:delText>
        </w:r>
      </w:del>
      <w:r w:rsidRPr="002341CA">
        <w:t xml:space="preserve"> Packet Timing Advance field describes the timing advance value assigned to the mobile station for use during an uplink or downlink EC</w:t>
      </w:r>
      <w:del w:id="3682" w:author="Ericsson LM" w:date="2016-05-08T12:28:00Z">
        <w:r w:rsidRPr="002341CA" w:rsidDel="003356AC">
          <w:delText>-EGPRS</w:delText>
        </w:r>
      </w:del>
      <w:r w:rsidRPr="002341CA">
        <w:t xml:space="preserve"> TBF.</w:t>
      </w:r>
    </w:p>
    <w:p w:rsidR="00E417FA" w:rsidRPr="002341CA" w:rsidRDefault="00E417FA" w:rsidP="00E417FA">
      <w:pPr>
        <w:pStyle w:val="TH"/>
      </w:pPr>
      <w:r w:rsidRPr="002341CA">
        <w:t xml:space="preserve">Table 12.74.1: </w:t>
      </w:r>
      <w:r w:rsidRPr="002341CA">
        <w:rPr>
          <w:i/>
        </w:rPr>
        <w:t>EC</w:t>
      </w:r>
      <w:del w:id="3683" w:author="Ericsson LM" w:date="2016-05-08T12:28:00Z">
        <w:r w:rsidRPr="002341CA" w:rsidDel="003356AC">
          <w:rPr>
            <w:i/>
          </w:rPr>
          <w:delText>-EGPRS</w:delText>
        </w:r>
      </w:del>
      <w:r w:rsidRPr="002341CA">
        <w:rPr>
          <w:i/>
        </w:rPr>
        <w:t xml:space="preserve"> Packet Timing Advance </w:t>
      </w:r>
      <w:r w:rsidRPr="002341CA">
        <w:t>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c>
          <w:tcPr>
            <w:tcW w:w="9848" w:type="dxa"/>
          </w:tcPr>
          <w:p w:rsidR="00E417FA" w:rsidRPr="002341CA" w:rsidRDefault="00E417FA" w:rsidP="007E2940">
            <w:pPr>
              <w:pStyle w:val="TAL"/>
            </w:pPr>
            <w:r w:rsidRPr="002341CA">
              <w:t>&lt; EC</w:t>
            </w:r>
            <w:del w:id="3684" w:author="Ericsson LM" w:date="2016-05-08T12:28:00Z">
              <w:r w:rsidRPr="002341CA" w:rsidDel="003356AC">
                <w:delText>-EGPRS</w:delText>
              </w:r>
            </w:del>
            <w:r w:rsidRPr="002341CA">
              <w:t xml:space="preserve"> Packet Timing Advance IE &gt; ::=</w:t>
            </w:r>
          </w:p>
          <w:p w:rsidR="00E417FA" w:rsidRPr="002341CA" w:rsidRDefault="00E417FA" w:rsidP="007E2940">
            <w:pPr>
              <w:pStyle w:val="TAL"/>
            </w:pPr>
            <w:r w:rsidRPr="002341CA">
              <w:tab/>
              <w:t xml:space="preserve">&lt; </w:t>
            </w:r>
            <w:r w:rsidRPr="002341CA">
              <w:rPr>
                <w:b/>
              </w:rPr>
              <w:t xml:space="preserve">TIMING_ADVANCE_VALUE </w:t>
            </w:r>
            <w:r w:rsidRPr="002341CA">
              <w:t>: bit (6) &gt;;</w:t>
            </w:r>
          </w:p>
          <w:p w:rsidR="00E417FA" w:rsidRPr="002341CA" w:rsidRDefault="00E417FA" w:rsidP="007E2940">
            <w:pPr>
              <w:pStyle w:val="TAL"/>
            </w:pPr>
          </w:p>
        </w:tc>
      </w:tr>
    </w:tbl>
    <w:p w:rsidR="00E417FA" w:rsidRPr="002341CA" w:rsidRDefault="00E417FA" w:rsidP="00E417FA">
      <w:pPr>
        <w:rPr>
          <w:lang w:eastAsia="en-GB"/>
        </w:rPr>
      </w:pPr>
    </w:p>
    <w:p w:rsidR="00E417FA" w:rsidRPr="002341CA" w:rsidRDefault="00E417FA" w:rsidP="00E417FA">
      <w:pPr>
        <w:pStyle w:val="TH"/>
      </w:pPr>
      <w:r w:rsidRPr="002341CA">
        <w:t xml:space="preserve">Table 12.74.2: </w:t>
      </w:r>
      <w:r w:rsidRPr="002341CA">
        <w:rPr>
          <w:i/>
        </w:rPr>
        <w:t>EC</w:t>
      </w:r>
      <w:del w:id="3685" w:author="Ericsson LM" w:date="2016-05-08T12:28:00Z">
        <w:r w:rsidRPr="002341CA" w:rsidDel="003356AC">
          <w:rPr>
            <w:i/>
          </w:rPr>
          <w:delText>-EGPRS</w:delText>
        </w:r>
      </w:del>
      <w:r w:rsidRPr="002341CA">
        <w:rPr>
          <w:i/>
        </w:rPr>
        <w:t xml:space="preserve"> Packet Timing Advance</w:t>
      </w:r>
      <w:r w:rsidRPr="002341CA">
        <w:t xml:space="preserve"> information element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rPr>
          <w:cantSplit/>
        </w:trPr>
        <w:tc>
          <w:tcPr>
            <w:tcW w:w="9848" w:type="dxa"/>
          </w:tcPr>
          <w:p w:rsidR="00E417FA" w:rsidRPr="002341CA" w:rsidRDefault="00E417FA" w:rsidP="007E2940">
            <w:pPr>
              <w:keepLines/>
              <w:rPr>
                <w:b/>
              </w:rPr>
            </w:pPr>
            <w:r w:rsidRPr="002341CA">
              <w:rPr>
                <w:b/>
              </w:rPr>
              <w:t>TIMING_ADVANCE_VALUE</w:t>
            </w:r>
            <w:r w:rsidRPr="002341CA">
              <w:t xml:space="preserve"> (6 bit field</w:t>
            </w:r>
            <w:proofErr w:type="gramStart"/>
            <w:r w:rsidRPr="002341CA">
              <w:t>)</w:t>
            </w:r>
            <w:proofErr w:type="gramEnd"/>
            <w:r w:rsidRPr="002341CA">
              <w:br/>
              <w:t>The Timing Advance value field is encoded the same as the Timing Advance value of the Timing Advance information element defined in 3GPP TS 44.018, with the value range 0 to 63.</w:t>
            </w:r>
          </w:p>
        </w:tc>
      </w:tr>
    </w:tbl>
    <w:p w:rsidR="009A6182" w:rsidRPr="002341CA" w:rsidRDefault="009A6182" w:rsidP="009A61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9A6182" w:rsidRPr="002341CA" w:rsidTr="002A7C6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9A6182" w:rsidRPr="002341CA" w:rsidRDefault="009A6182" w:rsidP="002A7C68">
            <w:pPr>
              <w:overflowPunct w:val="0"/>
              <w:autoSpaceDE w:val="0"/>
              <w:autoSpaceDN w:val="0"/>
              <w:adjustRightInd w:val="0"/>
              <w:spacing w:before="120" w:after="120"/>
              <w:jc w:val="center"/>
              <w:textAlignment w:val="baseline"/>
              <w:rPr>
                <w:b/>
                <w:noProof/>
              </w:rPr>
            </w:pPr>
            <w:r w:rsidRPr="002341CA">
              <w:rPr>
                <w:b/>
                <w:noProof/>
              </w:rPr>
              <w:t>*****         Next modification         *****</w:t>
            </w:r>
          </w:p>
        </w:tc>
      </w:tr>
    </w:tbl>
    <w:p w:rsidR="009A6182" w:rsidRPr="002341CA" w:rsidRDefault="009A6182" w:rsidP="009A6182">
      <w:pPr>
        <w:rPr>
          <w:noProof/>
        </w:rPr>
      </w:pPr>
    </w:p>
    <w:p w:rsidR="00E417FA" w:rsidRPr="002341CA" w:rsidRDefault="00E417FA" w:rsidP="00E417FA">
      <w:pPr>
        <w:pStyle w:val="Heading2"/>
      </w:pPr>
      <w:bookmarkStart w:id="3686" w:name="_Toc446495877"/>
      <w:r w:rsidRPr="002341CA">
        <w:t>12.75</w:t>
      </w:r>
      <w:r w:rsidRPr="002341CA">
        <w:tab/>
        <w:t>EC</w:t>
      </w:r>
      <w:del w:id="3687" w:author="Ericsson LM" w:date="2016-05-08T12:24:00Z">
        <w:r w:rsidRPr="002341CA" w:rsidDel="00E417FA">
          <w:delText>-EGPRS</w:delText>
        </w:r>
      </w:del>
      <w:r w:rsidRPr="002341CA">
        <w:t xml:space="preserve"> Channel Quality Report</w:t>
      </w:r>
      <w:bookmarkEnd w:id="3686"/>
    </w:p>
    <w:p w:rsidR="00E417FA" w:rsidRPr="002341CA" w:rsidRDefault="00E417FA" w:rsidP="00E417FA">
      <w:r w:rsidRPr="002341CA">
        <w:t>The EC</w:t>
      </w:r>
      <w:del w:id="3688" w:author="Ericsson LM" w:date="2016-05-08T12:24:00Z">
        <w:r w:rsidRPr="002341CA" w:rsidDel="00E417FA">
          <w:delText>-EGPRS</w:delText>
        </w:r>
      </w:del>
      <w:r w:rsidRPr="002341CA">
        <w:t xml:space="preserve"> Channel Quality Report information element is defined in tables 12.75.1 and 12.75.2.</w:t>
      </w:r>
    </w:p>
    <w:p w:rsidR="00E417FA" w:rsidRPr="002341CA" w:rsidRDefault="00E417FA" w:rsidP="00E417FA">
      <w:pPr>
        <w:pStyle w:val="TH"/>
      </w:pPr>
      <w:r w:rsidRPr="002341CA">
        <w:t xml:space="preserve">Table 12.75.1: </w:t>
      </w:r>
      <w:r w:rsidRPr="002341CA">
        <w:rPr>
          <w:i/>
        </w:rPr>
        <w:t>EC</w:t>
      </w:r>
      <w:del w:id="3689" w:author="Ericsson LM" w:date="2016-05-08T12:25:00Z">
        <w:r w:rsidRPr="002341CA" w:rsidDel="00E417FA">
          <w:rPr>
            <w:i/>
          </w:rPr>
          <w:delText>-EGPRS</w:delText>
        </w:r>
      </w:del>
      <w:r w:rsidRPr="002341CA">
        <w:rPr>
          <w:i/>
        </w:rPr>
        <w:t xml:space="preserve"> Channel Quality Report</w:t>
      </w:r>
      <w:r w:rsidRPr="002341CA">
        <w:t xml:space="preserve">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rPr>
          <w:cantSplit/>
        </w:trPr>
        <w:tc>
          <w:tcPr>
            <w:tcW w:w="9848" w:type="dxa"/>
          </w:tcPr>
          <w:p w:rsidR="00E417FA" w:rsidRPr="002341CA" w:rsidRDefault="00E417FA" w:rsidP="007E2940">
            <w:pPr>
              <w:pStyle w:val="TAL"/>
            </w:pPr>
            <w:r w:rsidRPr="002341CA">
              <w:t>&lt; EC</w:t>
            </w:r>
            <w:del w:id="3690" w:author="Ericsson LM" w:date="2016-05-08T12:25:00Z">
              <w:r w:rsidRPr="002341CA" w:rsidDel="00E417FA">
                <w:delText>-EGPRS</w:delText>
              </w:r>
            </w:del>
            <w:r w:rsidRPr="002341CA">
              <w:t xml:space="preserve"> Channel Quality Report </w:t>
            </w:r>
            <w:r w:rsidRPr="002341CA">
              <w:rPr>
                <w:lang w:eastAsia="ko-KR"/>
              </w:rPr>
              <w:t>IE</w:t>
            </w:r>
            <w:r w:rsidRPr="002341CA">
              <w:t>&gt; ::=</w:t>
            </w:r>
          </w:p>
          <w:p w:rsidR="00E417FA" w:rsidRPr="002341CA" w:rsidRDefault="00E417FA" w:rsidP="007E2940">
            <w:pPr>
              <w:pStyle w:val="TAL"/>
            </w:pPr>
            <w:r w:rsidRPr="002341CA">
              <w:tab/>
              <w:t>{ 0 | 1</w:t>
            </w:r>
            <w:r w:rsidRPr="002341CA">
              <w:tab/>
              <w:t xml:space="preserve">&lt; </w:t>
            </w:r>
            <w:r w:rsidRPr="002341CA">
              <w:rPr>
                <w:b/>
              </w:rPr>
              <w:t>GMSK</w:t>
            </w:r>
            <w:r w:rsidRPr="002341CA">
              <w:t>_</w:t>
            </w:r>
            <w:r w:rsidRPr="002341CA">
              <w:rPr>
                <w:b/>
              </w:rPr>
              <w:t>MEAN_BEP</w:t>
            </w:r>
            <w:r w:rsidRPr="002341CA">
              <w:t xml:space="preserve"> : bit (5) &gt;</w:t>
            </w:r>
          </w:p>
          <w:p w:rsidR="00E417FA" w:rsidRPr="002341CA" w:rsidRDefault="00E417FA" w:rsidP="007E2940">
            <w:pPr>
              <w:pStyle w:val="TAL"/>
            </w:pPr>
            <w:r w:rsidRPr="002341CA">
              <w:tab/>
            </w:r>
            <w:r w:rsidRPr="002341CA">
              <w:tab/>
            </w:r>
            <w:r w:rsidRPr="002341CA">
              <w:tab/>
              <w:t xml:space="preserve">&lt; </w:t>
            </w:r>
            <w:r w:rsidRPr="002341CA">
              <w:rPr>
                <w:b/>
              </w:rPr>
              <w:t>GMSK</w:t>
            </w:r>
            <w:r w:rsidRPr="002341CA">
              <w:t>_</w:t>
            </w:r>
            <w:r w:rsidRPr="002341CA">
              <w:rPr>
                <w:b/>
              </w:rPr>
              <w:t>CV_BEP</w:t>
            </w:r>
            <w:r w:rsidRPr="002341CA">
              <w:t xml:space="preserve"> : bit (3) &gt; }</w:t>
            </w:r>
          </w:p>
          <w:p w:rsidR="00E417FA" w:rsidRPr="002341CA" w:rsidRDefault="00E417FA" w:rsidP="007E2940">
            <w:pPr>
              <w:pStyle w:val="TAL"/>
            </w:pPr>
            <w:r w:rsidRPr="002341CA">
              <w:tab/>
              <w:t>{ 0 | 1</w:t>
            </w:r>
            <w:r w:rsidRPr="002341CA">
              <w:tab/>
              <w:t xml:space="preserve">&lt; </w:t>
            </w:r>
            <w:r w:rsidRPr="002341CA">
              <w:rPr>
                <w:b/>
              </w:rPr>
              <w:t>8PSK</w:t>
            </w:r>
            <w:r w:rsidRPr="002341CA">
              <w:t>_</w:t>
            </w:r>
            <w:r w:rsidRPr="002341CA">
              <w:rPr>
                <w:b/>
              </w:rPr>
              <w:t>MEAN_BEP</w:t>
            </w:r>
            <w:r w:rsidRPr="002341CA">
              <w:t xml:space="preserve"> : bit (5) &gt;</w:t>
            </w:r>
          </w:p>
          <w:p w:rsidR="00E417FA" w:rsidRPr="002341CA" w:rsidRDefault="00E417FA" w:rsidP="007E2940">
            <w:pPr>
              <w:pStyle w:val="TAL"/>
            </w:pPr>
            <w:r w:rsidRPr="002341CA">
              <w:tab/>
            </w:r>
            <w:r w:rsidRPr="002341CA">
              <w:tab/>
            </w:r>
            <w:r w:rsidRPr="002341CA">
              <w:tab/>
              <w:t xml:space="preserve">&lt; </w:t>
            </w:r>
            <w:r w:rsidRPr="002341CA">
              <w:rPr>
                <w:b/>
              </w:rPr>
              <w:t>8PSK</w:t>
            </w:r>
            <w:r w:rsidRPr="002341CA">
              <w:t>_</w:t>
            </w:r>
            <w:r w:rsidRPr="002341CA">
              <w:rPr>
                <w:b/>
              </w:rPr>
              <w:t>CV_BEP</w:t>
            </w:r>
            <w:r w:rsidRPr="002341CA">
              <w:t xml:space="preserve"> : bit (3) &gt; };</w:t>
            </w:r>
          </w:p>
          <w:p w:rsidR="00E417FA" w:rsidRPr="002341CA" w:rsidRDefault="00E417FA" w:rsidP="007E2940">
            <w:pPr>
              <w:pStyle w:val="TAL"/>
            </w:pPr>
            <w:r w:rsidRPr="002341CA">
              <w:tab/>
              <w:t xml:space="preserve">&lt; </w:t>
            </w:r>
            <w:r w:rsidRPr="002341CA">
              <w:rPr>
                <w:b/>
              </w:rPr>
              <w:t>C_VALUE</w:t>
            </w:r>
            <w:r w:rsidRPr="002341CA">
              <w:t xml:space="preserve"> : bit (6) &gt;;</w:t>
            </w:r>
          </w:p>
        </w:tc>
      </w:tr>
    </w:tbl>
    <w:p w:rsidR="00E417FA" w:rsidRPr="002341CA" w:rsidRDefault="00E417FA" w:rsidP="00E417FA"/>
    <w:p w:rsidR="00E417FA" w:rsidRPr="002341CA" w:rsidRDefault="00E417FA" w:rsidP="00E417FA">
      <w:pPr>
        <w:pStyle w:val="TH"/>
      </w:pPr>
      <w:r w:rsidRPr="002341CA">
        <w:t xml:space="preserve">Table 12.75.2: </w:t>
      </w:r>
      <w:r w:rsidRPr="002341CA">
        <w:rPr>
          <w:i/>
        </w:rPr>
        <w:t>EC</w:t>
      </w:r>
      <w:del w:id="3691" w:author="Ericsson LM" w:date="2016-05-08T12:25:00Z">
        <w:r w:rsidRPr="002341CA" w:rsidDel="00CB10E9">
          <w:rPr>
            <w:i/>
          </w:rPr>
          <w:delText>-EGPRS</w:delText>
        </w:r>
      </w:del>
      <w:r w:rsidRPr="002341CA">
        <w:rPr>
          <w:i/>
        </w:rPr>
        <w:t xml:space="preserve"> Channel Quality Report</w:t>
      </w:r>
      <w:r w:rsidRPr="002341CA">
        <w:t xml:space="preserve"> Information Elements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8"/>
      </w:tblGrid>
      <w:tr w:rsidR="00E417FA" w:rsidRPr="002341CA" w:rsidTr="007E2940">
        <w:tc>
          <w:tcPr>
            <w:tcW w:w="9848" w:type="dxa"/>
          </w:tcPr>
          <w:p w:rsidR="00E417FA" w:rsidRPr="002341CA" w:rsidRDefault="00E417FA" w:rsidP="007E2940">
            <w:pPr>
              <w:spacing w:after="0"/>
            </w:pPr>
            <w:r w:rsidRPr="002341CA">
              <w:rPr>
                <w:b/>
              </w:rPr>
              <w:t>GMSK</w:t>
            </w:r>
            <w:r w:rsidRPr="002341CA">
              <w:t>_</w:t>
            </w:r>
            <w:r w:rsidRPr="002341CA">
              <w:rPr>
                <w:b/>
              </w:rPr>
              <w:t>MEAN_BEP</w:t>
            </w:r>
            <w:r w:rsidRPr="002341CA">
              <w:t xml:space="preserve"> (5 bit field</w:t>
            </w:r>
            <w:proofErr w:type="gramStart"/>
            <w:r w:rsidRPr="002341CA">
              <w:t>)</w:t>
            </w:r>
            <w:proofErr w:type="gramEnd"/>
            <w:r w:rsidRPr="002341CA">
              <w:br/>
              <w:t>This field contains the mean value of the Bit Error Probability of the channel averaged over all time slots in the TBF for GMSK, refer to 3GPP TS 45.008.</w:t>
            </w:r>
          </w:p>
        </w:tc>
      </w:tr>
      <w:tr w:rsidR="00E417FA" w:rsidRPr="002341CA" w:rsidTr="007E2940">
        <w:tc>
          <w:tcPr>
            <w:tcW w:w="9848" w:type="dxa"/>
          </w:tcPr>
          <w:p w:rsidR="00E417FA" w:rsidRPr="002341CA" w:rsidRDefault="00E417FA" w:rsidP="00CB10E9">
            <w:pPr>
              <w:spacing w:after="0"/>
              <w:rPr>
                <w:b/>
              </w:rPr>
            </w:pPr>
            <w:r w:rsidRPr="002341CA">
              <w:rPr>
                <w:b/>
              </w:rPr>
              <w:t xml:space="preserve">GMSK_CV_BEP </w:t>
            </w:r>
            <w:ins w:id="3692" w:author="Ericsson LM" w:date="2016-05-08T12:27:00Z">
              <w:r w:rsidR="00CB10E9" w:rsidRPr="002341CA">
                <w:t>(3 bit field</w:t>
              </w:r>
              <w:proofErr w:type="gramStart"/>
              <w:r w:rsidR="00CB10E9" w:rsidRPr="002341CA">
                <w:t>)</w:t>
              </w:r>
            </w:ins>
            <w:proofErr w:type="gramEnd"/>
            <w:del w:id="3693" w:author="Ericsson LM" w:date="2016-05-08T12:27:00Z">
              <w:r w:rsidRPr="002341CA" w:rsidDel="00CB10E9">
                <w:rPr>
                  <w:b/>
                </w:rPr>
                <w:delText>(3 bit field)</w:delText>
              </w:r>
            </w:del>
            <w:r w:rsidRPr="002341CA">
              <w:rPr>
                <w:b/>
              </w:rPr>
              <w:br/>
            </w:r>
            <w:r w:rsidRPr="002341CA">
              <w:t>This field contains the variation co-efficient for the Bit Error Probability averaged over all time slots of the TBF for GMSK, refer to 3GPP TS 45.008.</w:t>
            </w:r>
          </w:p>
        </w:tc>
      </w:tr>
      <w:tr w:rsidR="00E417FA" w:rsidRPr="002341CA" w:rsidTr="007E2940">
        <w:tc>
          <w:tcPr>
            <w:tcW w:w="9848" w:type="dxa"/>
          </w:tcPr>
          <w:p w:rsidR="00E417FA" w:rsidRPr="002341CA" w:rsidRDefault="00E417FA" w:rsidP="007E2940">
            <w:pPr>
              <w:spacing w:after="0"/>
            </w:pPr>
            <w:r w:rsidRPr="002341CA">
              <w:rPr>
                <w:b/>
              </w:rPr>
              <w:t>8PSK_MEAN_BEP</w:t>
            </w:r>
            <w:r w:rsidRPr="002341CA">
              <w:t xml:space="preserve"> (5 bit field</w:t>
            </w:r>
            <w:proofErr w:type="gramStart"/>
            <w:r w:rsidRPr="002341CA">
              <w:t>)</w:t>
            </w:r>
            <w:proofErr w:type="gramEnd"/>
            <w:r w:rsidRPr="002341CA">
              <w:br/>
              <w:t>This field contains the mean value of the Bit Error Probability of the channel averaged over all time slots in the TBF for 8 PSK, refer to 3GPP TS 45.008.</w:t>
            </w:r>
          </w:p>
        </w:tc>
      </w:tr>
      <w:tr w:rsidR="00E417FA" w:rsidRPr="002341CA" w:rsidTr="007E2940">
        <w:tc>
          <w:tcPr>
            <w:tcW w:w="9848" w:type="dxa"/>
          </w:tcPr>
          <w:p w:rsidR="00E417FA" w:rsidRPr="002341CA" w:rsidRDefault="00E417FA" w:rsidP="00CB10E9">
            <w:pPr>
              <w:spacing w:after="0"/>
              <w:rPr>
                <w:b/>
              </w:rPr>
            </w:pPr>
            <w:r w:rsidRPr="002341CA">
              <w:rPr>
                <w:b/>
              </w:rPr>
              <w:t xml:space="preserve">8PSK_CV_BEP </w:t>
            </w:r>
            <w:ins w:id="3694" w:author="Ericsson LM" w:date="2016-05-08T12:27:00Z">
              <w:r w:rsidR="00CB10E9" w:rsidRPr="002341CA">
                <w:t>(3 bit field)</w:t>
              </w:r>
            </w:ins>
            <w:del w:id="3695" w:author="Ericsson LM" w:date="2016-05-08T12:27:00Z">
              <w:r w:rsidRPr="002341CA" w:rsidDel="00CB10E9">
                <w:rPr>
                  <w:b/>
                </w:rPr>
                <w:delText>(3 bit field)</w:delText>
              </w:r>
            </w:del>
            <w:r w:rsidRPr="002341CA">
              <w:rPr>
                <w:b/>
              </w:rPr>
              <w:br/>
            </w:r>
            <w:r w:rsidRPr="002341CA">
              <w:t>This field contains the variation co-efficient for the Bit Error Probability averaged over all time slots of the TBF for 8 PSK, refer to 3GPP TS 45.008.</w:t>
            </w:r>
          </w:p>
        </w:tc>
      </w:tr>
      <w:tr w:rsidR="00E417FA" w:rsidRPr="002341CA" w:rsidTr="007E2940">
        <w:tc>
          <w:tcPr>
            <w:tcW w:w="9848" w:type="dxa"/>
          </w:tcPr>
          <w:p w:rsidR="00E417FA" w:rsidRPr="002341CA" w:rsidRDefault="00E417FA" w:rsidP="007E2940">
            <w:pPr>
              <w:spacing w:after="0"/>
              <w:rPr>
                <w:b/>
              </w:rPr>
            </w:pPr>
            <w:r w:rsidRPr="002341CA">
              <w:rPr>
                <w:b/>
              </w:rPr>
              <w:t xml:space="preserve">C_VALUE </w:t>
            </w:r>
            <w:r w:rsidRPr="002341CA">
              <w:t>(6 bits</w:t>
            </w:r>
            <w:proofErr w:type="gramStart"/>
            <w:r w:rsidRPr="002341CA">
              <w:t>)</w:t>
            </w:r>
            <w:proofErr w:type="gramEnd"/>
            <w:r w:rsidRPr="002341CA">
              <w:rPr>
                <w:b/>
              </w:rPr>
              <w:br/>
            </w:r>
            <w:r w:rsidRPr="002341CA">
              <w:t>This field contains the value of the C parameter calculated by the mobile station (see 3GPP TS 45.008). This field is encoded as the binary representation of the C value parameter value defined in 3GPP TS 45.008.</w:t>
            </w:r>
            <w:r w:rsidRPr="002341CA">
              <w:br/>
              <w:t>Range 0 to 63</w:t>
            </w:r>
          </w:p>
        </w:tc>
      </w:tr>
    </w:tbl>
    <w:p w:rsidR="00A4491F" w:rsidRPr="002341CA" w:rsidRDefault="00A4491F" w:rsidP="009F03AB">
      <w:pPr>
        <w:rPr>
          <w:rFonts w:ascii="Arial" w:hAnsi="Arial"/>
          <w:sz w:val="36"/>
        </w:rPr>
      </w:pPr>
    </w:p>
    <w:sectPr w:rsidR="00A4491F" w:rsidRPr="002341CA" w:rsidSect="009F03AB">
      <w:headerReference w:type="even" r:id="rId14"/>
      <w:head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5EF" w:rsidRDefault="00AC15EF">
      <w:r>
        <w:separator/>
      </w:r>
    </w:p>
  </w:endnote>
  <w:endnote w:type="continuationSeparator" w:id="0">
    <w:p w:rsidR="00AC15EF" w:rsidRDefault="00AC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5EF" w:rsidRDefault="00AC15EF">
      <w:r>
        <w:separator/>
      </w:r>
    </w:p>
  </w:footnote>
  <w:footnote w:type="continuationSeparator" w:id="0">
    <w:p w:rsidR="00AC15EF" w:rsidRDefault="00AC1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Pr="00B35131" w:rsidRDefault="007C0864" w:rsidP="00B3513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864" w:rsidRDefault="007C08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IB2"/>
      <w:lvlText w:val="*"/>
      <w:lvlJc w:val="left"/>
    </w:lvl>
  </w:abstractNum>
  <w:abstractNum w:abstractNumId="1">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309913DE"/>
    <w:multiLevelType w:val="hybridMultilevel"/>
    <w:tmpl w:val="86A638D2"/>
    <w:lvl w:ilvl="0" w:tplc="0FFC8994">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1B47FBB"/>
    <w:multiLevelType w:val="hybridMultilevel"/>
    <w:tmpl w:val="15C0CFDC"/>
    <w:lvl w:ilvl="0" w:tplc="2FCCF734">
      <w:start w:val="10"/>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nsid w:val="53C56AB5"/>
    <w:multiLevelType w:val="hybridMultilevel"/>
    <w:tmpl w:val="D78EEFA4"/>
    <w:lvl w:ilvl="0" w:tplc="61C8AE1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4"/>
  </w:num>
  <w:num w:numId="4">
    <w:abstractNumId w:val="2"/>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CD"/>
    <w:rsid w:val="00001C5D"/>
    <w:rsid w:val="00004543"/>
    <w:rsid w:val="0000735F"/>
    <w:rsid w:val="000103AE"/>
    <w:rsid w:val="000105F1"/>
    <w:rsid w:val="00010B85"/>
    <w:rsid w:val="0001110B"/>
    <w:rsid w:val="00012FB4"/>
    <w:rsid w:val="000139EA"/>
    <w:rsid w:val="0002030F"/>
    <w:rsid w:val="00022E4A"/>
    <w:rsid w:val="00023197"/>
    <w:rsid w:val="000233A6"/>
    <w:rsid w:val="00023440"/>
    <w:rsid w:val="000246A4"/>
    <w:rsid w:val="00024946"/>
    <w:rsid w:val="00024B75"/>
    <w:rsid w:val="000252E2"/>
    <w:rsid w:val="000253ED"/>
    <w:rsid w:val="0002612E"/>
    <w:rsid w:val="00027695"/>
    <w:rsid w:val="00030794"/>
    <w:rsid w:val="00033758"/>
    <w:rsid w:val="00036491"/>
    <w:rsid w:val="00037B1A"/>
    <w:rsid w:val="00041F1B"/>
    <w:rsid w:val="00043ED8"/>
    <w:rsid w:val="0004524A"/>
    <w:rsid w:val="00047249"/>
    <w:rsid w:val="00050337"/>
    <w:rsid w:val="0005055A"/>
    <w:rsid w:val="00050931"/>
    <w:rsid w:val="00053C05"/>
    <w:rsid w:val="00055C17"/>
    <w:rsid w:val="00057BD9"/>
    <w:rsid w:val="00063259"/>
    <w:rsid w:val="00065F54"/>
    <w:rsid w:val="000668DD"/>
    <w:rsid w:val="00066BF9"/>
    <w:rsid w:val="0007385F"/>
    <w:rsid w:val="00075079"/>
    <w:rsid w:val="000769D9"/>
    <w:rsid w:val="000775B8"/>
    <w:rsid w:val="00080DEC"/>
    <w:rsid w:val="00082A82"/>
    <w:rsid w:val="00083084"/>
    <w:rsid w:val="00083BE6"/>
    <w:rsid w:val="00083F3D"/>
    <w:rsid w:val="00084964"/>
    <w:rsid w:val="0008562A"/>
    <w:rsid w:val="0008589F"/>
    <w:rsid w:val="00086BF1"/>
    <w:rsid w:val="00090C54"/>
    <w:rsid w:val="00091D55"/>
    <w:rsid w:val="00092129"/>
    <w:rsid w:val="000A1280"/>
    <w:rsid w:val="000A1DDC"/>
    <w:rsid w:val="000A37CC"/>
    <w:rsid w:val="000A3FAE"/>
    <w:rsid w:val="000A5390"/>
    <w:rsid w:val="000A6394"/>
    <w:rsid w:val="000B1433"/>
    <w:rsid w:val="000B20E0"/>
    <w:rsid w:val="000B2AD5"/>
    <w:rsid w:val="000B4825"/>
    <w:rsid w:val="000B496C"/>
    <w:rsid w:val="000B4B71"/>
    <w:rsid w:val="000B5CC3"/>
    <w:rsid w:val="000C038A"/>
    <w:rsid w:val="000C0807"/>
    <w:rsid w:val="000C0A34"/>
    <w:rsid w:val="000C13A8"/>
    <w:rsid w:val="000C326E"/>
    <w:rsid w:val="000C50C4"/>
    <w:rsid w:val="000C5A62"/>
    <w:rsid w:val="000C6598"/>
    <w:rsid w:val="000C6E8D"/>
    <w:rsid w:val="000C76B3"/>
    <w:rsid w:val="000C7F63"/>
    <w:rsid w:val="000D168A"/>
    <w:rsid w:val="000D42B0"/>
    <w:rsid w:val="000D4AE6"/>
    <w:rsid w:val="000D5CEA"/>
    <w:rsid w:val="000D5E37"/>
    <w:rsid w:val="000E0D58"/>
    <w:rsid w:val="000E3BFC"/>
    <w:rsid w:val="000E4342"/>
    <w:rsid w:val="000E4355"/>
    <w:rsid w:val="000E4ADB"/>
    <w:rsid w:val="000E5432"/>
    <w:rsid w:val="000E5A51"/>
    <w:rsid w:val="000E6949"/>
    <w:rsid w:val="000E7DDC"/>
    <w:rsid w:val="000F00CC"/>
    <w:rsid w:val="000F07F2"/>
    <w:rsid w:val="000F080D"/>
    <w:rsid w:val="000F1237"/>
    <w:rsid w:val="000F1BB9"/>
    <w:rsid w:val="000F1CDD"/>
    <w:rsid w:val="000F2A50"/>
    <w:rsid w:val="000F3205"/>
    <w:rsid w:val="000F3287"/>
    <w:rsid w:val="000F4757"/>
    <w:rsid w:val="000F7EBD"/>
    <w:rsid w:val="00101177"/>
    <w:rsid w:val="00101178"/>
    <w:rsid w:val="001026D4"/>
    <w:rsid w:val="00103E04"/>
    <w:rsid w:val="00104FFE"/>
    <w:rsid w:val="00106363"/>
    <w:rsid w:val="001068CF"/>
    <w:rsid w:val="00110544"/>
    <w:rsid w:val="00111AE2"/>
    <w:rsid w:val="00112BEA"/>
    <w:rsid w:val="00112DA2"/>
    <w:rsid w:val="00115035"/>
    <w:rsid w:val="001156A5"/>
    <w:rsid w:val="0012147D"/>
    <w:rsid w:val="00121722"/>
    <w:rsid w:val="00121F8E"/>
    <w:rsid w:val="001222AA"/>
    <w:rsid w:val="001244DA"/>
    <w:rsid w:val="00127220"/>
    <w:rsid w:val="00130F85"/>
    <w:rsid w:val="001316AA"/>
    <w:rsid w:val="00132B16"/>
    <w:rsid w:val="0013394B"/>
    <w:rsid w:val="00135F2C"/>
    <w:rsid w:val="00136147"/>
    <w:rsid w:val="00140471"/>
    <w:rsid w:val="00140E69"/>
    <w:rsid w:val="00145B14"/>
    <w:rsid w:val="00145D43"/>
    <w:rsid w:val="001464BB"/>
    <w:rsid w:val="001477BA"/>
    <w:rsid w:val="00147E9C"/>
    <w:rsid w:val="00152722"/>
    <w:rsid w:val="00152B59"/>
    <w:rsid w:val="00153A80"/>
    <w:rsid w:val="00153AC8"/>
    <w:rsid w:val="001543B6"/>
    <w:rsid w:val="00155CA9"/>
    <w:rsid w:val="001656C1"/>
    <w:rsid w:val="00167569"/>
    <w:rsid w:val="0016764C"/>
    <w:rsid w:val="00170D9A"/>
    <w:rsid w:val="00171600"/>
    <w:rsid w:val="001765E4"/>
    <w:rsid w:val="0017741A"/>
    <w:rsid w:val="00177A46"/>
    <w:rsid w:val="00177C45"/>
    <w:rsid w:val="00181273"/>
    <w:rsid w:val="00182510"/>
    <w:rsid w:val="001829BD"/>
    <w:rsid w:val="001838BA"/>
    <w:rsid w:val="00185C38"/>
    <w:rsid w:val="0018674C"/>
    <w:rsid w:val="00187605"/>
    <w:rsid w:val="00187A55"/>
    <w:rsid w:val="00191F94"/>
    <w:rsid w:val="001927B0"/>
    <w:rsid w:val="00192C46"/>
    <w:rsid w:val="00193A9F"/>
    <w:rsid w:val="00195269"/>
    <w:rsid w:val="001A0221"/>
    <w:rsid w:val="001A0EC4"/>
    <w:rsid w:val="001A2146"/>
    <w:rsid w:val="001A5349"/>
    <w:rsid w:val="001A53E2"/>
    <w:rsid w:val="001A7B60"/>
    <w:rsid w:val="001B114B"/>
    <w:rsid w:val="001B39F7"/>
    <w:rsid w:val="001B4756"/>
    <w:rsid w:val="001B4D3E"/>
    <w:rsid w:val="001B5BA9"/>
    <w:rsid w:val="001B6786"/>
    <w:rsid w:val="001B7A65"/>
    <w:rsid w:val="001C0FEB"/>
    <w:rsid w:val="001C1E8C"/>
    <w:rsid w:val="001C2174"/>
    <w:rsid w:val="001C2777"/>
    <w:rsid w:val="001C55A5"/>
    <w:rsid w:val="001C5E54"/>
    <w:rsid w:val="001D29F9"/>
    <w:rsid w:val="001D2FA0"/>
    <w:rsid w:val="001D588B"/>
    <w:rsid w:val="001D5D13"/>
    <w:rsid w:val="001E0B81"/>
    <w:rsid w:val="001E0E22"/>
    <w:rsid w:val="001E308C"/>
    <w:rsid w:val="001E41F3"/>
    <w:rsid w:val="001E4323"/>
    <w:rsid w:val="001F0465"/>
    <w:rsid w:val="001F16DC"/>
    <w:rsid w:val="001F1A5B"/>
    <w:rsid w:val="001F266B"/>
    <w:rsid w:val="001F3419"/>
    <w:rsid w:val="001F4DFC"/>
    <w:rsid w:val="00200C75"/>
    <w:rsid w:val="0020202E"/>
    <w:rsid w:val="00204A83"/>
    <w:rsid w:val="00204F29"/>
    <w:rsid w:val="002061FB"/>
    <w:rsid w:val="0020709C"/>
    <w:rsid w:val="00212124"/>
    <w:rsid w:val="00212184"/>
    <w:rsid w:val="00213C55"/>
    <w:rsid w:val="00213E70"/>
    <w:rsid w:val="00214723"/>
    <w:rsid w:val="0021510E"/>
    <w:rsid w:val="002152C4"/>
    <w:rsid w:val="00215F06"/>
    <w:rsid w:val="00216F48"/>
    <w:rsid w:val="00220C2A"/>
    <w:rsid w:val="0022184B"/>
    <w:rsid w:val="002245A9"/>
    <w:rsid w:val="00225290"/>
    <w:rsid w:val="002253EF"/>
    <w:rsid w:val="00226564"/>
    <w:rsid w:val="0023022D"/>
    <w:rsid w:val="002338EB"/>
    <w:rsid w:val="002341CA"/>
    <w:rsid w:val="002413BD"/>
    <w:rsid w:val="00241DB0"/>
    <w:rsid w:val="00242230"/>
    <w:rsid w:val="00243A12"/>
    <w:rsid w:val="00245489"/>
    <w:rsid w:val="002463FC"/>
    <w:rsid w:val="002467BE"/>
    <w:rsid w:val="00251430"/>
    <w:rsid w:val="0025254C"/>
    <w:rsid w:val="00253528"/>
    <w:rsid w:val="00254413"/>
    <w:rsid w:val="00254528"/>
    <w:rsid w:val="00254C00"/>
    <w:rsid w:val="002550DF"/>
    <w:rsid w:val="0026004D"/>
    <w:rsid w:val="00263112"/>
    <w:rsid w:val="0026314D"/>
    <w:rsid w:val="00263E69"/>
    <w:rsid w:val="002711C3"/>
    <w:rsid w:val="00271E16"/>
    <w:rsid w:val="00272D0D"/>
    <w:rsid w:val="00273773"/>
    <w:rsid w:val="002740F3"/>
    <w:rsid w:val="002747B5"/>
    <w:rsid w:val="00274CD2"/>
    <w:rsid w:val="00275B27"/>
    <w:rsid w:val="00275D12"/>
    <w:rsid w:val="00275DE0"/>
    <w:rsid w:val="00276E0B"/>
    <w:rsid w:val="002805D7"/>
    <w:rsid w:val="00280833"/>
    <w:rsid w:val="00280F52"/>
    <w:rsid w:val="00281BFD"/>
    <w:rsid w:val="0028208C"/>
    <w:rsid w:val="00283231"/>
    <w:rsid w:val="002860C4"/>
    <w:rsid w:val="00290FF5"/>
    <w:rsid w:val="0029192F"/>
    <w:rsid w:val="00292749"/>
    <w:rsid w:val="002A0CEE"/>
    <w:rsid w:val="002A0FCC"/>
    <w:rsid w:val="002A4AB1"/>
    <w:rsid w:val="002A7C68"/>
    <w:rsid w:val="002B0AC8"/>
    <w:rsid w:val="002B12C0"/>
    <w:rsid w:val="002B4285"/>
    <w:rsid w:val="002B4900"/>
    <w:rsid w:val="002B5741"/>
    <w:rsid w:val="002B61A1"/>
    <w:rsid w:val="002B7ABF"/>
    <w:rsid w:val="002C0890"/>
    <w:rsid w:val="002C1ABC"/>
    <w:rsid w:val="002C208E"/>
    <w:rsid w:val="002C34D3"/>
    <w:rsid w:val="002C7756"/>
    <w:rsid w:val="002D0DC6"/>
    <w:rsid w:val="002D408C"/>
    <w:rsid w:val="002D4E62"/>
    <w:rsid w:val="002D5883"/>
    <w:rsid w:val="002D778E"/>
    <w:rsid w:val="002E039D"/>
    <w:rsid w:val="002E0904"/>
    <w:rsid w:val="002E0B82"/>
    <w:rsid w:val="002E2174"/>
    <w:rsid w:val="002E5A1E"/>
    <w:rsid w:val="002E5F6C"/>
    <w:rsid w:val="002E770F"/>
    <w:rsid w:val="002E7A51"/>
    <w:rsid w:val="002F16A0"/>
    <w:rsid w:val="002F3430"/>
    <w:rsid w:val="002F518D"/>
    <w:rsid w:val="002F5FCC"/>
    <w:rsid w:val="003050D5"/>
    <w:rsid w:val="00305409"/>
    <w:rsid w:val="003055BC"/>
    <w:rsid w:val="00307167"/>
    <w:rsid w:val="00310C8C"/>
    <w:rsid w:val="0031138B"/>
    <w:rsid w:val="0031217E"/>
    <w:rsid w:val="0031584D"/>
    <w:rsid w:val="00317C85"/>
    <w:rsid w:val="00323670"/>
    <w:rsid w:val="00324275"/>
    <w:rsid w:val="00324EE7"/>
    <w:rsid w:val="00325E70"/>
    <w:rsid w:val="00327F7D"/>
    <w:rsid w:val="003325BC"/>
    <w:rsid w:val="00332B85"/>
    <w:rsid w:val="00332FAD"/>
    <w:rsid w:val="00333883"/>
    <w:rsid w:val="00334363"/>
    <w:rsid w:val="003343C0"/>
    <w:rsid w:val="00334824"/>
    <w:rsid w:val="003356AC"/>
    <w:rsid w:val="003401F3"/>
    <w:rsid w:val="00340496"/>
    <w:rsid w:val="00345507"/>
    <w:rsid w:val="0034682B"/>
    <w:rsid w:val="003468DA"/>
    <w:rsid w:val="003474BB"/>
    <w:rsid w:val="00347732"/>
    <w:rsid w:val="00350487"/>
    <w:rsid w:val="00351040"/>
    <w:rsid w:val="00356153"/>
    <w:rsid w:val="00356289"/>
    <w:rsid w:val="00357F02"/>
    <w:rsid w:val="00361530"/>
    <w:rsid w:val="0036280D"/>
    <w:rsid w:val="00363E1A"/>
    <w:rsid w:val="003675DE"/>
    <w:rsid w:val="00367732"/>
    <w:rsid w:val="00367C70"/>
    <w:rsid w:val="00370428"/>
    <w:rsid w:val="003704AC"/>
    <w:rsid w:val="00370C3D"/>
    <w:rsid w:val="00371DBA"/>
    <w:rsid w:val="0037266C"/>
    <w:rsid w:val="00372CD0"/>
    <w:rsid w:val="00374B03"/>
    <w:rsid w:val="00375057"/>
    <w:rsid w:val="00375314"/>
    <w:rsid w:val="003768F3"/>
    <w:rsid w:val="00377B90"/>
    <w:rsid w:val="003801CD"/>
    <w:rsid w:val="0038180A"/>
    <w:rsid w:val="00381F91"/>
    <w:rsid w:val="0038333C"/>
    <w:rsid w:val="00383CD2"/>
    <w:rsid w:val="003845C5"/>
    <w:rsid w:val="003863E4"/>
    <w:rsid w:val="00386438"/>
    <w:rsid w:val="0038679B"/>
    <w:rsid w:val="00387AC9"/>
    <w:rsid w:val="0039243B"/>
    <w:rsid w:val="00393BF9"/>
    <w:rsid w:val="00394C8C"/>
    <w:rsid w:val="00395945"/>
    <w:rsid w:val="003970B8"/>
    <w:rsid w:val="003A0D56"/>
    <w:rsid w:val="003A21E3"/>
    <w:rsid w:val="003A3082"/>
    <w:rsid w:val="003A429E"/>
    <w:rsid w:val="003B0046"/>
    <w:rsid w:val="003B0FC1"/>
    <w:rsid w:val="003B13A0"/>
    <w:rsid w:val="003B1A9E"/>
    <w:rsid w:val="003B29C6"/>
    <w:rsid w:val="003B3D27"/>
    <w:rsid w:val="003B4BAE"/>
    <w:rsid w:val="003B655B"/>
    <w:rsid w:val="003B6AFF"/>
    <w:rsid w:val="003B6E96"/>
    <w:rsid w:val="003B75EC"/>
    <w:rsid w:val="003C05FE"/>
    <w:rsid w:val="003C1466"/>
    <w:rsid w:val="003C1560"/>
    <w:rsid w:val="003C15A5"/>
    <w:rsid w:val="003C1FAA"/>
    <w:rsid w:val="003C2C24"/>
    <w:rsid w:val="003D0394"/>
    <w:rsid w:val="003D0CE5"/>
    <w:rsid w:val="003D108D"/>
    <w:rsid w:val="003D142F"/>
    <w:rsid w:val="003D4B70"/>
    <w:rsid w:val="003D5D69"/>
    <w:rsid w:val="003D5FEC"/>
    <w:rsid w:val="003D7FB7"/>
    <w:rsid w:val="003E070B"/>
    <w:rsid w:val="003E11E3"/>
    <w:rsid w:val="003E1A36"/>
    <w:rsid w:val="003E4424"/>
    <w:rsid w:val="003E4A81"/>
    <w:rsid w:val="003E5649"/>
    <w:rsid w:val="003E5F3E"/>
    <w:rsid w:val="003E63CA"/>
    <w:rsid w:val="003E6EDB"/>
    <w:rsid w:val="003F131E"/>
    <w:rsid w:val="003F299B"/>
    <w:rsid w:val="003F34D6"/>
    <w:rsid w:val="003F3846"/>
    <w:rsid w:val="003F3B59"/>
    <w:rsid w:val="003F416B"/>
    <w:rsid w:val="003F51DB"/>
    <w:rsid w:val="004008BE"/>
    <w:rsid w:val="00401273"/>
    <w:rsid w:val="004016C0"/>
    <w:rsid w:val="0040471F"/>
    <w:rsid w:val="0040507F"/>
    <w:rsid w:val="004054CE"/>
    <w:rsid w:val="004057B2"/>
    <w:rsid w:val="004065F9"/>
    <w:rsid w:val="00411161"/>
    <w:rsid w:val="00411EAA"/>
    <w:rsid w:val="00412A89"/>
    <w:rsid w:val="00414559"/>
    <w:rsid w:val="004147EC"/>
    <w:rsid w:val="00414B24"/>
    <w:rsid w:val="0042029E"/>
    <w:rsid w:val="0042125A"/>
    <w:rsid w:val="00422997"/>
    <w:rsid w:val="0042355A"/>
    <w:rsid w:val="0042381D"/>
    <w:rsid w:val="004242F1"/>
    <w:rsid w:val="00424E7A"/>
    <w:rsid w:val="00426498"/>
    <w:rsid w:val="00427289"/>
    <w:rsid w:val="00427873"/>
    <w:rsid w:val="00430ABA"/>
    <w:rsid w:val="0043615D"/>
    <w:rsid w:val="004365D9"/>
    <w:rsid w:val="00440078"/>
    <w:rsid w:val="00440A4E"/>
    <w:rsid w:val="004432B3"/>
    <w:rsid w:val="00443431"/>
    <w:rsid w:val="004437BE"/>
    <w:rsid w:val="00444D44"/>
    <w:rsid w:val="00445B45"/>
    <w:rsid w:val="00451123"/>
    <w:rsid w:val="004519A8"/>
    <w:rsid w:val="00452FCF"/>
    <w:rsid w:val="0045539D"/>
    <w:rsid w:val="00460D85"/>
    <w:rsid w:val="00462530"/>
    <w:rsid w:val="00463540"/>
    <w:rsid w:val="004644AC"/>
    <w:rsid w:val="00464A78"/>
    <w:rsid w:val="00464C89"/>
    <w:rsid w:val="00466133"/>
    <w:rsid w:val="004676D8"/>
    <w:rsid w:val="00471EF6"/>
    <w:rsid w:val="0047270F"/>
    <w:rsid w:val="00474035"/>
    <w:rsid w:val="00475F7A"/>
    <w:rsid w:val="00476B5C"/>
    <w:rsid w:val="00480003"/>
    <w:rsid w:val="00482DB0"/>
    <w:rsid w:val="00486C20"/>
    <w:rsid w:val="00486E07"/>
    <w:rsid w:val="00487756"/>
    <w:rsid w:val="0049128C"/>
    <w:rsid w:val="0049159C"/>
    <w:rsid w:val="00491D4F"/>
    <w:rsid w:val="0049282D"/>
    <w:rsid w:val="00492BCC"/>
    <w:rsid w:val="00492FEB"/>
    <w:rsid w:val="00493AEF"/>
    <w:rsid w:val="00493BC9"/>
    <w:rsid w:val="00494566"/>
    <w:rsid w:val="00494AA2"/>
    <w:rsid w:val="00494F38"/>
    <w:rsid w:val="00495715"/>
    <w:rsid w:val="004957C4"/>
    <w:rsid w:val="00495FCB"/>
    <w:rsid w:val="004960BF"/>
    <w:rsid w:val="004A077E"/>
    <w:rsid w:val="004A0D68"/>
    <w:rsid w:val="004A1113"/>
    <w:rsid w:val="004A1567"/>
    <w:rsid w:val="004A4920"/>
    <w:rsid w:val="004A58AF"/>
    <w:rsid w:val="004A59AE"/>
    <w:rsid w:val="004A62B1"/>
    <w:rsid w:val="004A6899"/>
    <w:rsid w:val="004B1CE0"/>
    <w:rsid w:val="004B32F9"/>
    <w:rsid w:val="004B478B"/>
    <w:rsid w:val="004B5118"/>
    <w:rsid w:val="004B54C8"/>
    <w:rsid w:val="004B5729"/>
    <w:rsid w:val="004B62FC"/>
    <w:rsid w:val="004B657D"/>
    <w:rsid w:val="004B6A38"/>
    <w:rsid w:val="004B73AF"/>
    <w:rsid w:val="004B75B7"/>
    <w:rsid w:val="004C26D4"/>
    <w:rsid w:val="004C2AC5"/>
    <w:rsid w:val="004C2E0F"/>
    <w:rsid w:val="004C3A73"/>
    <w:rsid w:val="004C54E4"/>
    <w:rsid w:val="004C7710"/>
    <w:rsid w:val="004D2F52"/>
    <w:rsid w:val="004D3C6C"/>
    <w:rsid w:val="004D696D"/>
    <w:rsid w:val="004D6A51"/>
    <w:rsid w:val="004E1933"/>
    <w:rsid w:val="004E1F16"/>
    <w:rsid w:val="004E36F1"/>
    <w:rsid w:val="004E5072"/>
    <w:rsid w:val="004E53AD"/>
    <w:rsid w:val="004E5A58"/>
    <w:rsid w:val="004F0704"/>
    <w:rsid w:val="004F1FF2"/>
    <w:rsid w:val="004F3ADE"/>
    <w:rsid w:val="00500FE0"/>
    <w:rsid w:val="00503093"/>
    <w:rsid w:val="005040C9"/>
    <w:rsid w:val="005059AC"/>
    <w:rsid w:val="00506734"/>
    <w:rsid w:val="0050772D"/>
    <w:rsid w:val="00507DA5"/>
    <w:rsid w:val="005129D3"/>
    <w:rsid w:val="005129FE"/>
    <w:rsid w:val="00513319"/>
    <w:rsid w:val="005150B7"/>
    <w:rsid w:val="0051580D"/>
    <w:rsid w:val="0051730D"/>
    <w:rsid w:val="0052251C"/>
    <w:rsid w:val="00525992"/>
    <w:rsid w:val="00525E11"/>
    <w:rsid w:val="005263A2"/>
    <w:rsid w:val="00527284"/>
    <w:rsid w:val="00530495"/>
    <w:rsid w:val="00533D14"/>
    <w:rsid w:val="0053648E"/>
    <w:rsid w:val="00540484"/>
    <w:rsid w:val="00540E2A"/>
    <w:rsid w:val="00541139"/>
    <w:rsid w:val="005420C2"/>
    <w:rsid w:val="00543563"/>
    <w:rsid w:val="00545D3D"/>
    <w:rsid w:val="005467FC"/>
    <w:rsid w:val="00547702"/>
    <w:rsid w:val="0055008B"/>
    <w:rsid w:val="005502B1"/>
    <w:rsid w:val="00550A7F"/>
    <w:rsid w:val="00552230"/>
    <w:rsid w:val="005567C7"/>
    <w:rsid w:val="005569B8"/>
    <w:rsid w:val="00561D66"/>
    <w:rsid w:val="00562336"/>
    <w:rsid w:val="005636D9"/>
    <w:rsid w:val="005701DC"/>
    <w:rsid w:val="00570605"/>
    <w:rsid w:val="0057086E"/>
    <w:rsid w:val="00570DDF"/>
    <w:rsid w:val="00570F70"/>
    <w:rsid w:val="005725B3"/>
    <w:rsid w:val="00572E17"/>
    <w:rsid w:val="00574565"/>
    <w:rsid w:val="0057799A"/>
    <w:rsid w:val="00580E60"/>
    <w:rsid w:val="005810CB"/>
    <w:rsid w:val="005816EA"/>
    <w:rsid w:val="00581A75"/>
    <w:rsid w:val="00585B4A"/>
    <w:rsid w:val="005863A7"/>
    <w:rsid w:val="00586B3F"/>
    <w:rsid w:val="00587373"/>
    <w:rsid w:val="00587CAD"/>
    <w:rsid w:val="00590669"/>
    <w:rsid w:val="00592D74"/>
    <w:rsid w:val="005931EF"/>
    <w:rsid w:val="00594E2E"/>
    <w:rsid w:val="005966BF"/>
    <w:rsid w:val="00597673"/>
    <w:rsid w:val="005A3257"/>
    <w:rsid w:val="005A4080"/>
    <w:rsid w:val="005A76B4"/>
    <w:rsid w:val="005A792F"/>
    <w:rsid w:val="005B02A9"/>
    <w:rsid w:val="005B154C"/>
    <w:rsid w:val="005B1620"/>
    <w:rsid w:val="005B2C5B"/>
    <w:rsid w:val="005B3154"/>
    <w:rsid w:val="005B391D"/>
    <w:rsid w:val="005B3AB2"/>
    <w:rsid w:val="005B3F77"/>
    <w:rsid w:val="005B781E"/>
    <w:rsid w:val="005B7C22"/>
    <w:rsid w:val="005C06D4"/>
    <w:rsid w:val="005C18BC"/>
    <w:rsid w:val="005C225A"/>
    <w:rsid w:val="005C38A1"/>
    <w:rsid w:val="005C482D"/>
    <w:rsid w:val="005D1CF6"/>
    <w:rsid w:val="005D4F6B"/>
    <w:rsid w:val="005D505A"/>
    <w:rsid w:val="005D5771"/>
    <w:rsid w:val="005D5834"/>
    <w:rsid w:val="005E04C0"/>
    <w:rsid w:val="005E13D9"/>
    <w:rsid w:val="005E15C9"/>
    <w:rsid w:val="005E2C44"/>
    <w:rsid w:val="005E5C86"/>
    <w:rsid w:val="005E7CC3"/>
    <w:rsid w:val="005F05A3"/>
    <w:rsid w:val="005F1D76"/>
    <w:rsid w:val="005F322D"/>
    <w:rsid w:val="005F398A"/>
    <w:rsid w:val="005F4F77"/>
    <w:rsid w:val="00600313"/>
    <w:rsid w:val="00602057"/>
    <w:rsid w:val="00602935"/>
    <w:rsid w:val="00603275"/>
    <w:rsid w:val="00603610"/>
    <w:rsid w:val="00603E4E"/>
    <w:rsid w:val="0060752D"/>
    <w:rsid w:val="00607656"/>
    <w:rsid w:val="0060786B"/>
    <w:rsid w:val="00607A01"/>
    <w:rsid w:val="00610D9F"/>
    <w:rsid w:val="00611313"/>
    <w:rsid w:val="00612AFA"/>
    <w:rsid w:val="0061360F"/>
    <w:rsid w:val="00615BF3"/>
    <w:rsid w:val="00615C20"/>
    <w:rsid w:val="006170DA"/>
    <w:rsid w:val="00621188"/>
    <w:rsid w:val="00621B41"/>
    <w:rsid w:val="0062216E"/>
    <w:rsid w:val="00622AA5"/>
    <w:rsid w:val="0062312D"/>
    <w:rsid w:val="00625217"/>
    <w:rsid w:val="00625245"/>
    <w:rsid w:val="006257ED"/>
    <w:rsid w:val="006267CF"/>
    <w:rsid w:val="00627389"/>
    <w:rsid w:val="0063048E"/>
    <w:rsid w:val="00631F7D"/>
    <w:rsid w:val="006323D6"/>
    <w:rsid w:val="00632EFB"/>
    <w:rsid w:val="006334BE"/>
    <w:rsid w:val="00633639"/>
    <w:rsid w:val="00634131"/>
    <w:rsid w:val="00634AD8"/>
    <w:rsid w:val="00637F42"/>
    <w:rsid w:val="0064203C"/>
    <w:rsid w:val="0064286C"/>
    <w:rsid w:val="00643036"/>
    <w:rsid w:val="006441DE"/>
    <w:rsid w:val="00645AC3"/>
    <w:rsid w:val="00645F71"/>
    <w:rsid w:val="00650C14"/>
    <w:rsid w:val="00653081"/>
    <w:rsid w:val="00655451"/>
    <w:rsid w:val="006559CF"/>
    <w:rsid w:val="00655F10"/>
    <w:rsid w:val="00660999"/>
    <w:rsid w:val="00664A1C"/>
    <w:rsid w:val="00665E1A"/>
    <w:rsid w:val="00666240"/>
    <w:rsid w:val="00667ADF"/>
    <w:rsid w:val="00667F86"/>
    <w:rsid w:val="00670659"/>
    <w:rsid w:val="00670EEB"/>
    <w:rsid w:val="00671200"/>
    <w:rsid w:val="00673EE8"/>
    <w:rsid w:val="006768B1"/>
    <w:rsid w:val="00677065"/>
    <w:rsid w:val="00681874"/>
    <w:rsid w:val="00681F07"/>
    <w:rsid w:val="00686E6C"/>
    <w:rsid w:val="00687019"/>
    <w:rsid w:val="00690BBA"/>
    <w:rsid w:val="00690DEA"/>
    <w:rsid w:val="00691A93"/>
    <w:rsid w:val="00692D43"/>
    <w:rsid w:val="00693A68"/>
    <w:rsid w:val="006949E7"/>
    <w:rsid w:val="00695808"/>
    <w:rsid w:val="006A3C1A"/>
    <w:rsid w:val="006A4C7D"/>
    <w:rsid w:val="006A675C"/>
    <w:rsid w:val="006A6949"/>
    <w:rsid w:val="006A758E"/>
    <w:rsid w:val="006A7F3A"/>
    <w:rsid w:val="006B36D1"/>
    <w:rsid w:val="006B3EAF"/>
    <w:rsid w:val="006B41B4"/>
    <w:rsid w:val="006B439D"/>
    <w:rsid w:val="006B46FB"/>
    <w:rsid w:val="006B4803"/>
    <w:rsid w:val="006B4A3C"/>
    <w:rsid w:val="006B5534"/>
    <w:rsid w:val="006B5B0F"/>
    <w:rsid w:val="006B5E45"/>
    <w:rsid w:val="006B7DAA"/>
    <w:rsid w:val="006C47B3"/>
    <w:rsid w:val="006C557C"/>
    <w:rsid w:val="006C58CF"/>
    <w:rsid w:val="006C641B"/>
    <w:rsid w:val="006C761A"/>
    <w:rsid w:val="006D0025"/>
    <w:rsid w:val="006D157D"/>
    <w:rsid w:val="006D1793"/>
    <w:rsid w:val="006D18C9"/>
    <w:rsid w:val="006D2D1D"/>
    <w:rsid w:val="006D2F1D"/>
    <w:rsid w:val="006D4257"/>
    <w:rsid w:val="006D49AE"/>
    <w:rsid w:val="006D52C4"/>
    <w:rsid w:val="006D5F34"/>
    <w:rsid w:val="006D6579"/>
    <w:rsid w:val="006D745C"/>
    <w:rsid w:val="006D78A4"/>
    <w:rsid w:val="006E0781"/>
    <w:rsid w:val="006E21FB"/>
    <w:rsid w:val="006E48DD"/>
    <w:rsid w:val="006E5770"/>
    <w:rsid w:val="006E5A96"/>
    <w:rsid w:val="006E63DE"/>
    <w:rsid w:val="006E7C9A"/>
    <w:rsid w:val="006F068F"/>
    <w:rsid w:val="006F06EB"/>
    <w:rsid w:val="006F1234"/>
    <w:rsid w:val="006F2A1F"/>
    <w:rsid w:val="006F2F8E"/>
    <w:rsid w:val="006F3CEE"/>
    <w:rsid w:val="006F5220"/>
    <w:rsid w:val="006F6024"/>
    <w:rsid w:val="006F7CEC"/>
    <w:rsid w:val="007006E0"/>
    <w:rsid w:val="00700D0E"/>
    <w:rsid w:val="00704408"/>
    <w:rsid w:val="00705D45"/>
    <w:rsid w:val="007062BA"/>
    <w:rsid w:val="00706758"/>
    <w:rsid w:val="00706E23"/>
    <w:rsid w:val="007129D8"/>
    <w:rsid w:val="00716904"/>
    <w:rsid w:val="007174BE"/>
    <w:rsid w:val="00721675"/>
    <w:rsid w:val="00722961"/>
    <w:rsid w:val="007245B7"/>
    <w:rsid w:val="0072482C"/>
    <w:rsid w:val="007320B8"/>
    <w:rsid w:val="00733604"/>
    <w:rsid w:val="0073589E"/>
    <w:rsid w:val="00735AF4"/>
    <w:rsid w:val="007363B4"/>
    <w:rsid w:val="00737234"/>
    <w:rsid w:val="00742EDA"/>
    <w:rsid w:val="0074538A"/>
    <w:rsid w:val="00747F6C"/>
    <w:rsid w:val="0075357F"/>
    <w:rsid w:val="00753C19"/>
    <w:rsid w:val="00754064"/>
    <w:rsid w:val="0075488D"/>
    <w:rsid w:val="00756364"/>
    <w:rsid w:val="007606DD"/>
    <w:rsid w:val="00762F8D"/>
    <w:rsid w:val="00764B20"/>
    <w:rsid w:val="00764B74"/>
    <w:rsid w:val="00765537"/>
    <w:rsid w:val="00765D6B"/>
    <w:rsid w:val="00767BFD"/>
    <w:rsid w:val="00770B5C"/>
    <w:rsid w:val="00770D8C"/>
    <w:rsid w:val="00771276"/>
    <w:rsid w:val="0077175A"/>
    <w:rsid w:val="00771BBD"/>
    <w:rsid w:val="00771F5A"/>
    <w:rsid w:val="007727AE"/>
    <w:rsid w:val="00772C99"/>
    <w:rsid w:val="00773AE1"/>
    <w:rsid w:val="0077423D"/>
    <w:rsid w:val="0077463C"/>
    <w:rsid w:val="00777215"/>
    <w:rsid w:val="00782163"/>
    <w:rsid w:val="00783863"/>
    <w:rsid w:val="00785603"/>
    <w:rsid w:val="0078686A"/>
    <w:rsid w:val="00787345"/>
    <w:rsid w:val="00791204"/>
    <w:rsid w:val="00792342"/>
    <w:rsid w:val="00796374"/>
    <w:rsid w:val="00796FFA"/>
    <w:rsid w:val="00797839"/>
    <w:rsid w:val="007A05BF"/>
    <w:rsid w:val="007A083E"/>
    <w:rsid w:val="007A2B47"/>
    <w:rsid w:val="007A4669"/>
    <w:rsid w:val="007A5D98"/>
    <w:rsid w:val="007A6395"/>
    <w:rsid w:val="007B081C"/>
    <w:rsid w:val="007B1580"/>
    <w:rsid w:val="007B3C0B"/>
    <w:rsid w:val="007B512A"/>
    <w:rsid w:val="007B5B29"/>
    <w:rsid w:val="007C0864"/>
    <w:rsid w:val="007C11EE"/>
    <w:rsid w:val="007C1EC7"/>
    <w:rsid w:val="007C2097"/>
    <w:rsid w:val="007C3022"/>
    <w:rsid w:val="007C3888"/>
    <w:rsid w:val="007D1DD2"/>
    <w:rsid w:val="007D2769"/>
    <w:rsid w:val="007D2BF7"/>
    <w:rsid w:val="007D347B"/>
    <w:rsid w:val="007D4E6C"/>
    <w:rsid w:val="007D6A07"/>
    <w:rsid w:val="007E18F3"/>
    <w:rsid w:val="007E28FF"/>
    <w:rsid w:val="007E2940"/>
    <w:rsid w:val="007E644A"/>
    <w:rsid w:val="007F1792"/>
    <w:rsid w:val="007F26E2"/>
    <w:rsid w:val="007F37FA"/>
    <w:rsid w:val="007F47EA"/>
    <w:rsid w:val="007F5F41"/>
    <w:rsid w:val="007F759F"/>
    <w:rsid w:val="008008B4"/>
    <w:rsid w:val="008026DB"/>
    <w:rsid w:val="00804670"/>
    <w:rsid w:val="00805786"/>
    <w:rsid w:val="008076F4"/>
    <w:rsid w:val="00807E37"/>
    <w:rsid w:val="00810432"/>
    <w:rsid w:val="008116F9"/>
    <w:rsid w:val="00812E84"/>
    <w:rsid w:val="0081319D"/>
    <w:rsid w:val="0081398A"/>
    <w:rsid w:val="0081624E"/>
    <w:rsid w:val="008167B0"/>
    <w:rsid w:val="00820040"/>
    <w:rsid w:val="00822330"/>
    <w:rsid w:val="00822C2A"/>
    <w:rsid w:val="00822CBC"/>
    <w:rsid w:val="008245E5"/>
    <w:rsid w:val="0082470E"/>
    <w:rsid w:val="0082549C"/>
    <w:rsid w:val="008259ED"/>
    <w:rsid w:val="008265BC"/>
    <w:rsid w:val="00826CEF"/>
    <w:rsid w:val="00826D26"/>
    <w:rsid w:val="008279FA"/>
    <w:rsid w:val="00831A72"/>
    <w:rsid w:val="00834768"/>
    <w:rsid w:val="00840560"/>
    <w:rsid w:val="008408A4"/>
    <w:rsid w:val="008427EF"/>
    <w:rsid w:val="008456F6"/>
    <w:rsid w:val="0085326E"/>
    <w:rsid w:val="00855E57"/>
    <w:rsid w:val="00860C0E"/>
    <w:rsid w:val="00860E02"/>
    <w:rsid w:val="008615E9"/>
    <w:rsid w:val="00861A7A"/>
    <w:rsid w:val="00862456"/>
    <w:rsid w:val="008626E7"/>
    <w:rsid w:val="00862C5B"/>
    <w:rsid w:val="00863F36"/>
    <w:rsid w:val="00864AE4"/>
    <w:rsid w:val="0086560A"/>
    <w:rsid w:val="00866E0E"/>
    <w:rsid w:val="00867393"/>
    <w:rsid w:val="0087059F"/>
    <w:rsid w:val="00870B68"/>
    <w:rsid w:val="00870EE7"/>
    <w:rsid w:val="00871BA2"/>
    <w:rsid w:val="008730AF"/>
    <w:rsid w:val="00873144"/>
    <w:rsid w:val="00873198"/>
    <w:rsid w:val="0087370C"/>
    <w:rsid w:val="008747AF"/>
    <w:rsid w:val="008758FA"/>
    <w:rsid w:val="00875FFE"/>
    <w:rsid w:val="00880B9B"/>
    <w:rsid w:val="008829A0"/>
    <w:rsid w:val="00882C26"/>
    <w:rsid w:val="00885E2A"/>
    <w:rsid w:val="00886933"/>
    <w:rsid w:val="00887225"/>
    <w:rsid w:val="00887261"/>
    <w:rsid w:val="008903FC"/>
    <w:rsid w:val="0089078F"/>
    <w:rsid w:val="008920BE"/>
    <w:rsid w:val="008925F7"/>
    <w:rsid w:val="00893CFE"/>
    <w:rsid w:val="0089540A"/>
    <w:rsid w:val="0089685A"/>
    <w:rsid w:val="00896ED4"/>
    <w:rsid w:val="008A0C45"/>
    <w:rsid w:val="008A0FB2"/>
    <w:rsid w:val="008A139B"/>
    <w:rsid w:val="008A2AEE"/>
    <w:rsid w:val="008A3463"/>
    <w:rsid w:val="008A355F"/>
    <w:rsid w:val="008A3DB5"/>
    <w:rsid w:val="008A4823"/>
    <w:rsid w:val="008A619F"/>
    <w:rsid w:val="008A732D"/>
    <w:rsid w:val="008B0D93"/>
    <w:rsid w:val="008B2220"/>
    <w:rsid w:val="008B2890"/>
    <w:rsid w:val="008B318A"/>
    <w:rsid w:val="008B3ECA"/>
    <w:rsid w:val="008B4279"/>
    <w:rsid w:val="008B556A"/>
    <w:rsid w:val="008B56FC"/>
    <w:rsid w:val="008B6749"/>
    <w:rsid w:val="008B7358"/>
    <w:rsid w:val="008C0C24"/>
    <w:rsid w:val="008C1BF4"/>
    <w:rsid w:val="008C27B4"/>
    <w:rsid w:val="008C2B96"/>
    <w:rsid w:val="008C36D2"/>
    <w:rsid w:val="008C4B4F"/>
    <w:rsid w:val="008C72A2"/>
    <w:rsid w:val="008D12BC"/>
    <w:rsid w:val="008D1479"/>
    <w:rsid w:val="008D1779"/>
    <w:rsid w:val="008D1CE8"/>
    <w:rsid w:val="008D1E93"/>
    <w:rsid w:val="008D61C9"/>
    <w:rsid w:val="008D6FFC"/>
    <w:rsid w:val="008E0B53"/>
    <w:rsid w:val="008E0F78"/>
    <w:rsid w:val="008E2172"/>
    <w:rsid w:val="008E2FDB"/>
    <w:rsid w:val="008F0034"/>
    <w:rsid w:val="008F053E"/>
    <w:rsid w:val="008F0895"/>
    <w:rsid w:val="008F621C"/>
    <w:rsid w:val="008F686C"/>
    <w:rsid w:val="008F7B0E"/>
    <w:rsid w:val="0090023C"/>
    <w:rsid w:val="009019BF"/>
    <w:rsid w:val="0090291A"/>
    <w:rsid w:val="0090362F"/>
    <w:rsid w:val="009058B2"/>
    <w:rsid w:val="00905C13"/>
    <w:rsid w:val="00906B80"/>
    <w:rsid w:val="00906E66"/>
    <w:rsid w:val="00910121"/>
    <w:rsid w:val="00910807"/>
    <w:rsid w:val="00912DB0"/>
    <w:rsid w:val="00913A00"/>
    <w:rsid w:val="00914280"/>
    <w:rsid w:val="00915DFD"/>
    <w:rsid w:val="00916453"/>
    <w:rsid w:val="00916862"/>
    <w:rsid w:val="009172DA"/>
    <w:rsid w:val="00917309"/>
    <w:rsid w:val="009173DA"/>
    <w:rsid w:val="00923555"/>
    <w:rsid w:val="009236F4"/>
    <w:rsid w:val="009256F1"/>
    <w:rsid w:val="009322D0"/>
    <w:rsid w:val="0093245C"/>
    <w:rsid w:val="00933E11"/>
    <w:rsid w:val="0093519D"/>
    <w:rsid w:val="009353FC"/>
    <w:rsid w:val="00936330"/>
    <w:rsid w:val="009365D2"/>
    <w:rsid w:val="00937CF9"/>
    <w:rsid w:val="00942388"/>
    <w:rsid w:val="00942422"/>
    <w:rsid w:val="00942EB6"/>
    <w:rsid w:val="00943C08"/>
    <w:rsid w:val="00945FD9"/>
    <w:rsid w:val="00946FE9"/>
    <w:rsid w:val="00950000"/>
    <w:rsid w:val="009534A8"/>
    <w:rsid w:val="00954CDF"/>
    <w:rsid w:val="009555C2"/>
    <w:rsid w:val="00955F11"/>
    <w:rsid w:val="00956506"/>
    <w:rsid w:val="00957731"/>
    <w:rsid w:val="0096086C"/>
    <w:rsid w:val="009627B0"/>
    <w:rsid w:val="00964953"/>
    <w:rsid w:val="00966418"/>
    <w:rsid w:val="0097334D"/>
    <w:rsid w:val="00973E0C"/>
    <w:rsid w:val="00974470"/>
    <w:rsid w:val="00974D9C"/>
    <w:rsid w:val="00975B90"/>
    <w:rsid w:val="00976A0A"/>
    <w:rsid w:val="00976E8A"/>
    <w:rsid w:val="009777D9"/>
    <w:rsid w:val="009806BC"/>
    <w:rsid w:val="009809F9"/>
    <w:rsid w:val="00981DC2"/>
    <w:rsid w:val="00982F00"/>
    <w:rsid w:val="009842BB"/>
    <w:rsid w:val="009877CD"/>
    <w:rsid w:val="00987892"/>
    <w:rsid w:val="00990E4C"/>
    <w:rsid w:val="00991B88"/>
    <w:rsid w:val="009930C8"/>
    <w:rsid w:val="0099370C"/>
    <w:rsid w:val="00994161"/>
    <w:rsid w:val="00994A5A"/>
    <w:rsid w:val="00996D54"/>
    <w:rsid w:val="009A1153"/>
    <w:rsid w:val="009A38BC"/>
    <w:rsid w:val="009A3FB2"/>
    <w:rsid w:val="009A4717"/>
    <w:rsid w:val="009A579D"/>
    <w:rsid w:val="009A5992"/>
    <w:rsid w:val="009A6182"/>
    <w:rsid w:val="009A6660"/>
    <w:rsid w:val="009A6CEC"/>
    <w:rsid w:val="009A76CC"/>
    <w:rsid w:val="009B08BD"/>
    <w:rsid w:val="009B0E0A"/>
    <w:rsid w:val="009B29BA"/>
    <w:rsid w:val="009B7262"/>
    <w:rsid w:val="009B74C3"/>
    <w:rsid w:val="009C0C46"/>
    <w:rsid w:val="009C1575"/>
    <w:rsid w:val="009C29EF"/>
    <w:rsid w:val="009C6019"/>
    <w:rsid w:val="009C68D3"/>
    <w:rsid w:val="009C7106"/>
    <w:rsid w:val="009C7774"/>
    <w:rsid w:val="009C7E2E"/>
    <w:rsid w:val="009D0065"/>
    <w:rsid w:val="009D03BD"/>
    <w:rsid w:val="009D05B7"/>
    <w:rsid w:val="009D0607"/>
    <w:rsid w:val="009D21F3"/>
    <w:rsid w:val="009D29D3"/>
    <w:rsid w:val="009D2CDD"/>
    <w:rsid w:val="009D3AD4"/>
    <w:rsid w:val="009E040C"/>
    <w:rsid w:val="009E3140"/>
    <w:rsid w:val="009E3297"/>
    <w:rsid w:val="009E7340"/>
    <w:rsid w:val="009F03AB"/>
    <w:rsid w:val="009F2A0E"/>
    <w:rsid w:val="009F46E6"/>
    <w:rsid w:val="009F4BEC"/>
    <w:rsid w:val="009F638A"/>
    <w:rsid w:val="009F734F"/>
    <w:rsid w:val="009F7639"/>
    <w:rsid w:val="00A01907"/>
    <w:rsid w:val="00A01E51"/>
    <w:rsid w:val="00A0239B"/>
    <w:rsid w:val="00A02F17"/>
    <w:rsid w:val="00A04CED"/>
    <w:rsid w:val="00A07201"/>
    <w:rsid w:val="00A0761D"/>
    <w:rsid w:val="00A07D23"/>
    <w:rsid w:val="00A07E26"/>
    <w:rsid w:val="00A10FF1"/>
    <w:rsid w:val="00A1234B"/>
    <w:rsid w:val="00A16EC1"/>
    <w:rsid w:val="00A1739A"/>
    <w:rsid w:val="00A21A2D"/>
    <w:rsid w:val="00A21A38"/>
    <w:rsid w:val="00A21D4B"/>
    <w:rsid w:val="00A225BA"/>
    <w:rsid w:val="00A23703"/>
    <w:rsid w:val="00A2393C"/>
    <w:rsid w:val="00A246B6"/>
    <w:rsid w:val="00A24DEC"/>
    <w:rsid w:val="00A25AF9"/>
    <w:rsid w:val="00A26DE2"/>
    <w:rsid w:val="00A272E4"/>
    <w:rsid w:val="00A31A41"/>
    <w:rsid w:val="00A31EEA"/>
    <w:rsid w:val="00A32454"/>
    <w:rsid w:val="00A32AC0"/>
    <w:rsid w:val="00A35814"/>
    <w:rsid w:val="00A3587A"/>
    <w:rsid w:val="00A36FD4"/>
    <w:rsid w:val="00A37949"/>
    <w:rsid w:val="00A401EA"/>
    <w:rsid w:val="00A40B82"/>
    <w:rsid w:val="00A43AA0"/>
    <w:rsid w:val="00A43FC7"/>
    <w:rsid w:val="00A4410E"/>
    <w:rsid w:val="00A4491F"/>
    <w:rsid w:val="00A44F10"/>
    <w:rsid w:val="00A45018"/>
    <w:rsid w:val="00A468AA"/>
    <w:rsid w:val="00A47A4F"/>
    <w:rsid w:val="00A47C95"/>
    <w:rsid w:val="00A47E70"/>
    <w:rsid w:val="00A50151"/>
    <w:rsid w:val="00A548E5"/>
    <w:rsid w:val="00A57834"/>
    <w:rsid w:val="00A600A5"/>
    <w:rsid w:val="00A6102F"/>
    <w:rsid w:val="00A61B66"/>
    <w:rsid w:val="00A63A2D"/>
    <w:rsid w:val="00A64BCA"/>
    <w:rsid w:val="00A65732"/>
    <w:rsid w:val="00A6586C"/>
    <w:rsid w:val="00A65E13"/>
    <w:rsid w:val="00A66884"/>
    <w:rsid w:val="00A6781F"/>
    <w:rsid w:val="00A7090D"/>
    <w:rsid w:val="00A70DCA"/>
    <w:rsid w:val="00A71649"/>
    <w:rsid w:val="00A72251"/>
    <w:rsid w:val="00A73951"/>
    <w:rsid w:val="00A74440"/>
    <w:rsid w:val="00A7671C"/>
    <w:rsid w:val="00A80841"/>
    <w:rsid w:val="00A8086A"/>
    <w:rsid w:val="00A81901"/>
    <w:rsid w:val="00A8194B"/>
    <w:rsid w:val="00A826A7"/>
    <w:rsid w:val="00A82777"/>
    <w:rsid w:val="00A837C4"/>
    <w:rsid w:val="00A85582"/>
    <w:rsid w:val="00A86D0C"/>
    <w:rsid w:val="00A90853"/>
    <w:rsid w:val="00A90920"/>
    <w:rsid w:val="00A90973"/>
    <w:rsid w:val="00A90BD7"/>
    <w:rsid w:val="00A913C1"/>
    <w:rsid w:val="00A91AED"/>
    <w:rsid w:val="00A928A6"/>
    <w:rsid w:val="00A92FE1"/>
    <w:rsid w:val="00A93981"/>
    <w:rsid w:val="00A94A07"/>
    <w:rsid w:val="00A95309"/>
    <w:rsid w:val="00A97DD9"/>
    <w:rsid w:val="00AA0DBA"/>
    <w:rsid w:val="00AA1ECD"/>
    <w:rsid w:val="00AA3BBC"/>
    <w:rsid w:val="00AA3C50"/>
    <w:rsid w:val="00AA6291"/>
    <w:rsid w:val="00AA6920"/>
    <w:rsid w:val="00AA69D3"/>
    <w:rsid w:val="00AA7B38"/>
    <w:rsid w:val="00AB2D51"/>
    <w:rsid w:val="00AB2DF8"/>
    <w:rsid w:val="00AB5354"/>
    <w:rsid w:val="00AC008C"/>
    <w:rsid w:val="00AC1591"/>
    <w:rsid w:val="00AC15EF"/>
    <w:rsid w:val="00AC17EA"/>
    <w:rsid w:val="00AC1E22"/>
    <w:rsid w:val="00AC1FC5"/>
    <w:rsid w:val="00AC24A0"/>
    <w:rsid w:val="00AC35F4"/>
    <w:rsid w:val="00AC513D"/>
    <w:rsid w:val="00AC72B4"/>
    <w:rsid w:val="00AD04DE"/>
    <w:rsid w:val="00AD1B1B"/>
    <w:rsid w:val="00AD1CD8"/>
    <w:rsid w:val="00AD1CDA"/>
    <w:rsid w:val="00AD2353"/>
    <w:rsid w:val="00AD2AAD"/>
    <w:rsid w:val="00AD32A5"/>
    <w:rsid w:val="00AD561D"/>
    <w:rsid w:val="00AD5BCA"/>
    <w:rsid w:val="00AD79B4"/>
    <w:rsid w:val="00AE0136"/>
    <w:rsid w:val="00AE039F"/>
    <w:rsid w:val="00AE3931"/>
    <w:rsid w:val="00AE3C7D"/>
    <w:rsid w:val="00AE40D8"/>
    <w:rsid w:val="00AE4EBA"/>
    <w:rsid w:val="00AE6FAF"/>
    <w:rsid w:val="00AF2A4F"/>
    <w:rsid w:val="00AF45B4"/>
    <w:rsid w:val="00AF464D"/>
    <w:rsid w:val="00AF74ED"/>
    <w:rsid w:val="00AF7B08"/>
    <w:rsid w:val="00B05014"/>
    <w:rsid w:val="00B10440"/>
    <w:rsid w:val="00B10B40"/>
    <w:rsid w:val="00B12417"/>
    <w:rsid w:val="00B13559"/>
    <w:rsid w:val="00B13DD9"/>
    <w:rsid w:val="00B15941"/>
    <w:rsid w:val="00B15ECE"/>
    <w:rsid w:val="00B170EC"/>
    <w:rsid w:val="00B17557"/>
    <w:rsid w:val="00B21937"/>
    <w:rsid w:val="00B2255D"/>
    <w:rsid w:val="00B2520C"/>
    <w:rsid w:val="00B258BB"/>
    <w:rsid w:val="00B27978"/>
    <w:rsid w:val="00B27FA9"/>
    <w:rsid w:val="00B3177D"/>
    <w:rsid w:val="00B31A62"/>
    <w:rsid w:val="00B3502F"/>
    <w:rsid w:val="00B35131"/>
    <w:rsid w:val="00B42D76"/>
    <w:rsid w:val="00B43E94"/>
    <w:rsid w:val="00B4661E"/>
    <w:rsid w:val="00B46941"/>
    <w:rsid w:val="00B51471"/>
    <w:rsid w:val="00B53D04"/>
    <w:rsid w:val="00B54235"/>
    <w:rsid w:val="00B54463"/>
    <w:rsid w:val="00B54509"/>
    <w:rsid w:val="00B54BFF"/>
    <w:rsid w:val="00B54F3B"/>
    <w:rsid w:val="00B56D41"/>
    <w:rsid w:val="00B56EC6"/>
    <w:rsid w:val="00B6050D"/>
    <w:rsid w:val="00B66EDE"/>
    <w:rsid w:val="00B67B97"/>
    <w:rsid w:val="00B717D6"/>
    <w:rsid w:val="00B73163"/>
    <w:rsid w:val="00B731B7"/>
    <w:rsid w:val="00B7359C"/>
    <w:rsid w:val="00B73745"/>
    <w:rsid w:val="00B73B2D"/>
    <w:rsid w:val="00B73C6F"/>
    <w:rsid w:val="00B73CF4"/>
    <w:rsid w:val="00B74CED"/>
    <w:rsid w:val="00B76337"/>
    <w:rsid w:val="00B76A11"/>
    <w:rsid w:val="00B77EF2"/>
    <w:rsid w:val="00B80D6F"/>
    <w:rsid w:val="00B81289"/>
    <w:rsid w:val="00B8271B"/>
    <w:rsid w:val="00B8286A"/>
    <w:rsid w:val="00B82AE7"/>
    <w:rsid w:val="00B83115"/>
    <w:rsid w:val="00B83F0D"/>
    <w:rsid w:val="00B84FD9"/>
    <w:rsid w:val="00B85490"/>
    <w:rsid w:val="00B85D8F"/>
    <w:rsid w:val="00B87DE9"/>
    <w:rsid w:val="00B90149"/>
    <w:rsid w:val="00B92D76"/>
    <w:rsid w:val="00B93C34"/>
    <w:rsid w:val="00B95245"/>
    <w:rsid w:val="00B968C8"/>
    <w:rsid w:val="00BA0675"/>
    <w:rsid w:val="00BA3EC5"/>
    <w:rsid w:val="00BA4B61"/>
    <w:rsid w:val="00BA7E45"/>
    <w:rsid w:val="00BB381B"/>
    <w:rsid w:val="00BB5DFC"/>
    <w:rsid w:val="00BB7C53"/>
    <w:rsid w:val="00BC12EF"/>
    <w:rsid w:val="00BC15BF"/>
    <w:rsid w:val="00BC1A22"/>
    <w:rsid w:val="00BC214B"/>
    <w:rsid w:val="00BD0FE6"/>
    <w:rsid w:val="00BD1143"/>
    <w:rsid w:val="00BD20EA"/>
    <w:rsid w:val="00BD279D"/>
    <w:rsid w:val="00BD3C07"/>
    <w:rsid w:val="00BD6461"/>
    <w:rsid w:val="00BD6AB6"/>
    <w:rsid w:val="00BD6BB8"/>
    <w:rsid w:val="00BD7807"/>
    <w:rsid w:val="00BE2A37"/>
    <w:rsid w:val="00BE3786"/>
    <w:rsid w:val="00BE39C0"/>
    <w:rsid w:val="00BE3F3D"/>
    <w:rsid w:val="00BE61C0"/>
    <w:rsid w:val="00BE76E5"/>
    <w:rsid w:val="00BF2D56"/>
    <w:rsid w:val="00BF5D74"/>
    <w:rsid w:val="00BF5EF9"/>
    <w:rsid w:val="00C01EE3"/>
    <w:rsid w:val="00C07C67"/>
    <w:rsid w:val="00C1112E"/>
    <w:rsid w:val="00C13902"/>
    <w:rsid w:val="00C14F1A"/>
    <w:rsid w:val="00C1650B"/>
    <w:rsid w:val="00C16AA2"/>
    <w:rsid w:val="00C2305D"/>
    <w:rsid w:val="00C23BA8"/>
    <w:rsid w:val="00C24654"/>
    <w:rsid w:val="00C24765"/>
    <w:rsid w:val="00C2492C"/>
    <w:rsid w:val="00C25242"/>
    <w:rsid w:val="00C25B13"/>
    <w:rsid w:val="00C25BC2"/>
    <w:rsid w:val="00C2775C"/>
    <w:rsid w:val="00C30B10"/>
    <w:rsid w:val="00C33675"/>
    <w:rsid w:val="00C33E87"/>
    <w:rsid w:val="00C34938"/>
    <w:rsid w:val="00C34FCA"/>
    <w:rsid w:val="00C4135F"/>
    <w:rsid w:val="00C41CCD"/>
    <w:rsid w:val="00C43673"/>
    <w:rsid w:val="00C43B69"/>
    <w:rsid w:val="00C44723"/>
    <w:rsid w:val="00C44748"/>
    <w:rsid w:val="00C4559C"/>
    <w:rsid w:val="00C4699D"/>
    <w:rsid w:val="00C46CF5"/>
    <w:rsid w:val="00C503E8"/>
    <w:rsid w:val="00C504D3"/>
    <w:rsid w:val="00C53C0B"/>
    <w:rsid w:val="00C54527"/>
    <w:rsid w:val="00C545FF"/>
    <w:rsid w:val="00C548D8"/>
    <w:rsid w:val="00C56083"/>
    <w:rsid w:val="00C57238"/>
    <w:rsid w:val="00C57422"/>
    <w:rsid w:val="00C603FE"/>
    <w:rsid w:val="00C619AD"/>
    <w:rsid w:val="00C652CB"/>
    <w:rsid w:val="00C65CF6"/>
    <w:rsid w:val="00C6771E"/>
    <w:rsid w:val="00C70152"/>
    <w:rsid w:val="00C72B82"/>
    <w:rsid w:val="00C75667"/>
    <w:rsid w:val="00C75BD3"/>
    <w:rsid w:val="00C7759F"/>
    <w:rsid w:val="00C77903"/>
    <w:rsid w:val="00C803A3"/>
    <w:rsid w:val="00C8094A"/>
    <w:rsid w:val="00C80FB9"/>
    <w:rsid w:val="00C81D61"/>
    <w:rsid w:val="00C83755"/>
    <w:rsid w:val="00C8453F"/>
    <w:rsid w:val="00C84B08"/>
    <w:rsid w:val="00C862F4"/>
    <w:rsid w:val="00C86BBB"/>
    <w:rsid w:val="00C87D14"/>
    <w:rsid w:val="00C9016C"/>
    <w:rsid w:val="00C95985"/>
    <w:rsid w:val="00CA21ED"/>
    <w:rsid w:val="00CA34FF"/>
    <w:rsid w:val="00CA3745"/>
    <w:rsid w:val="00CA467F"/>
    <w:rsid w:val="00CA4D98"/>
    <w:rsid w:val="00CB10E9"/>
    <w:rsid w:val="00CB132A"/>
    <w:rsid w:val="00CB2E1A"/>
    <w:rsid w:val="00CB4292"/>
    <w:rsid w:val="00CB6DA8"/>
    <w:rsid w:val="00CB75EF"/>
    <w:rsid w:val="00CC1208"/>
    <w:rsid w:val="00CC4B88"/>
    <w:rsid w:val="00CC5026"/>
    <w:rsid w:val="00CC5313"/>
    <w:rsid w:val="00CC6B8E"/>
    <w:rsid w:val="00CD00A3"/>
    <w:rsid w:val="00CD3009"/>
    <w:rsid w:val="00CD4EBB"/>
    <w:rsid w:val="00CD5F4D"/>
    <w:rsid w:val="00CD66BF"/>
    <w:rsid w:val="00CD7360"/>
    <w:rsid w:val="00CD7A88"/>
    <w:rsid w:val="00CE0772"/>
    <w:rsid w:val="00CE1CFB"/>
    <w:rsid w:val="00CE2878"/>
    <w:rsid w:val="00CE2C11"/>
    <w:rsid w:val="00CE4DD1"/>
    <w:rsid w:val="00CE6C84"/>
    <w:rsid w:val="00CE6E45"/>
    <w:rsid w:val="00CF17E3"/>
    <w:rsid w:val="00CF2DF1"/>
    <w:rsid w:val="00CF2E9A"/>
    <w:rsid w:val="00CF4629"/>
    <w:rsid w:val="00CF6228"/>
    <w:rsid w:val="00CF7BB7"/>
    <w:rsid w:val="00CF7ECD"/>
    <w:rsid w:val="00D00EDF"/>
    <w:rsid w:val="00D01F4E"/>
    <w:rsid w:val="00D02AE6"/>
    <w:rsid w:val="00D03F9A"/>
    <w:rsid w:val="00D0484E"/>
    <w:rsid w:val="00D04A36"/>
    <w:rsid w:val="00D05C26"/>
    <w:rsid w:val="00D06E6F"/>
    <w:rsid w:val="00D1040D"/>
    <w:rsid w:val="00D12336"/>
    <w:rsid w:val="00D12A6C"/>
    <w:rsid w:val="00D13DF4"/>
    <w:rsid w:val="00D14CDC"/>
    <w:rsid w:val="00D15831"/>
    <w:rsid w:val="00D16BC5"/>
    <w:rsid w:val="00D2109D"/>
    <w:rsid w:val="00D21937"/>
    <w:rsid w:val="00D23255"/>
    <w:rsid w:val="00D26251"/>
    <w:rsid w:val="00D26F14"/>
    <w:rsid w:val="00D27B56"/>
    <w:rsid w:val="00D27E1A"/>
    <w:rsid w:val="00D31E1C"/>
    <w:rsid w:val="00D342BF"/>
    <w:rsid w:val="00D353D6"/>
    <w:rsid w:val="00D3651B"/>
    <w:rsid w:val="00D372B9"/>
    <w:rsid w:val="00D406F3"/>
    <w:rsid w:val="00D41902"/>
    <w:rsid w:val="00D44000"/>
    <w:rsid w:val="00D473C2"/>
    <w:rsid w:val="00D511C3"/>
    <w:rsid w:val="00D51303"/>
    <w:rsid w:val="00D51949"/>
    <w:rsid w:val="00D52680"/>
    <w:rsid w:val="00D55453"/>
    <w:rsid w:val="00D55610"/>
    <w:rsid w:val="00D56381"/>
    <w:rsid w:val="00D56ACC"/>
    <w:rsid w:val="00D60200"/>
    <w:rsid w:val="00D61700"/>
    <w:rsid w:val="00D63513"/>
    <w:rsid w:val="00D656A6"/>
    <w:rsid w:val="00D65BA2"/>
    <w:rsid w:val="00D71D33"/>
    <w:rsid w:val="00D7266A"/>
    <w:rsid w:val="00D72BB7"/>
    <w:rsid w:val="00D734F6"/>
    <w:rsid w:val="00D74FC4"/>
    <w:rsid w:val="00D751BF"/>
    <w:rsid w:val="00D7702C"/>
    <w:rsid w:val="00D77FA6"/>
    <w:rsid w:val="00D808F4"/>
    <w:rsid w:val="00D80C4B"/>
    <w:rsid w:val="00D81813"/>
    <w:rsid w:val="00D8185A"/>
    <w:rsid w:val="00D859F5"/>
    <w:rsid w:val="00D913E1"/>
    <w:rsid w:val="00D915E3"/>
    <w:rsid w:val="00D97B94"/>
    <w:rsid w:val="00DA0B92"/>
    <w:rsid w:val="00DA0E82"/>
    <w:rsid w:val="00DA1A3C"/>
    <w:rsid w:val="00DA2514"/>
    <w:rsid w:val="00DA2AC6"/>
    <w:rsid w:val="00DA32E6"/>
    <w:rsid w:val="00DA42A2"/>
    <w:rsid w:val="00DA5C9D"/>
    <w:rsid w:val="00DA6C72"/>
    <w:rsid w:val="00DA7A93"/>
    <w:rsid w:val="00DB1161"/>
    <w:rsid w:val="00DB352F"/>
    <w:rsid w:val="00DB654A"/>
    <w:rsid w:val="00DB6C50"/>
    <w:rsid w:val="00DC0520"/>
    <w:rsid w:val="00DC157E"/>
    <w:rsid w:val="00DC176D"/>
    <w:rsid w:val="00DC38DD"/>
    <w:rsid w:val="00DC3DA8"/>
    <w:rsid w:val="00DD0933"/>
    <w:rsid w:val="00DD201F"/>
    <w:rsid w:val="00DD2449"/>
    <w:rsid w:val="00DD419B"/>
    <w:rsid w:val="00DD6057"/>
    <w:rsid w:val="00DE0765"/>
    <w:rsid w:val="00DE0D62"/>
    <w:rsid w:val="00DE0E4E"/>
    <w:rsid w:val="00DE34CF"/>
    <w:rsid w:val="00DE5DE8"/>
    <w:rsid w:val="00DE60C7"/>
    <w:rsid w:val="00DE6EF8"/>
    <w:rsid w:val="00DF006F"/>
    <w:rsid w:val="00DF150B"/>
    <w:rsid w:val="00DF3236"/>
    <w:rsid w:val="00DF361C"/>
    <w:rsid w:val="00DF4877"/>
    <w:rsid w:val="00DF49AA"/>
    <w:rsid w:val="00DF4B9E"/>
    <w:rsid w:val="00E007A8"/>
    <w:rsid w:val="00E02BD4"/>
    <w:rsid w:val="00E02DA7"/>
    <w:rsid w:val="00E032AE"/>
    <w:rsid w:val="00E0338C"/>
    <w:rsid w:val="00E0340F"/>
    <w:rsid w:val="00E0347B"/>
    <w:rsid w:val="00E03C87"/>
    <w:rsid w:val="00E06023"/>
    <w:rsid w:val="00E11944"/>
    <w:rsid w:val="00E1416E"/>
    <w:rsid w:val="00E150F9"/>
    <w:rsid w:val="00E153B9"/>
    <w:rsid w:val="00E16687"/>
    <w:rsid w:val="00E17FE0"/>
    <w:rsid w:val="00E20E63"/>
    <w:rsid w:val="00E234AE"/>
    <w:rsid w:val="00E24AD4"/>
    <w:rsid w:val="00E25BE9"/>
    <w:rsid w:val="00E2629B"/>
    <w:rsid w:val="00E27C4F"/>
    <w:rsid w:val="00E31E77"/>
    <w:rsid w:val="00E329A4"/>
    <w:rsid w:val="00E34461"/>
    <w:rsid w:val="00E417FA"/>
    <w:rsid w:val="00E43F08"/>
    <w:rsid w:val="00E44644"/>
    <w:rsid w:val="00E44BD8"/>
    <w:rsid w:val="00E4593B"/>
    <w:rsid w:val="00E466CE"/>
    <w:rsid w:val="00E47866"/>
    <w:rsid w:val="00E521D0"/>
    <w:rsid w:val="00E52942"/>
    <w:rsid w:val="00E5313C"/>
    <w:rsid w:val="00E54B11"/>
    <w:rsid w:val="00E577AE"/>
    <w:rsid w:val="00E606DB"/>
    <w:rsid w:val="00E60824"/>
    <w:rsid w:val="00E6153E"/>
    <w:rsid w:val="00E61C6E"/>
    <w:rsid w:val="00E657CC"/>
    <w:rsid w:val="00E666FC"/>
    <w:rsid w:val="00E670F2"/>
    <w:rsid w:val="00E67C05"/>
    <w:rsid w:val="00E70DEC"/>
    <w:rsid w:val="00E736DD"/>
    <w:rsid w:val="00E75D2E"/>
    <w:rsid w:val="00E77E92"/>
    <w:rsid w:val="00E83668"/>
    <w:rsid w:val="00E85080"/>
    <w:rsid w:val="00E86807"/>
    <w:rsid w:val="00E914D4"/>
    <w:rsid w:val="00E91AEE"/>
    <w:rsid w:val="00E9647A"/>
    <w:rsid w:val="00EA049F"/>
    <w:rsid w:val="00EA22E8"/>
    <w:rsid w:val="00EA5E12"/>
    <w:rsid w:val="00EA61DE"/>
    <w:rsid w:val="00EB2586"/>
    <w:rsid w:val="00EB25A8"/>
    <w:rsid w:val="00EB31F6"/>
    <w:rsid w:val="00EB323A"/>
    <w:rsid w:val="00EB3866"/>
    <w:rsid w:val="00EB5FD5"/>
    <w:rsid w:val="00EB7429"/>
    <w:rsid w:val="00EB7B04"/>
    <w:rsid w:val="00EC13C6"/>
    <w:rsid w:val="00EC295C"/>
    <w:rsid w:val="00EC5F18"/>
    <w:rsid w:val="00EC665A"/>
    <w:rsid w:val="00ED341A"/>
    <w:rsid w:val="00ED3C89"/>
    <w:rsid w:val="00ED4370"/>
    <w:rsid w:val="00ED4C82"/>
    <w:rsid w:val="00ED5AC1"/>
    <w:rsid w:val="00ED7D25"/>
    <w:rsid w:val="00EE0088"/>
    <w:rsid w:val="00EE16FF"/>
    <w:rsid w:val="00EE1EC3"/>
    <w:rsid w:val="00EE2FD6"/>
    <w:rsid w:val="00EE3BC7"/>
    <w:rsid w:val="00EE4657"/>
    <w:rsid w:val="00EE57EB"/>
    <w:rsid w:val="00EE7D7C"/>
    <w:rsid w:val="00EF2D44"/>
    <w:rsid w:val="00EF4607"/>
    <w:rsid w:val="00EF5F96"/>
    <w:rsid w:val="00F00FF8"/>
    <w:rsid w:val="00F02D08"/>
    <w:rsid w:val="00F0370E"/>
    <w:rsid w:val="00F04B8E"/>
    <w:rsid w:val="00F04CD5"/>
    <w:rsid w:val="00F0585B"/>
    <w:rsid w:val="00F05E9E"/>
    <w:rsid w:val="00F077CE"/>
    <w:rsid w:val="00F10285"/>
    <w:rsid w:val="00F114E8"/>
    <w:rsid w:val="00F116B6"/>
    <w:rsid w:val="00F126C8"/>
    <w:rsid w:val="00F14537"/>
    <w:rsid w:val="00F16924"/>
    <w:rsid w:val="00F21819"/>
    <w:rsid w:val="00F219E3"/>
    <w:rsid w:val="00F21A63"/>
    <w:rsid w:val="00F24F2D"/>
    <w:rsid w:val="00F25BBC"/>
    <w:rsid w:val="00F25D98"/>
    <w:rsid w:val="00F26D1E"/>
    <w:rsid w:val="00F271FA"/>
    <w:rsid w:val="00F300FB"/>
    <w:rsid w:val="00F31176"/>
    <w:rsid w:val="00F3158D"/>
    <w:rsid w:val="00F32200"/>
    <w:rsid w:val="00F32A68"/>
    <w:rsid w:val="00F33E33"/>
    <w:rsid w:val="00F34A46"/>
    <w:rsid w:val="00F34CAA"/>
    <w:rsid w:val="00F40824"/>
    <w:rsid w:val="00F4111F"/>
    <w:rsid w:val="00F44702"/>
    <w:rsid w:val="00F4633E"/>
    <w:rsid w:val="00F46564"/>
    <w:rsid w:val="00F477EC"/>
    <w:rsid w:val="00F508E4"/>
    <w:rsid w:val="00F536AD"/>
    <w:rsid w:val="00F5394D"/>
    <w:rsid w:val="00F549C5"/>
    <w:rsid w:val="00F56537"/>
    <w:rsid w:val="00F5667B"/>
    <w:rsid w:val="00F57417"/>
    <w:rsid w:val="00F6012D"/>
    <w:rsid w:val="00F63E10"/>
    <w:rsid w:val="00F6573E"/>
    <w:rsid w:val="00F66B8E"/>
    <w:rsid w:val="00F70038"/>
    <w:rsid w:val="00F7007B"/>
    <w:rsid w:val="00F702DE"/>
    <w:rsid w:val="00F705D9"/>
    <w:rsid w:val="00F71F91"/>
    <w:rsid w:val="00F7377B"/>
    <w:rsid w:val="00F761D7"/>
    <w:rsid w:val="00F763B2"/>
    <w:rsid w:val="00F766A6"/>
    <w:rsid w:val="00F7671E"/>
    <w:rsid w:val="00F80754"/>
    <w:rsid w:val="00F818D6"/>
    <w:rsid w:val="00F81C31"/>
    <w:rsid w:val="00F82115"/>
    <w:rsid w:val="00F82706"/>
    <w:rsid w:val="00F82EA5"/>
    <w:rsid w:val="00F835D1"/>
    <w:rsid w:val="00F84855"/>
    <w:rsid w:val="00F84FCA"/>
    <w:rsid w:val="00F864CE"/>
    <w:rsid w:val="00F91D4F"/>
    <w:rsid w:val="00F93561"/>
    <w:rsid w:val="00F935C5"/>
    <w:rsid w:val="00F94EF4"/>
    <w:rsid w:val="00F94F43"/>
    <w:rsid w:val="00FA03B5"/>
    <w:rsid w:val="00FA0C33"/>
    <w:rsid w:val="00FA104E"/>
    <w:rsid w:val="00FA350E"/>
    <w:rsid w:val="00FA3C6F"/>
    <w:rsid w:val="00FA3D29"/>
    <w:rsid w:val="00FA7D37"/>
    <w:rsid w:val="00FB2FC8"/>
    <w:rsid w:val="00FB4EBD"/>
    <w:rsid w:val="00FB6386"/>
    <w:rsid w:val="00FC1802"/>
    <w:rsid w:val="00FC5C56"/>
    <w:rsid w:val="00FC644B"/>
    <w:rsid w:val="00FC6FAC"/>
    <w:rsid w:val="00FC7F92"/>
    <w:rsid w:val="00FD395B"/>
    <w:rsid w:val="00FD738A"/>
    <w:rsid w:val="00FE4111"/>
    <w:rsid w:val="00FE52AF"/>
    <w:rsid w:val="00FF15E6"/>
    <w:rsid w:val="00FF1C7E"/>
    <w:rsid w:val="00FF2802"/>
    <w:rsid w:val="00FF2F20"/>
    <w:rsid w:val="00FF442D"/>
    <w:rsid w:val="00FF49FF"/>
    <w:rsid w:val="00FF79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paragraph" w:styleId="ListParagraph">
    <w:name w:val="List Paragraph"/>
    <w:basedOn w:val="Normal"/>
    <w:uiPriority w:val="34"/>
    <w:qFormat/>
    <w:rsid w:val="007C0864"/>
    <w:pPr>
      <w:spacing w:after="0"/>
      <w:ind w:left="720"/>
    </w:pPr>
    <w:rPr>
      <w:rFonts w:ascii="Calibri" w:eastAsiaTheme="minorHAnsi" w:hAnsi="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paragraph" w:styleId="ListParagraph">
    <w:name w:val="List Paragraph"/>
    <w:basedOn w:val="Normal"/>
    <w:uiPriority w:val="34"/>
    <w:qFormat/>
    <w:rsid w:val="007C0864"/>
    <w:pPr>
      <w:spacing w:after="0"/>
      <w:ind w:left="720"/>
    </w:pPr>
    <w:rPr>
      <w:rFonts w:ascii="Calibri" w:eastAsiaTheme="minorHAns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44622794">
      <w:bodyDiv w:val="1"/>
      <w:marLeft w:val="0"/>
      <w:marRight w:val="0"/>
      <w:marTop w:val="0"/>
      <w:marBottom w:val="0"/>
      <w:divBdr>
        <w:top w:val="none" w:sz="0" w:space="0" w:color="auto"/>
        <w:left w:val="none" w:sz="0" w:space="0" w:color="auto"/>
        <w:bottom w:val="none" w:sz="0" w:space="0" w:color="auto"/>
        <w:right w:val="none" w:sz="0" w:space="0" w:color="auto"/>
      </w:divBdr>
    </w:div>
    <w:div w:id="563372256">
      <w:bodyDiv w:val="1"/>
      <w:marLeft w:val="0"/>
      <w:marRight w:val="0"/>
      <w:marTop w:val="0"/>
      <w:marBottom w:val="0"/>
      <w:divBdr>
        <w:top w:val="none" w:sz="0" w:space="0" w:color="auto"/>
        <w:left w:val="none" w:sz="0" w:space="0" w:color="auto"/>
        <w:bottom w:val="none" w:sz="0" w:space="0" w:color="auto"/>
        <w:right w:val="none" w:sz="0" w:space="0" w:color="auto"/>
      </w:divBdr>
    </w:div>
    <w:div w:id="738867888">
      <w:bodyDiv w:val="1"/>
      <w:marLeft w:val="0"/>
      <w:marRight w:val="0"/>
      <w:marTop w:val="0"/>
      <w:marBottom w:val="0"/>
      <w:divBdr>
        <w:top w:val="none" w:sz="0" w:space="0" w:color="auto"/>
        <w:left w:val="none" w:sz="0" w:space="0" w:color="auto"/>
        <w:bottom w:val="none" w:sz="0" w:space="0" w:color="auto"/>
        <w:right w:val="none" w:sz="0" w:space="0" w:color="auto"/>
      </w:divBdr>
    </w:div>
    <w:div w:id="779300003">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380932289">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EBA9-5283-4C6E-9BD2-C495D7EF8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81</Pages>
  <Words>29211</Words>
  <Characters>166507</Characters>
  <Application>Microsoft Office Word</Application>
  <DocSecurity>0</DocSecurity>
  <Lines>1387</Lines>
  <Paragraphs>390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LM</cp:lastModifiedBy>
  <cp:revision>7</cp:revision>
  <dcterms:created xsi:type="dcterms:W3CDTF">2016-05-26T01:11:00Z</dcterms:created>
  <dcterms:modified xsi:type="dcterms:W3CDTF">2016-05-26T01:15:00Z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